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d7ec" w14:paraId="9ced7ec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EC4F8D">
        <w:rPr>
          <w:b w:val="false"/>
          <w:lang w:val="hr-HR"/>
        </w:rPr>
        <w:t>1553/17-5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2674F" w:rsidP="00B12FA6" w:rsidR="0052674F" w:rsidRPr="00B12FA6">
      <w:pPr>
        <w:ind w:hanging="720" w:left="360"/>
        <w:rPr>
          <w:sz w:val="22"/>
          <w:szCs w:val="22"/>
        </w:rPr>
      </w:pP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</w:t>
      </w:r>
      <w:r w:rsidR="00EC4F8D">
        <w:t>u stečajnom predmetu povodom zahtjeva Financijske agencije Regionalni centar Osijek Podružnica Osijek, L. Jagera 3, za pokretanje skraćenog stečajnog postupka  nad dužnikom TARTE d.o.o. za ugostiteljstvo i trgovinu, Osijek, Ulica Stjepana Radića 30, MBS: 030171755 OIB: 81218431659</w:t>
      </w:r>
      <w:r w:rsidR="00FD7EAC">
        <w:t xml:space="preserve">, dana </w:t>
      </w:r>
      <w:r w:rsidR="00EC4F8D">
        <w:t>27. studenog</w:t>
      </w:r>
      <w:r w:rsidR="00FD7EAC">
        <w:t xml:space="preserve">  2017.</w:t>
      </w:r>
    </w:p>
    <w:p w:rsidRDefault="001718AE" w:rsidP="00B75497" w:rsidR="001718AE">
      <w:pPr>
        <w:jc w:val="both"/>
      </w:pPr>
    </w:p>
    <w:p w:rsidRDefault="0052674F" w:rsidP="00B75497" w:rsidR="0052674F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 xml:space="preserve">OBUSTAVLJA SE skraćeni stečajni postupak nad </w:t>
      </w:r>
      <w:r w:rsidR="00EC4F8D">
        <w:t>TARTE d.o.o. za ugostiteljstvo i trgovinu, Osijek, Ulica Stjepana Radića 30, MBS: 030171755 OIB: 81218431659.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EC4F8D">
        <w:t>6. studenog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166CBA">
        <w:t>5255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166CBA">
        <w:t>3. studenog</w:t>
      </w:r>
      <w:r w:rsidR="00FD7EAC">
        <w:t xml:space="preserve"> 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166CBA">
        <w:t>TARTE d.o.o. za ugostiteljstvo i trgovinu, Osijek, Ulica Stjepana Radića 30, MBS: 030171755 OIB: 81218431659.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166CBA">
        <w:t>7. studenog 2</w:t>
      </w:r>
      <w:r w:rsidR="0072776C">
        <w:t>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166CBA">
        <w:t>1553</w:t>
      </w:r>
      <w:r w:rsidR="00997DC6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</w:t>
      </w:r>
    </w:p>
    <w:p w:rsidRDefault="00166CBA" w:rsidP="0041616A" w:rsidR="00166CBA">
      <w:pPr>
        <w:ind w:firstLine="720"/>
        <w:jc w:val="center"/>
      </w:pPr>
    </w:p>
    <w:p w:rsidRDefault="00166CBA" w:rsidP="0041616A" w:rsidR="00166CB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  <w:r>
        <w:t>2</w:t>
      </w:r>
    </w:p>
    <w:p w:rsidRDefault="0052674F" w:rsidP="0052674F" w:rsidR="0052674F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1553/17-5</w:t>
      </w:r>
    </w:p>
    <w:p w:rsidRDefault="0041616A" w:rsidP="0041616A" w:rsidR="0041616A">
      <w:pPr>
        <w:ind w:firstLine="720"/>
        <w:jc w:val="center"/>
      </w:pPr>
    </w:p>
    <w:p w:rsidRDefault="0052674F" w:rsidP="0041616A" w:rsidR="0052674F">
      <w:pPr>
        <w:ind w:firstLine="720"/>
        <w:jc w:val="center"/>
      </w:pPr>
    </w:p>
    <w:p w:rsidRDefault="0052674F" w:rsidP="0041616A" w:rsidR="0052674F">
      <w:pPr>
        <w:ind w:firstLine="720"/>
        <w:jc w:val="center"/>
      </w:pPr>
    </w:p>
    <w:p w:rsidRDefault="00AF2044" w:rsidP="00166CBA" w:rsidR="00AF2044">
      <w:pPr>
        <w:jc w:val="both"/>
      </w:pPr>
      <w:r>
        <w:t xml:space="preserve">postupka i uplate predujam u iznosu od 10.000,00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166CBA">
        <w:t>21. studenog</w:t>
      </w:r>
      <w:r w:rsidR="006D19A2">
        <w:t xml:space="preserve"> 2017.</w:t>
      </w:r>
      <w:r w:rsidR="006E648B">
        <w:t xml:space="preserve"> godine, vjerovnik Republika </w:t>
      </w:r>
      <w:r w:rsidR="006D19A2">
        <w:t xml:space="preserve">Hrvatska </w:t>
      </w:r>
      <w:r w:rsidR="00166CBA">
        <w:t>za tražbinu Ministarstva</w:t>
      </w:r>
      <w:r w:rsidR="006D19A2">
        <w:t xml:space="preserve"> financija, Porezna</w:t>
      </w:r>
      <w:r w:rsidR="00AF2044">
        <w:t xml:space="preserve"> uprava,</w:t>
      </w:r>
      <w:r w:rsidR="00166CBA">
        <w:t xml:space="preserve"> Područni ured Osijek</w:t>
      </w:r>
      <w:r w:rsidR="00AF2044">
        <w:t xml:space="preserve">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166CBA">
        <w:t>TARTE d.o.o. za ugostiteljstvo i trgovinu, Osijek, Ulica Stjepana Radića 30, MBS: 030171755 OIB: 81218431659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2674F">
        <w:rPr>
          <w:bCs/>
        </w:rPr>
        <w:t>27. studeni</w:t>
      </w:r>
      <w:r w:rsidR="006D19A2">
        <w:rPr>
          <w:bCs/>
        </w:rPr>
        <w:t xml:space="preserve"> 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2674F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Maja Kocijan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>FINA RC Osijek</w:t>
      </w:r>
    </w:p>
    <w:p w:rsidRDefault="0052674F" w:rsidP="00CD61D3" w:rsidR="0072776C">
      <w:pPr>
        <w:numPr>
          <w:ilvl w:val="0"/>
          <w:numId w:val="2"/>
        </w:numPr>
        <w:jc w:val="both"/>
      </w:pPr>
      <w:r>
        <w:t>Dužnik - TARTE d.o.o. Osijek, Ulica Stjepana Radića 30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52674F">
        <w:t>27/12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66CBA"/>
    <w:rsid w:val="001718AE"/>
    <w:rsid w:val="001867CA"/>
    <w:rsid w:val="001C0CFA"/>
    <w:rsid w:val="001D2166"/>
    <w:rsid w:val="001E7E8C"/>
    <w:rsid w:val="002132A8"/>
    <w:rsid w:val="00241200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2674F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A34FD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C4F8D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1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1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St-1553/2017</izvorni_sadrzaj>
    <derivirana_varijabla naziv="DomainObject.Predmet.OznakaBroj_1">St-1553/2017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>
      <item>Ivica Lukenda</item>
    </izvorni_sadrzaj>
    <derivirana_varijabla naziv="DomainObject.Predmet.OstaliListFormated_1">
      <item>Ivica Lukenda</item>
    </derivirana_varijabla>
  </DomainObject.Predmet.OstaliListFormated>
  <DomainObject.Predmet.OstaliListFormatedOIB>
    <izvorni_sadrzaj>
      <item>Ivica Lukenda, OIB 23998683841</item>
    </izvorni_sadrzaj>
    <derivirana_varijabla naziv="DomainObject.Predmet.OstaliListFormatedOIB_1">
      <item>Ivica Lukenda, OIB 23998683841</item>
    </derivirana_varijabla>
  </DomainObject.Predmet.OstaliListFormatedOIB>
  <DomainObject.Predmet.OstaliListFormatedWithAdress>
    <izvorni_sadrzaj>
      <item>Ivica Lukenda, Kupska 1a, 31000 Osijek</item>
    </izvorni_sadrzaj>
    <derivirana_varijabla naziv="DomainObject.Predmet.OstaliListFormatedWithAdress_1">
      <item>Ivica Lukenda, Kupska 1a, 31000 Osijek</item>
    </derivirana_varijabla>
  </DomainObject.Predmet.OstaliListFormatedWithAdress>
  <DomainObject.Predmet.OstaliListFormatedWithAdressOIB>
    <izvorni_sadrzaj>
      <item>Ivica Lukenda, OIB 23998683841, Kupska 1a, 31000 Osijek</item>
    </izvorni_sadrzaj>
    <derivirana_varijabla naziv="DomainObject.Predmet.OstaliListFormatedWithAdressOIB_1">
      <item>Ivica Lukenda, OIB 23998683841, Kupska 1a, 31000 Osijek</item>
    </derivirana_varijabla>
  </DomainObject.Predmet.OstaliListFormatedWithAdressOIB>
  <DomainObject.Predmet.OstaliListNazivFormated>
    <izvorni_sadrzaj>
      <item>Ivica Lukenda</item>
    </izvorni_sadrzaj>
    <derivirana_varijabla naziv="DomainObject.Predmet.OstaliListNazivFormated_1">
      <item>Ivica Lukenda</item>
    </derivirana_varijabla>
  </DomainObject.Predmet.OstaliListNazivFormated>
  <DomainObject.Predmet.OstaliListNazivFormatedOIB>
    <izvorni_sadrzaj>
      <item>Ivica Lukenda, OIB 23998683841</item>
    </izvorni_sadrzaj>
    <derivirana_varijabla naziv="DomainObject.Predmet.OstaliListNazivFormatedOIB_1">
      <item>Ivica Lukenda, OIB 23998683841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TARTE d.o.o. za ugostiteljstvo i trgovinu</item>
      <item>Ivica Lukenda</item>
    </izvorni_sadrzaj>
    <derivirana_varijabla naziv="DomainObject.Predmet.SudioniciListNaziv_1">
      <item>FINA RC OSIJEK</item>
      <item>TARTE d.o.o. za ugostiteljstvo i trgovinu</item>
      <item>Ivica Lukenda</item>
    </derivirana_varijabla>
  </DomainObject.Predmet.SudioniciListNaziv>
  <DomainObject.Predmet.SudioniciListAdressOIB>
    <izvorni_sadrzaj>
      <item>FINA RC OSIJEK, OIB 85821130368</item>
      <item>TARTE d.o.o. za ugostiteljstvo i trgovinu, OIB 81218431659, Ulica Stjepana Radića 30,31000 Osijek</item>
      <item>Ivica Lukenda, OIB 23998683841, Kupska 1a,31000 Osijek</item>
    </izvorni_sadrzaj>
    <derivirana_varijabla naziv="DomainObject.Predmet.SudioniciListAdressOIB_1">
      <item>FINA RC OSIJEK, OIB 85821130368</item>
      <item>TARTE d.o.o. za ugostiteljstvo i trgovinu, OIB 81218431659, Ulica Stjepana Radića 30,31000 Osijek</item>
      <item>Ivica Lukenda, OIB 23998683841, Kupska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81218431659</item>
      <item>, OIB 23998683841</item>
    </izvorni_sadrzaj>
    <derivirana_varijabla naziv="DomainObject.Predmet.SudioniciListNazivOIB_1">
      <item>, OIB 85821130368</item>
      <item>, OIB 81218431659</item>
      <item>, OIB 23998683841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34784-4681-4B46-BEE0-F31B75575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2634</properties:Characters>
  <properties:Lines>90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2017-11-27T07:24:00Z</dcterms:created>
  <dc:creator>mkocijan</dc:creator>
  <cp:lastModifiedBy>Maja Kocijan</cp:lastModifiedBy>
  <cp:lastPrinted>2017-11-27T07:30:00Z</cp:lastPrinted>
  <dcterms:modified xmlns:xsi="http://www.w3.org/2001/XMLSchema-instance" xsi:type="dcterms:W3CDTF">2017-11-27T07:33:00Z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