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44ac" w14:paraId="ad844ac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D96F24">
        <w:t>755</w:t>
      </w:r>
      <w:r>
        <w:t>/1</w:t>
      </w:r>
      <w:r w:rsidR="00A2677E">
        <w:t>6</w:t>
      </w:r>
      <w:r>
        <w:t>-</w:t>
      </w:r>
      <w:r w:rsidR="00D96F24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D96F24">
        <w:t xml:space="preserve">VICE </w:t>
      </w:r>
      <w:r w:rsidR="008E7626">
        <w:t>d.o.o.</w:t>
      </w:r>
      <w:r w:rsidR="00D96F24">
        <w:t>,</w:t>
      </w:r>
      <w:r w:rsidR="00815E2F">
        <w:t xml:space="preserve"> </w:t>
      </w:r>
      <w:r w:rsidR="00D96F24">
        <w:t>Zadar, Ivana Viteza od Sredne 11, OIB: 27228961776</w:t>
      </w:r>
      <w:r w:rsidR="00F81A36" w:rsidRPr="001C5505">
        <w:t xml:space="preserve">,  </w:t>
      </w:r>
      <w:r w:rsidR="003A0A6A" w:rsidRPr="001C5505">
        <w:t xml:space="preserve">dana </w:t>
      </w:r>
      <w:r w:rsidR="008E7626">
        <w:t xml:space="preserve">30. svibnja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D96F24">
        <w:t>VICE d.o.o., Zadar, Ivana Viteza od Sredne 11, OIB: 27228961776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D96F24">
        <w:t>755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D96F24">
        <w:t xml:space="preserve">VICE d.o.o., Zadar </w:t>
      </w:r>
      <w:r>
        <w:t>pokrenut je prethodni postupak i određeno ročište za utvrđivanje uvjeta za otvaranje stečajnog postupk</w:t>
      </w:r>
      <w:r w:rsidR="008E7626">
        <w:t>a</w:t>
      </w:r>
      <w:r w:rsidR="001D6B79">
        <w:t>. Na navedeno ročište pristupio</w:t>
      </w:r>
      <w:r w:rsidR="008E7626">
        <w:t xml:space="preserve"> </w:t>
      </w:r>
      <w:r w:rsidR="001D6B79">
        <w:t>je zastupnik</w:t>
      </w:r>
      <w:r>
        <w:t xml:space="preserve"> po za</w:t>
      </w:r>
      <w:r w:rsidR="008E7626">
        <w:t>konu stečajnog dužnika i iskaza</w:t>
      </w:r>
      <w:r w:rsidR="001D6B79">
        <w:t>o</w:t>
      </w:r>
      <w:r>
        <w:t xml:space="preserve"> da stečajni dužnik </w:t>
      </w:r>
      <w:r w:rsidR="00671AF6">
        <w:t>nema</w:t>
      </w:r>
      <w:r w:rsidR="001D6B79">
        <w:t xml:space="preserve"> imovine</w:t>
      </w:r>
      <w:r w:rsidR="00671AF6">
        <w:t xml:space="preserve">, </w:t>
      </w:r>
      <w:r w:rsidR="00D96F24">
        <w:t xml:space="preserve">niti potraživanja, </w:t>
      </w:r>
      <w:r>
        <w:t xml:space="preserve">da </w:t>
      </w:r>
      <w:r w:rsidR="00206FCF">
        <w:t xml:space="preserve"> ne </w:t>
      </w:r>
      <w:r>
        <w:t>posluje</w:t>
      </w:r>
      <w:r w:rsidR="00206FCF">
        <w:t xml:space="preserve"> i nema zaposlenika</w:t>
      </w:r>
      <w:r w:rsidR="008E7626">
        <w:t>,</w:t>
      </w:r>
      <w:r>
        <w:t xml:space="preserve"> te da je račun u blokadi </w:t>
      </w:r>
      <w:r w:rsidR="00D96F24">
        <w:t>u iznosu od oko 114.000,00 kuna</w:t>
      </w:r>
      <w:r w:rsidR="00206FC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E7626">
        <w:t>30. svibnja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D96F24">
      <w:t>755/16-10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C5505"/>
    <w:rsid w:val="001D6B79"/>
    <w:rsid w:val="00206FCF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5E2F"/>
    <w:rsid w:val="00816F81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5DFF"/>
    <w:rsid w:val="00CB76D4"/>
    <w:rsid w:val="00CC00F1"/>
    <w:rsid w:val="00CE40D2"/>
    <w:rsid w:val="00CE483C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VICE d.o.o. za ugostiteljstvo</izvorni_sadrzaj>
    <derivirana_varijabla naziv="DomainObject.Predmet.ProtustrankaFormated_1">  VICE d.o.o. za ugostiteljstvo</derivirana_varijabla>
  </DomainObject.Predmet.ProtustrankaFormated>
  <DomainObject.Predmet.ProtustrankaFormatedOIB>
    <izvorni_sadrzaj>  VICE d.o.o. za ugostiteljstvo, OIB 27228961776</izvorni_sadrzaj>
    <derivirana_varijabla naziv="DomainObject.Predmet.ProtustrankaFormatedOIB_1">  VICE d.o.o. za ugostiteljstvo, OIB 27228961776</derivirana_varijabla>
  </DomainObject.Predmet.ProtustrankaFormatedOIB>
  <DomainObject.Predmet.ProtustrankaFormatedWithAdress>
    <izvorni_sadrzaj> VICE d.o.o. za ugostiteljstvo, Ivana Viteza od Sredne/11, 23000 Zadar</izvorni_sadrzaj>
    <derivirana_varijabla naziv="DomainObject.Predmet.ProtustrankaFormatedWithAdress_1"> VICE d.o.o. za ugostiteljstvo, Ivana Viteza od Sredne/11, 23000 Zadar</derivirana_varijabla>
  </DomainObject.Predmet.ProtustrankaFormatedWithAdress>
  <DomainObject.Predmet.ProtustrankaFormatedWithAdressOIB>
    <izvorni_sadrzaj> VICE d.o.o. za ugostiteljstvo, OIB 27228961776, Ivana Viteza od Sredne/11, 23000 Zadar</izvorni_sadrzaj>
    <derivirana_varijabla naziv="DomainObject.Predmet.ProtustrankaFormatedWithAdressOIB_1"> VICE d.o.o. za ugostiteljstvo, OIB 27228961776, Ivana Viteza od Sredne/11, 23000 Zadar</derivirana_varijabla>
  </DomainObject.Predmet.ProtustrankaFormatedWithAdressOIB>
  <DomainObject.Predmet.ProtustrankaWithAdress>
    <izvorni_sadrzaj>VICE d.o.o. za ugostiteljstvo Ivana Viteza od Sredne/11, 23000 Zadar</izvorni_sadrzaj>
    <derivirana_varijabla naziv="DomainObject.Predmet.ProtustrankaWithAdress_1">VICE d.o.o. za ugostiteljstvo Ivana Viteza od Sredne/11, 23000 Zadar</derivirana_varijabla>
  </DomainObject.Predmet.ProtustrankaWithAdress>
  <DomainObject.Predmet.ProtustrankaWithAdressOIB>
    <izvorni_sadrzaj>VICE d.o.o. za ugostiteljstvo, OIB 27228961776, Ivana Viteza od Sredne/11, 23000 Zadar</izvorni_sadrzaj>
    <derivirana_varijabla naziv="DomainObject.Predmet.ProtustrankaWithAdressOIB_1">VICE d.o.o. za ugostiteljstvo, OIB 27228961776, Ivana Viteza od Sredne/11, 23000 Zadar</derivirana_varijabla>
  </DomainObject.Predmet.ProtustrankaWithAdressOIB>
  <DomainObject.Predmet.ProtustrankaNazivFormated>
    <izvorni_sadrzaj>VICE d.o.o. za ugostiteljstvo</izvorni_sadrzaj>
    <derivirana_varijabla naziv="DomainObject.Predmet.ProtustrankaNazivFormated_1">VICE d.o.o. za ugostiteljstvo</derivirana_varijabla>
  </DomainObject.Predmet.ProtustrankaNazivFormated>
  <DomainObject.Predmet.ProtustrankaNazivFormatedOIB>
    <izvorni_sadrzaj>VICE d.o.o. za ugostiteljstvo, OIB 27228961776</izvorni_sadrzaj>
    <derivirana_varijabla naziv="DomainObject.Predmet.ProtustrankaNazivFormatedOIB_1">VICE d.o.o. za ugostiteljstvo, OIB 27228961776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113935.94</izvorni_sadrzaj>
    <derivirana_varijabla naziv="DomainObject.Predmet.TrenutnaVrijednost_1">113935.94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 d.o.o. za ugostiteljstvo</item>
    </izvorni_sadrzaj>
    <derivirana_varijabla naziv="DomainObject.Predmet.ProtuStrankaListFormated_1">
      <item>VICE d.o.o. za ugostiteljstvo</item>
    </derivirana_varijabla>
  </DomainObject.Predmet.ProtuStrankaListFormated>
  <DomainObject.Predmet.ProtuStrankaListFormatedOIB>
    <izvorni_sadrzaj>
      <item>VICE d.o.o. za ugostiteljstvo, OIB 27228961776</item>
    </izvorni_sadrzaj>
    <derivirana_varijabla naziv="DomainObject.Predmet.ProtuStrankaListFormatedOIB_1">
      <item>VICE d.o.o. za ugostiteljstvo, OIB 27228961776</item>
    </derivirana_varijabla>
  </DomainObject.Predmet.ProtuStrankaListFormatedOIB>
  <DomainObject.Predmet.ProtuStrankaListFormatedWithAdress>
    <izvorni_sadrzaj>
      <item>VICE d.o.o. za ugostiteljstvo, Ivana Viteza od Sredne/11, 23000 Zadar</item>
    </izvorni_sadrzaj>
    <derivirana_varijabla naziv="DomainObject.Predmet.ProtuStrankaListFormatedWithAdress_1">
      <item>VICE d.o.o. za ugostiteljstvo, Ivana Viteza od Sredne/11, 23000 Zadar</item>
    </derivirana_varijabla>
  </DomainObject.Predmet.ProtuStrankaListFormatedWithAdress>
  <DomainObject.Predmet.ProtuStrankaListFormatedWithAdressOIB>
    <izvorni_sadrzaj>
      <item>VICE d.o.o. za ugostiteljstvo, OIB 27228961776, Ivana Viteza od Sredne/11, 23000 Zadar</item>
    </izvorni_sadrzaj>
    <derivirana_varijabla naziv="DomainObject.Predmet.ProtuStrankaListFormatedWithAdressOIB_1">
      <item>VICE d.o.o. za ugostiteljstvo, OIB 27228961776, Ivana Viteza od Sredne/11, 23000 Zadar</item>
    </derivirana_varijabla>
  </DomainObject.Predmet.ProtuStrankaListFormatedWithAdressOIB>
  <DomainObject.Predmet.ProtuStrankaListNazivFormated>
    <izvorni_sadrzaj>
      <item>VICE d.o.o. za ugostiteljstvo</item>
    </izvorni_sadrzaj>
    <derivirana_varijabla naziv="DomainObject.Predmet.ProtuStrankaListNazivFormated_1">
      <item>VICE d.o.o. za ugostiteljstvo</item>
    </derivirana_varijabla>
  </DomainObject.Predmet.ProtuStrankaListNazivFormated>
  <DomainObject.Predmet.ProtuStrankaListNazivFormatedOIB>
    <izvorni_sadrzaj>
      <item>VICE d.o.o. za ugostiteljstvo, OIB 27228961776</item>
    </izvorni_sadrzaj>
    <derivirana_varijabla naziv="DomainObject.Predmet.ProtuStrankaListNazivFormatedOIB_1">
      <item>VICE d.o.o. za ugostiteljstvo, OIB 27228961776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 d.o.o. za ugostiteljstvo</izvorni_sadrzaj>
    <derivirana_varijabla naziv="DomainObject.Predmet.ProtustrankaIDrugi_1">VICE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VICE d.o.o. za ugostiteljstvo, OIB 27228961776, Ivana Viteza od Sredne/11, 23000 Zadar</izvorni_sadrzaj>
    <derivirana_varijabla naziv="DomainObject.Predmet.ProtustrankaIDrugiAdressOIB_1">VICE d.o.o. za ugostiteljstvo, OIB 27228961776, Ivana Viteza od Sredne/11,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 d.o.o. za ugostiteljstvo</item>
      <item>Alen Bušljeta</item>
    </izvorni_sadrzaj>
    <derivirana_varijabla naziv="DomainObject.Predmet.SudioniciListNaziv_1">
      <item>Financijska agencija</item>
      <item>VICE d.o.o. za ugostiteljstvo</item>
      <item>Alen Bušljeta</item>
    </derivirana_varijabla>
  </DomainObject.Predmet.SudioniciListNaziv>
  <DomainObject.Predmet.SudioniciListAdressOIB>
    <izvorni_sadrzaj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izvorni_sadrzaj>
    <derivirana_varijabla naziv="DomainObject.Predmet.SudioniciListAdressOIB_1"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27228961776</item>
      <item>, OIB 22287173231</item>
    </izvorni_sadrzaj>
    <derivirana_varijabla naziv="DomainObject.Predmet.SudioniciListNazivOIB_1">
      <item>, OIB 85821130368</item>
      <item>, OIB 27228961776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9EA30-868B-4E26-98E1-D3EFD43F5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478</properties:Words>
  <properties:Characters>2470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2016-05-25T09:35:00Z</dcterms:created>
  <dc:creator>Ardena Bajlo</dc:creator>
  <cp:lastModifiedBy>wsadmin</cp:lastModifiedBy>
  <cp:lastPrinted>2014-11-21T08:47:00Z</cp:lastPrinted>
  <dcterms:modified xmlns:xsi="http://www.w3.org/2001/XMLSchema-instance" xsi:type="dcterms:W3CDTF">2016-06-09T06:24:00Z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