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e33f" w14:paraId="3abe33f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C65622">
        <w:t>1746</w:t>
      </w:r>
      <w:r w:rsidR="007D047B">
        <w:t>/16-</w:t>
      </w:r>
      <w:r w:rsidR="00366597">
        <w:t>1</w:t>
      </w:r>
      <w:r w:rsidR="00C65622">
        <w:t>4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044B6A" w:rsidRPr="00044B6A">
        <w:t>ECO TOUR VUKOVAR d.o.o., Vukovar, Marina Držića 35, MBS: 030129427, OIB: 50020993423</w:t>
      </w:r>
      <w:r w:rsidR="00DF4452">
        <w:rPr>
          <w:b/>
        </w:rPr>
        <w:t xml:space="preserve"> </w:t>
      </w:r>
      <w:r w:rsidR="002F3F8D">
        <w:t xml:space="preserve">dana </w:t>
      </w:r>
      <w:r w:rsidR="00044B6A">
        <w:t>1</w:t>
      </w:r>
      <w:r w:rsidR="005F2DDE">
        <w:t xml:space="preserve">. </w:t>
      </w:r>
      <w:r w:rsidR="00044B6A">
        <w:t xml:space="preserve">ožujka </w:t>
      </w:r>
      <w:r w:rsidR="00366597">
        <w:t xml:space="preserve"> </w:t>
      </w:r>
      <w:r w:rsidR="002F3F8D">
        <w:t>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044B6A" w:rsidRPr="00044B6A">
        <w:t>ECO TOUR VUKOVAR d.o.o., Vukovar, Marina Držića 35, MBS: 030129427, OIB: 50020993423</w:t>
      </w:r>
      <w:r w:rsidR="00044B6A">
        <w:rPr>
          <w:b/>
        </w:rPr>
        <w:t xml:space="preserve"> </w:t>
      </w:r>
      <w:r w:rsidR="00DF4452"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044B6A">
        <w:t>1746</w:t>
      </w:r>
      <w:r w:rsidRPr="00AE7D44">
        <w:t>-16</w:t>
      </w:r>
      <w:r>
        <w:t xml:space="preserve"> kod Hrvatske poštanske banke iznos od </w:t>
      </w:r>
      <w:r w:rsidR="00044B6A">
        <w:t>67</w:t>
      </w:r>
      <w:r w:rsidR="000A6DA2">
        <w:t>.</w:t>
      </w:r>
      <w:r w:rsidR="00044B6A">
        <w:t>65</w:t>
      </w:r>
      <w:r w:rsidR="00DF4452">
        <w:t>0</w:t>
      </w:r>
      <w:r w:rsidR="000A6DA2">
        <w:t>,</w:t>
      </w:r>
      <w:r w:rsidR="002F42FC">
        <w:t>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044B6A">
        <w:t>24</w:t>
      </w:r>
      <w:r w:rsidR="007D047B">
        <w:t xml:space="preserve">. </w:t>
      </w:r>
      <w:r w:rsidR="00044B6A">
        <w:t>svibnja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044B6A" w:rsidRPr="00044B6A">
        <w:t>ECO TOUR VUKOVAR d.o.o., Vukovar, Marina Držića 35, MBS: 030129427, OIB: 50020993423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366597" w:rsidR="00B37FD5">
      <w:pPr>
        <w:jc w:val="right"/>
        <w:rPr>
          <w:b/>
        </w:rPr>
      </w:pPr>
      <w:r>
        <w:lastRenderedPageBreak/>
        <w:tab/>
      </w:r>
      <w:r w:rsidR="007D047B">
        <w:tab/>
      </w:r>
      <w:r w:rsidR="001032CF">
        <w:tab/>
      </w:r>
      <w:r w:rsidR="00366597">
        <w:tab/>
        <w:t>Broj: 6 St-</w:t>
      </w:r>
      <w:r w:rsidR="00C65622">
        <w:t>1746</w:t>
      </w:r>
      <w:r w:rsidR="00366597">
        <w:t>/16-1</w:t>
      </w:r>
      <w:r w:rsidR="00C65622">
        <w:t>4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044B6A">
        <w:t>1746</w:t>
      </w:r>
      <w:r w:rsidR="00411A7F">
        <w:t xml:space="preserve">/16 od </w:t>
      </w:r>
      <w:r w:rsidR="00044B6A">
        <w:t>20</w:t>
      </w:r>
      <w:r w:rsidR="007D047B">
        <w:t xml:space="preserve">. </w:t>
      </w:r>
      <w:r w:rsidR="00044B6A">
        <w:t>veljače</w:t>
      </w:r>
      <w:r w:rsidR="00411A7F">
        <w:t xml:space="preserve"> </w:t>
      </w:r>
      <w:r w:rsidR="00FD751B">
        <w:t>201</w:t>
      </w:r>
      <w:r w:rsidR="003D3812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044B6A">
        <w:t>67.65</w:t>
      </w:r>
      <w:r w:rsidR="00DF4452">
        <w:t>0</w:t>
      </w:r>
      <w:r w:rsidR="000A6DA2">
        <w:t>,</w:t>
      </w:r>
      <w:r w:rsidR="00DF4452">
        <w:t>0</w:t>
      </w:r>
      <w:r w:rsidR="000A6DA2">
        <w:t>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044B6A">
        <w:t>1</w:t>
      </w:r>
      <w:r w:rsidR="00AE7D44">
        <w:t>.</w:t>
      </w:r>
      <w:r w:rsidR="003B0183">
        <w:t xml:space="preserve"> </w:t>
      </w:r>
      <w:r w:rsidR="00044B6A">
        <w:t xml:space="preserve">ožujka </w:t>
      </w:r>
      <w:r w:rsidR="008737BC">
        <w:t>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DF4452">
        <w:t>Maja Videnović</w:t>
      </w:r>
      <w:r w:rsidR="004B741D">
        <w:tab/>
      </w:r>
      <w:r>
        <w:t xml:space="preserve">                                 </w:t>
      </w:r>
      <w:r w:rsidR="00DF4452">
        <w:t xml:space="preserve">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044B6A">
        <w:t>3</w:t>
      </w:r>
      <w:r w:rsidR="000A6DA2">
        <w:t>/</w:t>
      </w:r>
      <w:r w:rsidR="00044B6A">
        <w:t>4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sectPr w:rsidSect="00366597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6E" w:rsidR="00246C6E">
      <w:r>
        <w:separator/>
      </w:r>
    </w:p>
  </w:endnote>
  <w:endnote w:id="0" w:type="continuationSeparator">
    <w:p w:rsidRDefault="00246C6E" w:rsidR="002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6E" w:rsidR="00246C6E">
      <w:r>
        <w:separator/>
      </w:r>
    </w:p>
  </w:footnote>
  <w:footnote w:id="0" w:type="continuationSeparator">
    <w:p w:rsidRDefault="00246C6E" w:rsidR="0024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E94E48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44B6A"/>
    <w:rsid w:val="0005396D"/>
    <w:rsid w:val="00086232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313F98"/>
    <w:rsid w:val="003258FC"/>
    <w:rsid w:val="00325955"/>
    <w:rsid w:val="00327B99"/>
    <w:rsid w:val="00341886"/>
    <w:rsid w:val="00366021"/>
    <w:rsid w:val="00366597"/>
    <w:rsid w:val="003A4406"/>
    <w:rsid w:val="003B0183"/>
    <w:rsid w:val="003B0E86"/>
    <w:rsid w:val="003B4C28"/>
    <w:rsid w:val="003C42EF"/>
    <w:rsid w:val="003D3812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65622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DF4452"/>
    <w:rsid w:val="00E1321F"/>
    <w:rsid w:val="00E33E37"/>
    <w:rsid w:val="00E430E2"/>
    <w:rsid w:val="00E55AA4"/>
    <w:rsid w:val="00E73CF8"/>
    <w:rsid w:val="00E91BC9"/>
    <w:rsid w:val="00E94E48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E94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94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94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E94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94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94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St-1746/2016</izvorni_sadrzaj>
    <derivirana_varijabla naziv="DomainObject.Predmet.OznakaBroj_1">St-1746/2016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TOUR VUKOVAR društvo s ograničenom odgovornošću za turizam i ugostiteljstvo</izvorni_sadrzaj>
    <derivirana_varijabla naziv="DomainObject.Predmet.ProtustrankaFormated_1">  ECO TOUR VUKOVAR društvo s ograničenom odgovornošću za turizam i ugostiteljstvo</derivirana_varijabla>
  </DomainObject.Predmet.ProtustrankaFormated>
  <DomainObject.Predmet.ProtustrankaFormatedOIB>
    <izvorni_sadrzaj>  ECO TOUR VUKOVAR društvo s ograničenom odgovornošću za turizam i ugostiteljstvo, OIB 50020993423</izvorni_sadrzaj>
    <derivirana_varijabla naziv="DomainObject.Predmet.ProtustrankaFormatedOIB_1">  ECO TOUR VUKOVAR društvo s ograničenom odgovornošću za turizam i ugostiteljstvo, OIB 50020993423</derivirana_varijabla>
  </DomainObject.Predmet.ProtustrankaFormatedOIB>
  <DomainObject.Predmet.ProtustrankaFormatedWithAdress>
    <izvorni_sadrzaj> ECO TOUR VUKOVAR društvo s ograničenom odgovornošću za turizam i ugostiteljstvo, Marina Držića 35, 32000 Vukovar</izvorni_sadrzaj>
    <derivirana_varijabla naziv="DomainObject.Predmet.ProtustrankaFormatedWithAdress_1"> ECO TOUR VUKOVAR društvo s ograničenom odgovornošću za turizam i ugostiteljstvo, Marina Držića 35, 32000 Vukovar</derivirana_varijabla>
  </DomainObject.Predmet.ProtustrankaFormatedWithAdress>
  <DomainObject.Predmet.ProtustrankaFormatedWithAdressOIB>
    <izvorni_sadrzaj> ECO TOUR VUKOVAR društvo s ograničenom odgovornošću za turizam i ugostiteljstvo, OIB 50020993423, Marina Držića 35, 32000 Vukovar</izvorni_sadrzaj>
    <derivirana_varijabla naziv="DomainObject.Predmet.ProtustrankaFormatedWithAdressOIB_1"> ECO TOUR VUKOVAR društvo s ograničenom odgovornošću za turizam i ugostiteljstvo, OIB 50020993423, Marina Držića 35, 32000 Vukovar</derivirana_varijabla>
  </DomainObject.Predmet.ProtustrankaFormatedWithAdressOIB>
  <DomainObject.Predmet.ProtustrankaWithAdress>
    <izvorni_sadrzaj>ECO TOUR VUKOVAR društvo s ograničenom odgovornošću za turizam i ugostiteljstvo Marina Držića 35, 32000 Vukovar</izvorni_sadrzaj>
    <derivirana_varijabla naziv="DomainObject.Predmet.ProtustrankaWithAdress_1">ECO TOUR VUKOVAR društvo s ograničenom odgovornošću za turizam i ugostiteljstvo Marina Držića 35, 32000 Vukovar</derivirana_varijabla>
  </DomainObject.Predmet.ProtustrankaWithAdress>
  <DomainObject.Predmet.ProtustrankaWithAdressOIB>
    <izvorni_sadrzaj>ECO TOUR VUKOVAR društvo s ograničenom odgovornošću za turizam i ugostiteljstvo, OIB 50020993423, Marina Držića 35, 32000 Vukovar</izvorni_sadrzaj>
    <derivirana_varijabla naziv="DomainObject.Predmet.ProtustrankaWithAdressOIB_1">ECO TOUR VUKOVAR društvo s ograničenom odgovornošću za turizam i ugostiteljstvo, OIB 50020993423, Marina Držića 35, 32000 Vukovar</derivirana_varijabla>
  </DomainObject.Predmet.ProtustrankaWithAdressOIB>
  <DomainObject.Predmet.ProtustrankaNazivFormated>
    <izvorni_sadrzaj>ECO TOUR VUKOVAR društvo s ograničenom odgovornošću za turizam i ugostiteljstvo</izvorni_sadrzaj>
    <derivirana_varijabla naziv="DomainObject.Predmet.ProtustrankaNazivFormated_1">ECO TOUR VUKOVAR društvo s ograničenom odgovornošću za turizam i ugostiteljstvo</derivirana_varijabla>
  </DomainObject.Predmet.ProtustrankaNazivFormated>
  <DomainObject.Predmet.ProtustrankaNazivFormatedOIB>
    <izvorni_sadrzaj>ECO TOUR VUKOVAR društvo s ograničenom odgovornošću za turizam i ugostiteljstvo, OIB 50020993423</izvorni_sadrzaj>
    <derivirana_varijabla naziv="DomainObject.Predmet.ProtustrankaNazivFormatedOIB_1">ECO TOUR VUKOVAR društvo s ograničenom odgovornošću za turizam i ugostiteljstvo, OIB 50020993423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 TOUR VUKOVAR društvo s ograničenom odgovornošću za turizam i ugostiteljstvo</item>
    </izvorni_sadrzaj>
    <derivirana_varijabla naziv="DomainObject.Predmet.ProtuStrankaListFormated_1">
      <item>ECO TOUR VUKOVAR društvo s ograničenom odgovornošću za turizam i ugostiteljstvo</item>
    </derivirana_varijabla>
  </DomainObject.Predmet.ProtuStrankaListFormated>
  <DomainObject.Predmet.ProtuStrankaListFormatedOIB>
    <izvorni_sadrzaj>
      <item>ECO TOUR VUKOVAR društvo s ograničenom odgovornošću za turizam i ugostiteljstvo, OIB 50020993423</item>
    </izvorni_sadrzaj>
    <derivirana_varijabla naziv="DomainObject.Predmet.ProtuStrankaListFormatedOIB_1">
      <item>ECO TOUR VUKOVAR društvo s ograničenom odgovornošću za turizam i ugostiteljstvo, OIB 50020993423</item>
    </derivirana_varijabla>
  </DomainObject.Predmet.ProtuStrankaListFormatedOIB>
  <DomainObject.Predmet.ProtuStrankaListFormatedWithAdress>
    <izvorni_sadrzaj>
      <item>ECO TOUR VUKOVAR društvo s ograničenom odgovornošću za turizam i ugostiteljstvo, Marina Držića 35, 32000 Vukovar</item>
    </izvorni_sadrzaj>
    <derivirana_varijabla naziv="DomainObject.Predmet.ProtuStrankaListFormatedWithAdress_1">
      <item>ECO TOUR VUKOVAR društvo s ograničenom odgovornošću za turizam i ugostiteljstvo, Marina Držića 35, 32000 Vukovar</item>
    </derivirana_varijabla>
  </DomainObject.Predmet.ProtuStrankaListFormatedWithAdress>
  <DomainObject.Predmet.ProtuStrankaListFormatedWithAdressOIB>
    <izvorni_sadrzaj>
      <item>ECO TOUR VUKOVAR društvo s ograničenom odgovornošću za turizam i ugostiteljstvo, OIB 50020993423, Marina Držića 35, 32000 Vukovar</item>
    </izvorni_sadrzaj>
    <derivirana_varijabla naziv="DomainObject.Predmet.ProtuStrankaListFormatedWithAdressOIB_1">
      <item>ECO TOUR VUKOVAR društvo s ograničenom odgovornošću za turizam i ugostiteljstvo, OIB 50020993423, Marina Držića 35, 32000 Vukovar</item>
    </derivirana_varijabla>
  </DomainObject.Predmet.ProtuStrankaListFormatedWithAdressOIB>
  <DomainObject.Predmet.ProtuStrankaListNazivFormated>
    <izvorni_sadrzaj>
      <item>ECO TOUR VUKOVAR društvo s ograničenom odgovornošću za turizam i ugostiteljstvo</item>
    </izvorni_sadrzaj>
    <derivirana_varijabla naziv="DomainObject.Predmet.ProtuStrankaListNazivFormated_1">
      <item>ECO TOUR VUKOVAR društvo s ograničenom odgovornošću za turizam i ugostiteljstvo</item>
    </derivirana_varijabla>
  </DomainObject.Predmet.ProtuStrankaListNazivFormated>
  <DomainObject.Predmet.ProtuStrankaListNazivFormatedOIB>
    <izvorni_sadrzaj>
      <item>ECO TOUR VUKOVAR društvo s ograničenom odgovornošću za turizam i ugostiteljstvo, OIB 50020993423</item>
    </izvorni_sadrzaj>
    <derivirana_varijabla naziv="DomainObject.Predmet.ProtuStrankaListNazivFormatedOIB_1">
      <item>ECO TOUR VUKOVAR društvo s ograničenom odgovornošću za turizam i ugostiteljstvo, OIB 50020993423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 TOUR VUKOVAR društvo s ograničenom odgovornošću za turizam i ugostiteljstvo</izvorni_sadrzaj>
    <derivirana_varijabla naziv="DomainObject.Predmet.ProtustrankaIDrugi_1">ECO TOUR VUKOVAR društvo s ograničenom odgovornošću za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 TOUR VUKOVAR društvo s ograničenom odgovornošću za turizam i ugostiteljstvo, OIB 50020993423, Marina Držića 35, 32000 Vukovar</izvorni_sadrzaj>
    <derivirana_varijabla naziv="DomainObject.Predmet.ProtustrankaIDrugiAdressOIB_1">ECO TOUR VUKOVAR društvo s ograničenom odgovornošću za turizam i ugostiteljstvo, OIB 50020993423, Marina Držića 35,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 TOUR VUKOVAR društvo s ograničenom odgovornošću za turizam i ugostiteljstvo</item>
    </izvorni_sadrzaj>
    <derivirana_varijabla naziv="DomainObject.Predmet.SudioniciListNaziv_1">
      <item>FINA RC OSIJEK</item>
      <item>ECO TOUR VUKOVAR društvo s ograničenom odgovornošću za turizam i ugostiteljstvo</item>
    </derivirana_varijabla>
  </DomainObject.Predmet.SudioniciListNaziv>
  <DomainObject.Predmet.SudioniciListAdressOIB>
    <izvorni_sadrzaj>
      <item>FINA RC OSIJEK, OIB 85821130368</item>
      <item>ECO TOUR VUKOVAR društvo s ograničenom odgovornošću za turizam i ugostiteljstvo, OIB 50020993423, Marina Držića 35,32000 Vukovar</item>
    </izvorni_sadrzaj>
    <derivirana_varijabla naziv="DomainObject.Predmet.SudioniciListAdressOIB_1">
      <item>FINA RC OSIJEK, OIB 85821130368</item>
      <item>ECO TOUR VUKOVAR društvo s ograničenom odgovornošću za turizam i ugostiteljstvo, OIB 50020993423, Marina Držića 35,32000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50020993423</item>
    </izvorni_sadrzaj>
    <derivirana_varijabla naziv="DomainObject.Predmet.SudioniciListNazivOIB_1">
      <item>, OIB 85821130368</item>
      <item>, OIB 50020993423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501EE-31B1-4C9E-A58E-1D289C176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415</properties:Words>
  <properties:Characters>2225</properties:Characters>
  <properties:Lines>88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2017-03-01T07:37:00Z</dcterms:created>
  <dc:creator>hermanj</dc:creator>
  <cp:lastModifiedBy>Maja Videnović</cp:lastModifiedBy>
  <cp:lastPrinted>2017-01-31T08:22:00Z</cp:lastPrinted>
  <dcterms:modified xmlns:xsi="http://www.w3.org/2001/XMLSchema-instance" xsi:type="dcterms:W3CDTF">2017-03-01T07:50:00Z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