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f7787" w14:paraId="adf7787" w:rsidRDefault="009D655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D6555" w:rsidP="009D6555" w:rsidR="009D6555">
      <w:pPr>
        <w:pStyle w:val="Bezproreda"/>
      </w:pPr>
      <w:r>
        <w:t xml:space="preserve">     Republika Hrvatska</w:t>
      </w:r>
    </w:p>
    <w:p w:rsidRDefault="009D6555" w:rsidP="009D6555" w:rsidR="009D6555">
      <w:pPr>
        <w:pStyle w:val="Bezproreda"/>
      </w:pPr>
      <w:r>
        <w:t>Trgovački sud u Bjelovaru</w:t>
      </w:r>
    </w:p>
    <w:p w:rsidRDefault="009D6555" w:rsidP="009D6555" w:rsidR="009D6555">
      <w:pPr>
        <w:pStyle w:val="Bezproreda"/>
      </w:pPr>
      <w:r>
        <w:t>Bjelovar, Dr. I. Lebovića 42.</w:t>
      </w:r>
    </w:p>
    <w:p w:rsidRDefault="009D6555" w:rsidP="009D6555" w:rsidR="009D6555">
      <w:pPr>
        <w:pStyle w:val="Bezproreda"/>
      </w:pPr>
    </w:p>
    <w:p w:rsidRDefault="009D6555" w:rsidP="009D6555" w:rsidR="009D6555">
      <w:pPr>
        <w:pStyle w:val="Bezproreda"/>
        <w:ind w:firstLine="708" w:left="4956"/>
      </w:pPr>
      <w:r>
        <w:t>Poslovni broj: 1 St-61/2015-64</w:t>
      </w:r>
    </w:p>
    <w:p w:rsidRDefault="009D6555" w:rsidP="009D6555" w:rsidR="009D6555">
      <w:pPr>
        <w:pStyle w:val="Bezproreda"/>
      </w:pPr>
    </w:p>
    <w:p w:rsidRDefault="009D6555" w:rsidP="009D6555" w:rsidR="009D6555">
      <w:pPr>
        <w:pStyle w:val="Bezproreda"/>
      </w:pPr>
      <w:r>
        <w:tab/>
      </w:r>
    </w:p>
    <w:p w:rsidRDefault="009D6555" w:rsidP="009D6555" w:rsidR="009D6555">
      <w:pPr>
        <w:pStyle w:val="Bezproreda"/>
        <w:ind w:firstLine="708"/>
        <w:jc w:val="both"/>
      </w:pPr>
      <w:r>
        <w:t>Trgovački sud u Bjelovaru, po  sucu Branki Pleskalt, u predmetu stečaja nad Stečajnom masom iza dužnika SIMPLICIJA d.o.o. za trgovinu, u stečaju, Lukač kbr. 24, OIB: 87278538086,  12. ožujka  2019. godine, donio je slijedeći</w:t>
      </w:r>
    </w:p>
    <w:p w:rsidRDefault="009D6555" w:rsidP="009D6555" w:rsidR="009D6555">
      <w:pPr>
        <w:pStyle w:val="Bezproreda"/>
        <w:jc w:val="both"/>
      </w:pPr>
    </w:p>
    <w:p w:rsidRDefault="009D6555" w:rsidP="009D6555" w:rsidR="009D6555">
      <w:pPr>
        <w:pStyle w:val="Bezproreda"/>
        <w:jc w:val="both"/>
      </w:pPr>
    </w:p>
    <w:p w:rsidRDefault="009D6555" w:rsidP="009D6555" w:rsidR="009D6555">
      <w:pPr>
        <w:pStyle w:val="Bezproreda"/>
        <w:jc w:val="center"/>
      </w:pPr>
      <w:r>
        <w:t>Z A K L J U Č A K</w:t>
      </w:r>
    </w:p>
    <w:p w:rsidRDefault="009D6555" w:rsidP="009D6555" w:rsidR="009D6555">
      <w:pPr>
        <w:pStyle w:val="Bezproreda"/>
        <w:jc w:val="both"/>
      </w:pPr>
    </w:p>
    <w:p w:rsidRDefault="009D6555" w:rsidP="009D6555" w:rsidR="009D6555">
      <w:pPr>
        <w:pStyle w:val="Bezproreda"/>
        <w:jc w:val="both"/>
      </w:pPr>
    </w:p>
    <w:p w:rsidRDefault="009D6555" w:rsidP="009D6555" w:rsidR="009D6555">
      <w:pPr>
        <w:pStyle w:val="Bezproreda"/>
        <w:ind w:firstLine="708"/>
        <w:jc w:val="both"/>
      </w:pPr>
      <w:r>
        <w:t xml:space="preserve">Nalaže se stečajnom upravitelju Franji Otročak iz Lukača kbr. 24,  izvršiti predaju u posjed nekretnina  koje su bile predmet prodaje u rješenju o dosudi poslovni  broj. 1 St-61/2015-62  od 20. veljače 2019.  kupcu  Zvučni zid d.o.o. Zagreb, nakon što je kupac uplatio kupovinu. </w:t>
      </w:r>
    </w:p>
    <w:p w:rsidRDefault="009D6555" w:rsidP="009D6555" w:rsidR="009D6555">
      <w:pPr>
        <w:pStyle w:val="Bezproreda"/>
      </w:pPr>
    </w:p>
    <w:p w:rsidRDefault="009D6555" w:rsidP="009D6555" w:rsidR="009D6555">
      <w:pPr>
        <w:pStyle w:val="Bezproreda"/>
        <w:ind w:firstLine="708"/>
      </w:pPr>
      <w:r>
        <w:t>U Bjelovaru  12. ožujka  2019.</w:t>
      </w:r>
    </w:p>
    <w:p w:rsidRDefault="009D6555" w:rsidP="009D6555" w:rsidR="009D6555">
      <w:pPr>
        <w:pStyle w:val="Bezproreda"/>
      </w:pPr>
    </w:p>
    <w:p w:rsidRDefault="009D6555" w:rsidP="009D6555" w:rsidR="009D655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 u d a c</w:t>
      </w:r>
    </w:p>
    <w:p w:rsidRDefault="009D6555" w:rsidP="009D6555" w:rsidR="009D6555">
      <w:pPr>
        <w:pStyle w:val="Bezproreda"/>
      </w:pPr>
    </w:p>
    <w:p w:rsidRDefault="009D6555" w:rsidP="00E84BAC" w:rsidR="00E84BA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Branka Pleskalt </w:t>
      </w:r>
      <w:r w:rsidR="00E84BAC">
        <w:t>v.r.</w:t>
      </w:r>
    </w:p>
    <w:p w:rsidRDefault="00E84BAC" w:rsidP="00E84BAC" w:rsidR="00E84BAC">
      <w:pPr>
        <w:pStyle w:val="Bezproreda"/>
      </w:pPr>
    </w:p>
    <w:p w:rsidRDefault="00E84BAC" w:rsidP="00E84BAC" w:rsidR="00E84BA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E84BAC" w:rsidP="00E84BAC" w:rsidR="00E84BA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9D6555" w:rsidP="00E84BAC" w:rsidR="009D6555">
      <w:pPr>
        <w:pStyle w:val="Bezproreda"/>
      </w:pPr>
    </w:p>
    <w:p w:rsidRDefault="009D6555" w:rsidP="009D6555" w:rsidR="009D6555">
      <w:pPr>
        <w:pStyle w:val="Bezproreda"/>
      </w:pPr>
    </w:p>
    <w:p w:rsidRDefault="009D6555" w:rsidP="009D6555" w:rsidR="009D6555">
      <w:pPr>
        <w:pStyle w:val="Bezproreda"/>
      </w:pPr>
    </w:p>
    <w:p w:rsidRDefault="009D6555" w:rsidP="009D6555" w:rsidR="009D6555">
      <w:pPr>
        <w:pStyle w:val="Bezproreda"/>
        <w:ind w:firstLine="708"/>
      </w:pPr>
      <w:r>
        <w:t>Pouka o pravnom lijeku: protiv zaključka nema mjesta pravnom lijeku (čl. 11. Stečajnog zakona).</w:t>
      </w:r>
    </w:p>
    <w:p w:rsidRDefault="009D6555" w:rsidP="009D6555" w:rsidR="009D6555">
      <w:pPr>
        <w:pStyle w:val="Bezproreda"/>
      </w:pPr>
    </w:p>
    <w:p w:rsidRDefault="00E84BAC" w:rsidP="009D6555" w:rsidR="00E84BAC">
      <w:pPr>
        <w:pStyle w:val="Bezproreda"/>
      </w:pPr>
    </w:p>
    <w:p w:rsidRDefault="00E84BAC" w:rsidP="009D6555" w:rsidR="00AE649C">
      <w:pPr>
        <w:pStyle w:val="Bezproreda"/>
      </w:pPr>
      <w:r>
        <w:t>Rj.</w:t>
      </w:r>
    </w:p>
    <w:p w:rsidRDefault="00E84BAC" w:rsidP="009D6555" w:rsidR="00E84BAC">
      <w:pPr>
        <w:pStyle w:val="Bezproreda"/>
      </w:pPr>
      <w:r>
        <w:t>Dna: stečajnom upravitelju</w:t>
      </w:r>
    </w:p>
    <w:p w:rsidRDefault="00E84BAC" w:rsidP="009D6555" w:rsidR="00E84BAC">
      <w:pPr>
        <w:pStyle w:val="Bezproreda"/>
      </w:pPr>
      <w:r>
        <w:t xml:space="preserve">         kal.8 dana</w:t>
      </w:r>
    </w:p>
    <w:p w:rsidRDefault="00E84BAC" w:rsidP="009D6555" w:rsidR="00E84BAC" w:rsidRPr="00B76F3C">
      <w:pPr>
        <w:pStyle w:val="Bezproreda"/>
      </w:pPr>
      <w:r>
        <w:t>Bjelovar, 12. 3. 2019.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07EA1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55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BAC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087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St-61/2015-64</izvorni_sadrzaj>
    <derivirana_varijabla naziv="DomainObject.Oznaka_1">St-61/2015-64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prosinca 2015.</izvorni_sadrzaj>
    <derivirana_varijabla naziv="DomainObject.Predmet.DatumRjesavanja_1">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SIMPLICIJA društvo za trgovinu d.o.o. Virovitica</izvorni_sadrzaj>
    <derivirana_varijabla naziv="DomainObject.Predmet.ProtustrankaFormated_1">  Stečajna masa iza SIMPLICIJA društvo za trgovinu d.o.o. Virovitica</derivirana_varijabla>
  </DomainObject.Predmet.ProtustrankaFormated>
  <DomainObject.Predmet.ProtustrankaFormatedOIB>
    <izvorni_sadrzaj>  Stečajna masa iza SIMPLICIJA društvo za trgovinu d.o.o. Virovitica, OIB 07225873348</izvorni_sadrzaj>
    <derivirana_varijabla naziv="DomainObject.Predmet.ProtustrankaFormatedOIB_1">  Stečajna masa iza SIMPLICIJA društvo za trgovinu d.o.o. Virovitica, OIB 07225873348</derivirana_varijabla>
  </DomainObject.Predmet.ProtustrankaFormatedOIB>
  <DomainObject.Predmet.ProtustrankaFormatedWithAdress>
    <izvorni_sadrzaj> Stečajna masa iza SIMPLICIJA društvo za trgovinu d.o.o. Virovitica, Hrvatskih Žrtava 13, 33000 Virovitica</izvorni_sadrzaj>
    <derivirana_varijabla naziv="DomainObject.Predmet.ProtustrankaFormatedWithAdress_1"> Stečajna masa iza SIMPLICIJA društvo za trgovinu d.o.o. Virovitica, Hrvatskih Žrtava 13, 33000 Virovitica</derivirana_varijabla>
  </DomainObject.Predmet.ProtustrankaFormatedWithAdress>
  <DomainObject.Predmet.ProtustrankaFormatedWithAdressOIB>
    <izvorni_sadrzaj> Stečajna masa iza SIMPLICIJA društvo za trgovinu d.o.o. Virovitica, OIB 07225873348, Hrvatskih Žrtava 13, 33000 Virovitica</izvorni_sadrzaj>
    <derivirana_varijabla naziv="DomainObject.Predmet.ProtustrankaFormatedWithAdressOIB_1"> Stečajna masa iza SIMPLICIJA društvo za trgovinu d.o.o. Virovitica, OIB 07225873348, Hrvatskih Žrtava 13, 33000 Virovitica</derivirana_varijabla>
  </DomainObject.Predmet.ProtustrankaFormatedWithAdressOIB>
  <DomainObject.Predmet.ProtustrankaWithAdress>
    <izvorni_sadrzaj>Stečajna masa iza SIMPLICIJA društvo za trgovinu d.o.o. Virovitica Hrvatskih Žrtava 13, 33000 Virovitica</izvorni_sadrzaj>
    <derivirana_varijabla naziv="DomainObject.Predmet.ProtustrankaWithAdress_1">Stečajna masa iza SIMPLICIJA društvo za trgovinu d.o.o. Virovitica Hrvatskih Žrtava 13, 33000 Virovitica</derivirana_varijabla>
  </DomainObject.Predmet.ProtustrankaWithAdress>
  <DomainObject.Predmet.ProtustrankaWithAdressOIB>
    <izvorni_sadrzaj>Stečajna masa iza SIMPLICIJA društvo za trgovinu d.o.o. Virovitica, OIB 07225873348, Hrvatskih Žrtava 13, 33000 Virovitica</izvorni_sadrzaj>
    <derivirana_varijabla naziv="DomainObject.Predmet.ProtustrankaWithAdressOIB_1">Stečajna masa iza SIMPLICIJA društvo za trgovinu d.o.o. Virovitica, OIB 07225873348, Hrvatskih Žrtava 13, 33000 Virovitica</derivirana_varijabla>
  </DomainObject.Predmet.ProtustrankaWithAdressOIB>
  <DomainObject.Predmet.ProtustrankaNazivFormated>
    <izvorni_sadrzaj>Stečajna masa iza SIMPLICIJA društvo za trgovinu d.o.o. Virovitica</izvorni_sadrzaj>
    <derivirana_varijabla naziv="DomainObject.Predmet.ProtustrankaNazivFormated_1">Stečajna masa iza SIMPLICIJA društvo za trgovinu d.o.o. Virovitica</derivirana_varijabla>
  </DomainObject.Predmet.ProtustrankaNazivFormated>
  <DomainObject.Predmet.ProtustrankaNazivFormatedOIB>
    <izvorni_sadrzaj>Stečajna masa iza SIMPLICIJA društvo za trgovinu d.o.o. Virovitica, OIB 07225873348</izvorni_sadrzaj>
    <derivirana_varijabla naziv="DomainObject.Predmet.ProtustrankaNazivFormatedOIB_1">Stečajna masa iza SIMPLICIJA društvo za trgovinu d.o.o. Virovitica, OIB 07225873348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Stečajna masa iza SIMPLICIJA društvo za trgovinu d.o.o. Virovitica</item>
    </izvorni_sadrzaj>
    <derivirana_varijabla naziv="DomainObject.Predmet.ProtuStrankaListFormated_1">
      <item>Stečajna masa iza SIMPLICIJA društvo za trgovinu d.o.o. Virovitica</item>
    </derivirana_varijabla>
  </DomainObject.Predmet.ProtuStrankaListFormated>
  <DomainObject.Predmet.ProtuStrankaListFormatedOIB>
    <izvorni_sadrzaj>
      <item>Stečajna masa iza SIMPLICIJA društvo za trgovinu d.o.o. Virovitica, OIB 07225873348</item>
    </izvorni_sadrzaj>
    <derivirana_varijabla naziv="DomainObject.Predmet.ProtuStrankaListFormatedOIB_1">
      <item>Stečajna masa iza SIMPLICIJA društvo za trgovinu d.o.o. Virovitica, OIB 07225873348</item>
    </derivirana_varijabla>
  </DomainObject.Predmet.ProtuStrankaListFormatedOIB>
  <DomainObject.Predmet.ProtuStrankaListFormatedWithAdress>
    <izvorni_sadrzaj>
      <item>Stečajna masa iza SIMPLICIJA društvo za trgovinu d.o.o. Virovitica, Hrvatskih Žrtava 13, 33000 Virovitica</item>
    </izvorni_sadrzaj>
    <derivirana_varijabla naziv="DomainObject.Predmet.ProtuStrankaListFormatedWithAdress_1">
      <item>Stečajna masa iza SIMPLICIJA društvo za trgovinu d.o.o. Virovitica, Hrvatskih Žrtava 13, 33000 Virovitica</item>
    </derivirana_varijabla>
  </DomainObject.Predmet.ProtuStrankaListFormatedWithAdress>
  <DomainObject.Predmet.ProtuStrankaListFormatedWithAdressOIB>
    <izvorni_sadrzaj>
      <item>Stečajna masa iza SIMPLICIJA društvo za trgovinu d.o.o. Virovitica, OIB 07225873348, Hrvatskih Žrtava 13, 33000 Virovitica</item>
    </izvorni_sadrzaj>
    <derivirana_varijabla naziv="DomainObject.Predmet.ProtuStrankaListFormatedWithAdressOIB_1">
      <item>Stečajna masa iza SIMPLICIJA društvo za trgovinu d.o.o. Virovitica, OIB 07225873348, Hrvatskih Žrtava 13, 33000 Virovitica</item>
    </derivirana_varijabla>
  </DomainObject.Predmet.ProtuStrankaListFormatedWithAdressOIB>
  <DomainObject.Predmet.ProtuStrankaListNazivFormated>
    <izvorni_sadrzaj>
      <item>Stečajna masa iza SIMPLICIJA društvo za trgovinu d.o.o. Virovitica</item>
    </izvorni_sadrzaj>
    <derivirana_varijabla naziv="DomainObject.Predmet.ProtuStrankaListNazivFormated_1">
      <item>Stečajna masa iza SIMPLICIJA društvo za trgovinu d.o.o. Virovitica</item>
    </derivirana_varijabla>
  </DomainObject.Predmet.ProtuStrankaListNazivFormated>
  <DomainObject.Predmet.ProtuStrankaListNazivFormatedOIB>
    <izvorni_sadrzaj>
      <item>Stečajna masa iza SIMPLICIJA društvo za trgovinu d.o.o. Virovitica, OIB 07225873348</item>
    </izvorni_sadrzaj>
    <derivirana_varijabla naziv="DomainObject.Predmet.ProtuStrankaListNazivFormatedOIB_1">
      <item>Stečajna masa iza SIMPLICIJA društvo za trgovinu d.o.o. Virovitica, OIB 07225873348</item>
    </derivirana_varijabla>
  </DomainObject.Predmet.ProtuStrankaListNazivFormatedOIB>
  <DomainObject.Predmet.OstaliListFormated>
    <izvorni_sadrzaj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</item>
      <item>Zvučni zid d.o.o.</item>
      <item>Maroje Stjepović</item>
    </izvorni_sadrzaj>
    <derivirana_varijabla naziv="DomainObject.Predmet.OstaliListFormated_1"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</item>
      <item>Zvučni zid d.o.o.</item>
      <item>Maroje Stjepović</item>
    </derivirana_varijabla>
  </DomainObject.Predmet.OstaliListFormated>
  <DomainObject.Predmet.OstaliListFormatedOIB>
    <izvorni_sadrzaj>
      <item>Željko Tumpić, OIB 37718779632</item>
      <item>ŽDO U BJELOVARU, OIB 86821435474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d.o.o., OIB 70541325254</item>
      <item>Zvučni zid d.o.o., OIB 94423800056</item>
      <item>Maroje Stjepović, OIB 57640555089</item>
    </izvorni_sadrzaj>
    <derivirana_varijabla naziv="DomainObject.Predmet.OstaliListFormatedOIB_1">
      <item>Željko Tumpić, OIB 37718779632</item>
      <item>ŽDO U BJELOVARU, OIB 86821435474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d.o.o., OIB 70541325254</item>
      <item>Zvučni zid d.o.o., OIB 94423800056</item>
      <item>Maroje Stjepović, OIB 57640555089</item>
    </derivirana_varijabla>
  </DomainObject.Predmet.OstaliListFormatedOIB>
  <DomainObject.Predmet.OstaliListFormatedWithAdress>
    <izvorni_sadrzaj>
      <item>Željko Tumpić, Matije Gupca 4., 33000 Virovitica</item>
      <item>ŽDO U BJELOVARU</item>
      <item>FINA BJELOVAR</item>
      <item>POREZNA UPRAVA U VIROVITICI</item>
      <item>E-OGLASNA PLOČA</item>
      <item>računovodstvo-ovdje</item>
      <item>Stalna služba u Slatini, Zemljišnoknjižni odjel, ., 33520 Slatina</item>
      <item>Sudski registar- ovdje</item>
      <item>Prima kapitale d.o.o., Preradovićeva ulica 25., 10000 Zagreb</item>
      <item>Zvučni zid d.o.o., Preradovićeva ulica 25., 10000 Zagreb</item>
      <item>Maroje Stjepović, Preradovićeva ulica 25., 10000 Zagreb</item>
    </izvorni_sadrzaj>
    <derivirana_varijabla naziv="DomainObject.Predmet.OstaliListFormatedWithAdress_1">
      <item>Željko Tumpić, Matije Gupca 4., 33000 Virovitica</item>
      <item>ŽDO U BJELOVARU</item>
      <item>FINA BJELOVAR</item>
      <item>POREZNA UPRAVA U VIROVITICI</item>
      <item>E-OGLASNA PLOČA</item>
      <item>računovodstvo-ovdje</item>
      <item>Stalna služba u Slatini, Zemljišnoknjižni odjel, ., 33520 Slatina</item>
      <item>Sudski registar- ovdje</item>
      <item>Prima kapitale d.o.o., Preradovićeva ulica 25., 10000 Zagreb</item>
      <item>Zvučni zid d.o.o., Preradovićeva ulica 25., 10000 Zagreb</item>
      <item>Maroje Stjepović, Preradovićeva ulica 25., 10000 Zagreb</item>
    </derivirana_varijabla>
  </DomainObject.Predmet.OstaliListFormatedWithAdress>
  <DomainObject.Predmet.OstaliListFormatedWithAdressOIB>
    <izvorni_sadrzaj>
      <item>Željko Tumpić, OIB 37718779632, Matije Gupca 4., 33000 Virovitica</item>
      <item>ŽDO U BJELOVARU, OIB 86821435474</item>
      <item>FINA BJELOVAR</item>
      <item>POREZNA UPRAVA U VIROVITICI</item>
      <item>E-OGLASNA PLOČA</item>
      <item>računovodstvo-ovdje</item>
      <item>Stalna služba u Slatini, Zemljišnoknjižni odjel, ., 33520 Slatina</item>
      <item>Sudski registar- ovdje</item>
      <item>Prima kapitale d.o.o., OIB 70541325254, Preradovićeva ulica 25., 10000 Zagreb</item>
      <item>Zvučni zid d.o.o., OIB 94423800056, Preradovićeva ulica 25., 10000 Zagreb</item>
      <item>Maroje Stjepović, OIB 57640555089, Preradovićeva ulica 25., 10000 Zagreb</item>
    </izvorni_sadrzaj>
    <derivirana_varijabla naziv="DomainObject.Predmet.OstaliListFormatedWithAdressOIB_1">
      <item>Željko Tumpić, OIB 37718779632, Matije Gupca 4., 33000 Virovitica</item>
      <item>ŽDO U BJELOVARU, OIB 86821435474</item>
      <item>FINA BJELOVAR</item>
      <item>POREZNA UPRAVA U VIROVITICI</item>
      <item>E-OGLASNA PLOČA</item>
      <item>računovodstvo-ovdje</item>
      <item>Stalna služba u Slatini, Zemljišnoknjižni odjel, ., 33520 Slatina</item>
      <item>Sudski registar- ovdje</item>
      <item>Prima kapitale d.o.o., OIB 70541325254, Preradovićeva ulica 25., 10000 Zagreb</item>
      <item>Zvučni zid d.o.o., OIB 94423800056, Preradovićeva ulica 25., 10000 Zagreb</item>
      <item>Maroje Stjepović, OIB 57640555089, Preradovićeva ulica 25., 10000 Zagreb</item>
    </derivirana_varijabla>
  </DomainObject.Predmet.OstaliListFormatedWithAdressOIB>
  <DomainObject.Predmet.OstaliListNazivFormated>
    <izvorni_sadrzaj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</item>
      <item>Zvučni zid d.o.o.</item>
      <item>Maroje Stjepović</item>
    </izvorni_sadrzaj>
    <derivirana_varijabla naziv="DomainObject.Predmet.OstaliListNazivFormated_1"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</item>
      <item>Zvučni zid d.o.o.</item>
      <item>Maroje Stjepović</item>
    </derivirana_varijabla>
  </DomainObject.Predmet.OstaliListNazivFormated>
  <DomainObject.Predmet.OstaliListNazivFormatedOIB>
    <izvorni_sadrzaj>
      <item>Željko Tumpić, OIB 37718779632</item>
      <item>ŽDO U BJELOVARU, OIB 86821435474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d.o.o., OIB 70541325254</item>
      <item>Zvučni zid d.o.o., OIB 94423800056</item>
      <item>Maroje Stjepović, OIB 57640555089</item>
    </izvorni_sadrzaj>
    <derivirana_varijabla naziv="DomainObject.Predmet.OstaliListNazivFormatedOIB_1">
      <item>Željko Tumpić, OIB 37718779632</item>
      <item>ŽDO U BJELOVARU, OIB 86821435474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d.o.o., OIB 70541325254</item>
      <item>Zvučni zid d.o.o., OIB 94423800056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>St-61/2015-64</izvorni_sadrzaj>
    <derivirana_varijabla naziv="DomainObject.PoslovniBrojDokumenta_1">St-61/2015-64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Stečajna masa iza SIMPLICIJA društvo za trgovinu d.o.o. Virovitica</izvorni_sadrzaj>
    <derivirana_varijabla naziv="DomainObject.Predmet.ProtustrankaIDrugi_1">Stečajna masa iza SIMPLICIJA društvo za trgovinu d.o.o. Virovitica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Stečajna masa iza SIMPLICIJA društvo za trgovinu d.o.o. Virovitica, OIB 07225873348, Hrvatskih Žrtava 13, 33000 Virovitica</izvorni_sadrzaj>
    <derivirana_varijabla naziv="DomainObject.Predmet.ProtustrankaIDrugiAdressOIB_1">Stečajna masa iza SIMPLICIJA društvo za trgovinu d.o.o. Virovitica, OIB 07225873348, Hrvatskih Žrtava 13,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prosinca 2015.</izvorni_sadrzaj>
    <derivirana_varijabla naziv="DomainObject.Predmet.OdlukaRjesenje.DatumDonosenjaOdluke_1">8. prosinca 2015.</derivirana_varijabla>
  </DomainObject.Predmet.OdlukaRjesenje.DatumDonosenjaOdluke>
  <DomainObject.Predmet.OdlukaRjesenje.DatumPravomocnosti>
    <izvorni_sadrzaj>28. prosinca 2015.</izvorni_sadrzaj>
    <derivirana_varijabla naziv="DomainObject.Predmet.OdlukaRjesenje.DatumPravomocnosti_1">28. prosinca 2015.</derivirana_varijabla>
  </DomainObject.Predmet.OdlukaRjesenje.DatumPravomocnosti>
  <DomainObject.Predmet.OdlukaRjesenje.Oznaka>
    <izvorni_sadrzaj>St-61/2015-3</izvorni_sadrzaj>
    <derivirana_varijabla naziv="DomainObject.Predmet.OdlukaRjesenje.Oznaka_1">St-61/2015-3</derivirana_varijabla>
  </DomainObject.Predmet.OdlukaRjesenje.Oznaka>
  <DomainObject.Predmet.SudioniciListNaziv>
    <izvorni_sadrzaj>
      <item>FINANCIJSKA AGENCIJA, RC ZAGREB, Podružnica Bjelovar</item>
      <item>Stečajna masa iza SIMPLICIJA društvo za trgovinu d.o.o. Virovitica</item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</item>
      <item>Zvučni zid d.o.o.</item>
      <item>Maroje Stjepović</item>
    </izvorni_sadrzaj>
    <derivirana_varijabla naziv="DomainObject.Predmet.SudioniciListNaziv_1">
      <item>FINANCIJSKA AGENCIJA, RC ZAGREB, Podružnica Bjelovar</item>
      <item>Stečajna masa iza SIMPLICIJA društvo za trgovinu d.o.o. Virovitica</item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</item>
      <item>Zvučni zid d.o.o.</item>
      <item>Maroje Stjepović</item>
    </derivirana_varijabla>
  </DomainObject.Predmet.SudioniciListNaziv>
  <DomainObject.Predmet.SudioniciListAdressOIB>
    <izvorni_sadrzaj>
      <item>FINANCIJSKA AGENCIJA, RC ZAGREB, Podružnica Bjelovar, F. Supila 4,43000 Bjelovar</item>
      <item>Stečajna masa iza SIMPLICIJA društvo za trgovinu d.o.o. Virovitica, OIB 07225873348, Hrvatskih Žrtava 13,33000 Virovitica</item>
      <item>Željko Tumpić, OIB 37718779632, Matije Gupca 4.,33000 Virovitica</item>
      <item>ŽDO U BJELOVARU, OIB 86821435474</item>
      <item>FINA BJELOVAR</item>
      <item>POREZNA UPRAVA U VIROVITICI</item>
      <item>E-OGLASNA PLOČA</item>
      <item>računovodstvo-ovdje</item>
      <item>Stalna služba u Slatini, Zemljišnoknjižni odjel, .,33520 Slatina</item>
      <item>Sudski registar- ovdje</item>
      <item>Prima kapitale d.o.o., OIB 70541325254, Preradovićeva ulica 25.,10000 Zagreb</item>
      <item>Zvučni zid d.o.o., OIB 94423800056, Preradovićeva ulica 25.,10000 Zagreb</item>
      <item>Maroje Stjepović, OIB 57640555089, Preradovićeva ulica 25.,10000 Zagreb</item>
    </izvorni_sadrzaj>
    <derivirana_varijabla naziv="DomainObject.Predmet.SudioniciListAdressOIB_1">
      <item>FINANCIJSKA AGENCIJA, RC ZAGREB, Podružnica Bjelovar, F. Supila 4,43000 Bjelovar</item>
      <item>Stečajna masa iza SIMPLICIJA društvo za trgovinu d.o.o. Virovitica, OIB 07225873348, Hrvatskih Žrtava 13,33000 Virovitica</item>
      <item>Željko Tumpić, OIB 37718779632, Matije Gupca 4.,33000 Virovitica</item>
      <item>ŽDO U BJELOVARU, OIB 86821435474</item>
      <item>FINA BJELOVAR</item>
      <item>POREZNA UPRAVA U VIROVITICI</item>
      <item>E-OGLASNA PLOČA</item>
      <item>računovodstvo-ovdje</item>
      <item>Stalna služba u Slatini, Zemljišnoknjižni odjel, .,33520 Slatina</item>
      <item>Sudski registar- ovdje</item>
      <item>Prima kapitale d.o.o., OIB 70541325254, Preradovićeva ulica 25.,10000 Zagreb</item>
      <item>Zvučni zid d.o.o., OIB 94423800056, Preradovićeva ulica 25.,10000 Zagreb</item>
      <item>Maroje Stjepović, OIB 57640555089, Preradovićeva ulica 25.,10000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D55680-3818-481F-85C4-64A0DDF85C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144</properties:Words>
  <properties:Characters>751</properties:Characters>
  <properties:Lines>40</properties:Lines>
  <properties:Paragraphs>17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2019-03-12T08:52:00Z</cp:lastPrinted>
  <dcterms:modified xmlns:xsi="http://www.w3.org/2001/XMLSchema-instance" xsi:type="dcterms:W3CDTF">2019-03-12T08:52:00Z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St-61/2015-64 / Odluka - Dopis (odluka_St-61_2015-64.docx)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