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13c8" w14:paraId="fa813c8" w:rsidRDefault="00AE649C" w:rsidP="00FA5B5E" w:rsidR="00AE649C" w:rsidRPr="00B76F3C">
      <w:pPr>
        <w:pStyle w:val="Naslov3"/>
        <w15:collapsed w:val="false"/>
      </w:pPr>
    </w:p>
    <w:p w:rsidRDefault="002322D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St-296/2015-4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ŠOSTARIĆ jednostavno društvo s ograničenom odgovornošću za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Jabučeta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Jabučeta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4, OIB: 39343579489, MBS: 010090921, dana 3. lipnja 2016. godine 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ŠOSTARIĆ jednostavno društvo s ograničenom odgovornošću za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Jabučeta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Jabučeta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4, OIB: 39343579489, MBS: 010090921.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6. listopada 2016. godine u 9,30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Zvjezdana </w:t>
      </w:r>
      <w:proofErr w:type="spellStart"/>
      <w:r>
        <w:rPr>
          <w:rFonts w:cs="Times New Roman" w:eastAsia="Times New Roman"/>
          <w:szCs w:val="20"/>
          <w:lang w:eastAsia="hr-HR"/>
        </w:rPr>
        <w:t>Stanša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Šostarić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Zvjezdani </w:t>
      </w:r>
      <w:proofErr w:type="spellStart"/>
      <w:r>
        <w:rPr>
          <w:rFonts w:cs="Times New Roman" w:eastAsia="Times New Roman"/>
          <w:szCs w:val="20"/>
          <w:lang w:eastAsia="hr-HR"/>
        </w:rPr>
        <w:t>Stanša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Šostarić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2. studenog 2015. godine u Očevidniku redoslijeda osnova za plaćanje dužnik ima evidentirane neizvršene osnove za plaćanje u neprekinutom razdoblju od 120 dana u ukupnom iznosu od 24.918,75 kn. Također je u prijedlogu navedeno da dužnik ima jednog zaposlenika, a da u Jedinstvenom registru računa ima otvoren račun kod Podravske bake d.d. 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St-296/2015-4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3. lipnja 2016. godine 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322D5" w:rsidP="002322D5" w:rsidR="002322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2322D5" w:rsidP="002322D5" w:rsidR="002322D5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2322D5" w:rsidP="002322D5" w:rsidR="002322D5">
      <w:pPr>
        <w:pStyle w:val="Bezproreda"/>
      </w:pPr>
      <w:r>
        <w:t>2. Sc. ročište</w:t>
      </w:r>
    </w:p>
    <w:p w:rsidRDefault="002322D5" w:rsidP="002322D5" w:rsidR="002322D5">
      <w:pPr>
        <w:pStyle w:val="Bezproreda"/>
      </w:pPr>
      <w:proofErr w:type="spellStart"/>
      <w:r>
        <w:t>Bj</w:t>
      </w:r>
      <w:proofErr w:type="spellEnd"/>
      <w:r>
        <w:t>. 3.6.2016.</w:t>
      </w:r>
    </w:p>
    <w:p w:rsidRDefault="00CB0EA4" w:rsidP="002322D5" w:rsidR="00CB0EA4">
      <w:pPr>
        <w:pStyle w:val="SudSjedite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2D5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98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St-296/2015-4</izvorni_sadrzaj>
    <derivirana_varijabla naziv="DomainObject.Oznaka_1">St-296/2015-4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St-296/2015</izvorni_sadrzaj>
    <derivirana_varijabla naziv="DomainObject.Predmet.OznakaBroj_1">St-296/2015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ŠOSTARIĆ jednostavno društvo s ograničenom odgovornošću za trgovinu i usluge, Jabučeta zastupanog po punomoćniku Zvjezdana Stanša Šostarić</izvorni_sadrzaj>
    <derivirana_varijabla naziv="DomainObject.Predmet.ProtustrankaFormated_1">  ŠOSTARIĆ jednostavno društvo s ograničenom odgovornošću za trgovinu i usluge, Jabučeta zastupanog po punomoćniku Zvjezdana Stanša Šostarić</derivirana_varijabla>
  </DomainObject.Predmet.ProtustrankaFormated>
  <DomainObject.Predmet.ProtustrankaFormatedOIB>
    <izvorni_sadrzaj>  ŠOSTARIĆ jednostavno društvo s ograničenom odgovornošću za trgovinu i usluge, Jabučeta, OIB 39343579489 zastupanog po punomoćniku Zvjezdana Stanša Šostarić</izvorni_sadrzaj>
    <derivirana_varijabla naziv="DomainObject.Predmet.ProtustrankaFormatedOIB_1">  ŠOSTARIĆ jednostavno društvo s ograničenom odgovornošću za trgovinu i usluge, Jabučeta, OIB 39343579489 zastupanog po punomoćniku Zvjezdana Stanša Šostarić</derivirana_varijabla>
  </DomainObject.Predmet.ProtustrankaFormatedOIB>
  <DomainObject.Predmet.ProtustrankaFormatedWithAdress>
    <izvorni_sadrzaj> ŠOSTARIĆ jednostavno društvo s ograničenom odgovornošću za trgovinu i usluge, Jabučeta, Jabučeta 4, 43000 Jabučeta zastupanog po punomoćniku Zvjezdana Stanša Šostarić</izvorni_sadrzaj>
    <derivirana_varijabla naziv="DomainObject.Predmet.ProtustrankaFormatedWithAdress_1"> ŠOSTARIĆ jednostavno društvo s ograničenom odgovornošću za trgovinu i usluge, Jabučeta, Jabučeta 4, 43000 Jabučeta zastupanog po punomoćniku Zvjezdana Stanša Šostarić</derivirana_varijabla>
  </DomainObject.Predmet.ProtustrankaFormatedWithAdress>
  <DomainObject.Predmet.ProtustrankaFormatedWithAdressOIB>
    <izvorni_sadrzaj> ŠOSTARIĆ jednostavno društvo s ograničenom odgovornošću za trgovinu i usluge, Jabučeta, OIB 39343579489, Jabučeta 4, 43000 Jabučeta zastupanog po punomoćniku Zvjezdana Stanša Šostarić</izvorni_sadrzaj>
    <derivirana_varijabla naziv="DomainObject.Predmet.ProtustrankaFormatedWithAdressOIB_1"> ŠOSTARIĆ jednostavno društvo s ograničenom odgovornošću za trgovinu i usluge, Jabučeta, OIB 39343579489, Jabučeta 4, 43000 Jabučeta zastupanog po punomoćniku Zvjezdana Stanša Šostarić</derivirana_varijabla>
  </DomainObject.Predmet.ProtustrankaFormatedWithAdressOIB>
  <DomainObject.Predmet.ProtustrankaWithAdress>
    <izvorni_sadrzaj>ŠOSTARIĆ jednostavno društvo s ograničenom odgovornošću za trgovinu i usluge, Jabučeta Jabučeta 4, 43000 Jabučeta</izvorni_sadrzaj>
    <derivirana_varijabla naziv="DomainObject.Predmet.ProtustrankaWithAdress_1">ŠOSTARIĆ jednostavno društvo s ograničenom odgovornošću za trgovinu i usluge, Jabučeta Jabučeta 4, 43000 Jabučeta</derivirana_varijabla>
  </DomainObject.Predmet.ProtustrankaWithAdress>
  <DomainObject.Predmet.ProtustrankaWithAdressOIB>
    <izvorni_sadrzaj>ŠOSTARIĆ jednostavno društvo s ograničenom odgovornošću za trgovinu i usluge, Jabučeta, OIB 39343579489, Jabučeta 4, 43000 Jabučeta</izvorni_sadrzaj>
    <derivirana_varijabla naziv="DomainObject.Predmet.ProtustrankaWithAdressOIB_1">ŠOSTARIĆ jednostavno društvo s ograničenom odgovornošću za trgovinu i usluge, Jabučeta, OIB 39343579489, Jabučeta 4, 43000 Jabučeta</derivirana_varijabla>
  </DomainObject.Predmet.ProtustrankaWithAdressOIB>
  <DomainObject.Predmet.ProtustrankaNazivFormated>
    <izvorni_sadrzaj>ŠOSTARIĆ jednostavno društvo s ograničenom odgovornošću za trgovinu i usluge, Jabučeta</izvorni_sadrzaj>
    <derivirana_varijabla naziv="DomainObject.Predmet.ProtustrankaNazivFormated_1">ŠOSTARIĆ jednostavno društvo s ograničenom odgovornošću za trgovinu i usluge, Jabučeta</derivirana_varijabla>
  </DomainObject.Predmet.ProtustrankaNazivFormated>
  <DomainObject.Predmet.ProtustrankaNazivFormatedOIB>
    <izvorni_sadrzaj>ŠOSTARIĆ jednostavno društvo s ograničenom odgovornošću za trgovinu i usluge, Jabučeta, OIB 39343579489</izvorni_sadrzaj>
    <derivirana_varijabla naziv="DomainObject.Predmet.ProtustrankaNazivFormatedOIB_1">ŠOSTARIĆ jednostavno društvo s ograničenom odgovornošću za trgovinu i usluge, Jabučeta, OIB 39343579489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ŠOSTARIĆ jednostavno društvo s ograničenom odgovornošću za trgovinu i usluge, Jabučeta zastupanog po punomoćniku Zvjezdana Stanša Šostarić</item>
    </izvorni_sadrzaj>
    <derivirana_varijabla naziv="DomainObject.Predmet.ProtuStrankaListFormated_1">
      <item>ŠOSTARIĆ jednostavno društvo s ograničenom odgovornošću za trgovinu i usluge, Jabučeta zastupanog po punomoćniku Zvjezdana Stanša Šostarić</item>
    </derivirana_varijabla>
  </DomainObject.Predmet.ProtuStrankaListFormated>
  <DomainObject.Predmet.ProtuStrankaListFormatedOIB>
    <izvorni_sadrzaj>
      <item>ŠOSTARIĆ jednostavno društvo s ograničenom odgovornošću za trgovinu i usluge, Jabučeta, OIB 39343579489 zastupanog po punomoćniku Zvjezdana Stanša Šostarić</item>
    </izvorni_sadrzaj>
    <derivirana_varijabla naziv="DomainObject.Predmet.ProtuStrankaListFormatedOIB_1">
      <item>ŠOSTARIĆ jednostavno društvo s ograničenom odgovornošću za trgovinu i usluge, Jabučeta, OIB 39343579489 zastupanog po punomoćniku Zvjezdana Stanša Šostarić</item>
    </derivirana_varijabla>
  </DomainObject.Predmet.ProtuStrankaListFormatedOIB>
  <DomainObject.Predmet.ProtuStrankaListFormatedWithAdress>
    <izvorni_sadrzaj>
      <item>ŠOSTARIĆ jednostavno društvo s ograničenom odgovornošću za trgovinu i usluge, Jabučeta, Jabučeta 4, 43000 Jabučeta zastupanog po punomoćniku Zvjezdana Stanša Šostarić</item>
    </izvorni_sadrzaj>
    <derivirana_varijabla naziv="DomainObject.Predmet.ProtuStrankaListFormatedWithAdress_1">
      <item>ŠOSTARIĆ jednostavno društvo s ograničenom odgovornošću za trgovinu i usluge, Jabučeta, Jabučeta 4, 43000 Jabučeta zastupanog po punomoćniku Zvjezdana Stanša Šostarić</item>
    </derivirana_varijabla>
  </DomainObject.Predmet.ProtuStrankaListFormatedWithAdress>
  <DomainObject.Predmet.ProtuStrankaListFormatedWithAdressOIB>
    <izvorni_sadrzaj>
      <item>ŠOSTARIĆ jednostavno društvo s ograničenom odgovornošću za trgovinu i usluge, Jabučeta, OIB 39343579489, Jabučeta 4, 43000 Jabučeta zastupanog po punomoćniku Zvjezdana Stanša Šostarić</item>
    </izvorni_sadrzaj>
    <derivirana_varijabla naziv="DomainObject.Predmet.ProtuStrankaListFormatedWithAdressOIB_1">
      <item>ŠOSTARIĆ jednostavno društvo s ograničenom odgovornošću za trgovinu i usluge, Jabučeta, OIB 39343579489, Jabučeta 4, 43000 Jabučeta zastupanog po punomoćniku Zvjezdana Stanša Šostarić</item>
    </derivirana_varijabla>
  </DomainObject.Predmet.ProtuStrankaListFormatedWithAdressOIB>
  <DomainObject.Predmet.ProtuStrankaListNazivFormated>
    <izvorni_sadrzaj>
      <item>ŠOSTARIĆ jednostavno društvo s ograničenom odgovornošću za trgovinu i usluge, Jabučeta</item>
    </izvorni_sadrzaj>
    <derivirana_varijabla naziv="DomainObject.Predmet.ProtuStrankaListNazivFormated_1">
      <item>ŠOSTARIĆ jednostavno društvo s ograničenom odgovornošću za trgovinu i usluge, Jabučeta</item>
    </derivirana_varijabla>
  </DomainObject.Predmet.ProtuStrankaListNazivFormated>
  <DomainObject.Predmet.ProtuStrankaListNazivFormatedOIB>
    <izvorni_sadrzaj>
      <item>ŠOSTARIĆ jednostavno društvo s ograničenom odgovornošću za trgovinu i usluge, Jabučeta, OIB 39343579489</item>
    </izvorni_sadrzaj>
    <derivirana_varijabla naziv="DomainObject.Predmet.ProtuStrankaListNazivFormatedOIB_1">
      <item>ŠOSTARIĆ jednostavno društvo s ograničenom odgovornošću za trgovinu i usluge, Jabučeta, OIB 39343579489</item>
    </derivirana_varijabla>
  </DomainObject.Predmet.ProtuStrankaListNazivFormatedOIB>
  <DomainObject.Predmet.OstaliListFormated>
    <izvorni_sadrzaj>
      <item>Zvjezdana Stanša Šostarić punomoćnik sudionika u postupku ŠOSTARIĆ jednostavno društvo s ograničenom odgovornošću za trgovinu i usluge, Jabučeta</item>
    </izvorni_sadrzaj>
    <derivirana_varijabla naziv="DomainObject.Predmet.OstaliListFormated_1">
      <item>Zvjezdana Stanša Šostarić punomoćnik sudionika u postupku ŠOSTARIĆ jednostavno društvo s ograničenom odgovornošću za trgovinu i usluge, Jabučeta</item>
    </derivirana_varijabla>
  </DomainObject.Predmet.OstaliListFormated>
  <DomainObject.Predmet.OstaliListFormatedOIB>
    <izvorni_sadrzaj>
      <item>Zvjezdana Stanša Šostarić, OIB 80614588597 punomoćnik sudionika u postupku ŠOSTARIĆ jednostavno društvo s ograničenom odgovornošću za trgovinu i usluge, Jabučeta</item>
    </izvorni_sadrzaj>
    <derivirana_varijabla naziv="DomainObject.Predmet.OstaliListFormatedOIB_1">
      <item>Zvjezdana Stanša Šostarić, OIB 80614588597 punomoćnik sudionika u postupku ŠOSTARIĆ jednostavno društvo s ograničenom odgovornošću za trgovinu i usluge, Jabučeta</item>
    </derivirana_varijabla>
  </DomainObject.Predmet.OstaliListFormatedOIB>
  <DomainObject.Predmet.OstaliListFormatedWithAdress>
    <izvorni_sadrzaj>
      <item>Zvjezdana Stanša Šostarić, Jabučeta 4, 43203 Jabučeta punomoćnik sudionika u postupku ŠOSTARIĆ jednostavno društvo s ograničenom odgovornošću za trgovinu i usluge, Jabučeta</item>
    </izvorni_sadrzaj>
    <derivirana_varijabla naziv="DomainObject.Predmet.OstaliListFormatedWithAdress_1">
      <item>Zvjezdana Stanša Šostarić, Jabučeta 4, 43203 Jabučeta punomoćnik sudionika u postupku ŠOSTARIĆ jednostavno društvo s ograničenom odgovornošću za trgovinu i usluge, Jabučeta</item>
    </derivirana_varijabla>
  </DomainObject.Predmet.OstaliListFormatedWithAdress>
  <DomainObject.Predmet.OstaliListFormatedWithAdressOIB>
    <izvorni_sadrzaj>
      <item>Zvjezdana Stanša Šostarić, OIB 80614588597, Jabučeta 4, 43203 Jabučeta punomoćnik sudionika u postupku ŠOSTARIĆ jednostavno društvo s ograničenom odgovornošću za trgovinu i usluge, Jabučeta</item>
    </izvorni_sadrzaj>
    <derivirana_varijabla naziv="DomainObject.Predmet.OstaliListFormatedWithAdressOIB_1">
      <item>Zvjezdana Stanša Šostarić, OIB 80614588597, Jabučeta 4, 43203 Jabučeta punomoćnik sudionika u postupku ŠOSTARIĆ jednostavno društvo s ograničenom odgovornošću za trgovinu i usluge, Jabučeta</item>
    </derivirana_varijabla>
  </DomainObject.Predmet.OstaliListFormatedWithAdressOIB>
  <DomainObject.Predmet.OstaliListNazivFormated>
    <izvorni_sadrzaj>
      <item>Zvjezdana Stanša Šostarić</item>
    </izvorni_sadrzaj>
    <derivirana_varijabla naziv="DomainObject.Predmet.OstaliListNazivFormated_1">
      <item>Zvjezdana Stanša Šostarić</item>
    </derivirana_varijabla>
  </DomainObject.Predmet.OstaliListNazivFormated>
  <DomainObject.Predmet.OstaliListNazivFormatedOIB>
    <izvorni_sadrzaj>
      <item>Zvjezdana Stanša Šostarić, OIB 80614588597</item>
    </izvorni_sadrzaj>
    <derivirana_varijabla naziv="DomainObject.Predmet.OstaliListNazivFormatedOIB_1">
      <item>Zvjezdana Stanša Šostarić, OIB 80614588597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St-296/2015-4</izvorni_sadrzaj>
    <derivirana_varijabla naziv="DomainObject.PoslovniBrojDokumenta_1">St-296/2015-4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ŠOSTARIĆ jednostavno društvo s ograničenom odgovornošću za trgovinu i usluge, Jabučeta</izvorni_sadrzaj>
    <derivirana_varijabla naziv="DomainObject.Predmet.ProtustrankaIDrugi_1">ŠOSTARIĆ jednostavno društvo s ograničenom odgovornošću za trgovinu i usluge, Jabučeta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ŠOSTARIĆ jednostavno društvo s ograničenom odgovornošću za trgovinu i usluge, Jabučeta, OIB 39343579489, Jabučeta 4, 43000 Jabučeta</izvorni_sadrzaj>
    <derivirana_varijabla naziv="DomainObject.Predmet.ProtustrankaIDrugiAdressOIB_1">ŠOSTARIĆ jednostavno društvo s ograničenom odgovornošću za trgovinu i usluge, Jabučeta, OIB 39343579489, Jabučeta 4, 43000 Jabučeta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ŠOSTARIĆ jednostavno društvo s ograničenom odgovornošću za trgovinu i usluge, Jabučeta</item>
      <item>Zvjezdana Stanša Šostarić</item>
    </izvorni_sadrzaj>
    <derivirana_varijabla naziv="DomainObject.Predmet.SudioniciListNaziv_1">
      <item>FINA, RC ZAGREB, Podružnica Bjelovar</item>
      <item>ŠOSTARIĆ jednostavno društvo s ograničenom odgovornošću za trgovinu i usluge, Jabučeta</item>
      <item>Zvjezdana Stanša Šostarić</item>
    </derivirana_varijabla>
  </DomainObject.Predmet.SudioniciListNaziv>
  <DomainObject.Predmet.SudioniciListAdressOIB>
    <izvorni_sadrzaj>
      <item>FINA, RC ZAGREB, Podružnica Bjelovar, OIB 85821130368, F. Supila 4,43000 Bjelovar</item>
      <item>ŠOSTARIĆ jednostavno društvo s ograničenom odgovornošću za trgovinu i usluge, Jabučeta, OIB 39343579489, Jabučeta 4,43000 Jabučeta</item>
      <item>Zvjezdana Stanša Šostarić, OIB 80614588597, Jabučeta 4,43203 Jabučeta</item>
    </izvorni_sadrzaj>
    <derivirana_varijabla naziv="DomainObject.Predmet.SudioniciListAdressOIB_1">
      <item>FINA, RC ZAGREB, Podružnica Bjelovar, OIB 85821130368, F. Supila 4,43000 Bjelovar</item>
      <item>ŠOSTARIĆ jednostavno društvo s ograničenom odgovornošću za trgovinu i usluge, Jabučeta, OIB 39343579489, Jabučeta 4,43000 Jabučeta</item>
      <item>Zvjezdana Stanša Šostarić, OIB 80614588597, Jabučeta 4,43203 Jabučeta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86960-AD83-4791-92F0-D4EF07D1C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2741</properties:Characters>
  <properties:Lines>85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2016-06-03T06:35:00Z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