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2394" w14:paraId="aa82394" w:rsidRDefault="00AD42B6" w:rsidP="00C90F6A" w:rsidR="00AD42B6">
      <w:pPr>
        <w:jc w:val="both"/>
        <w15:collapsed w:val="false"/>
      </w:pPr>
      <w:bookmarkStart w:name="_GoBack" w:id="0"/>
      <w:bookmarkEnd w:id="0"/>
    </w:p>
    <w:p w:rsidRDefault="00AD42B6" w:rsidP="00C90F6A" w:rsidR="00AD42B6">
      <w:pPr>
        <w:jc w:val="both"/>
      </w:pPr>
      <w:r>
        <w:rPr>
          <w:noProof/>
          <w:lang w:eastAsia="hr-HR"/>
        </w:rPr>
        <w:drawing>
          <wp:inline distR="0" distL="0" distB="0" distT="0">
            <wp:extent cy="969645" cx="72517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D42B6" w:rsidP="00C90F6A" w:rsidR="00AD42B6">
      <w:pPr>
        <w:jc w:val="both"/>
      </w:pPr>
      <w:r>
        <w:t xml:space="preserve"> REPUBLIKA HRVATSKA</w:t>
      </w:r>
    </w:p>
    <w:p w:rsidRDefault="00AD42B6" w:rsidP="00C90F6A" w:rsidR="00AD42B6">
      <w:pPr>
        <w:jc w:val="both"/>
      </w:pPr>
      <w:r>
        <w:t xml:space="preserve">   Trgovački sud u Zagrebu                                                                           </w:t>
      </w:r>
    </w:p>
    <w:p w:rsidRDefault="00AD42B6" w:rsidP="00C90F6A" w:rsidR="00AD42B6">
      <w:pPr>
        <w:jc w:val="both"/>
      </w:pPr>
      <w:r>
        <w:t xml:space="preserve">   Zagreb, Amruševa 2/II</w:t>
      </w:r>
    </w:p>
    <w:p w:rsidRDefault="000C438E" w:rsidP="00C90F6A" w:rsidR="00AD42B6">
      <w:pPr>
        <w:ind w:firstLine="708" w:left="6372"/>
        <w:jc w:val="both"/>
      </w:pPr>
      <w:r>
        <w:t>18. St-869</w:t>
      </w:r>
      <w:r w:rsidR="00AD42B6">
        <w:t>/2019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>R E P U B L I K A  H R V A T S K A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 xml:space="preserve">                                                                 R J E Š E N J E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</w:t>
      </w:r>
      <w:r w:rsidR="00084F45">
        <w:t xml:space="preserve">tvaranje stečajnog postupka nad </w:t>
      </w:r>
      <w:r w:rsidR="00084F45" w:rsidRPr="00084F45">
        <w:t xml:space="preserve">dužnikom </w:t>
      </w:r>
      <w:r w:rsidR="000A1161" w:rsidRPr="000A1161">
        <w:t>SUPER VOĆE j.d.o.o., OIB 836110</w:t>
      </w:r>
      <w:r w:rsidR="000A1161">
        <w:t xml:space="preserve">64800, Zagreb, Pantovčak 50, </w:t>
      </w:r>
      <w:r w:rsidR="00084F45">
        <w:t>17</w:t>
      </w:r>
      <w:r w:rsidR="00084F45" w:rsidRPr="00084F45">
        <w:t>. travnja 2019.</w:t>
      </w:r>
      <w:r>
        <w:t xml:space="preserve"> 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A35CA3" w:rsidR="00AD42B6">
      <w:pPr>
        <w:ind w:firstLine="708"/>
        <w:jc w:val="both"/>
      </w:pPr>
      <w:r>
        <w:t xml:space="preserve">I. Nalaže se osobi ovlaštenoj za zastupanje dužnika </w:t>
      </w:r>
      <w:r w:rsidR="000A1161">
        <w:t xml:space="preserve">Ivanu Podrugu iz Zagreba, </w:t>
      </w:r>
      <w:r w:rsidR="00A35CA3">
        <w:t xml:space="preserve">Pantovčak 50, OIB 33636732659, </w:t>
      </w:r>
      <w:r>
        <w:t xml:space="preserve">u roku od 8 dana od dostave ovog rješenja platiti predujam u iznosu </w:t>
      </w:r>
      <w:r w:rsidR="000C438E">
        <w:t>905,86</w:t>
      </w:r>
      <w:r>
        <w:t xml:space="preserve"> kn u korist Fonda za namirenje troškova stečajnog postupka na račun Trgovačkog suda u Zagrebu broj IBAN HR9223900011300000460, </w:t>
      </w:r>
      <w:r w:rsidR="000C438E">
        <w:t>model 05, poziv na broj 2001-869</w:t>
      </w:r>
      <w:r>
        <w:t>-2019.</w:t>
      </w: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 xml:space="preserve">II. Ako osoba iz točke I. ovog rješenja, u roku od 8 dana ne plati predujam u iznosu od </w:t>
      </w:r>
      <w:r w:rsidR="000C438E">
        <w:t>985,86</w:t>
      </w:r>
      <w:r>
        <w:t xml:space="preserve"> kn, određeni predujam prisilno će se naplatiti u skladu s pravilima o naplati novčane kazne u parničnom postupku.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>Financijska agencija podnijela je ovom sudu prijedlog za otvaranje stečajnog postupka nad dužnikom sukladno odredbi čl. 110. st. 1. Stečajnog zakona („Narodne novine“ broj: 71/15. i 104/17.; dalje:</w:t>
      </w:r>
      <w:r w:rsidR="00C90F6A">
        <w:t xml:space="preserve"> SZ) jer je dužnik na dan </w:t>
      </w:r>
      <w:r w:rsidR="000C438E">
        <w:t>1. travnja</w:t>
      </w:r>
      <w:r>
        <w:t xml:space="preserve"> 2019. u Očevidniku redoslijeda osnova za plaćanje imao evidentirane neizvršene osnove za plaćanje u neprekinutom razdoblju od 120 dana.</w:t>
      </w:r>
    </w:p>
    <w:p w:rsidRDefault="00AD42B6" w:rsidP="00C90F6A" w:rsidR="00AD42B6">
      <w:pPr>
        <w:jc w:val="both"/>
      </w:pPr>
    </w:p>
    <w:p w:rsidRDefault="00AD42B6" w:rsidP="00084F45" w:rsidR="00AD42B6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AD42B6" w:rsidP="00C90F6A" w:rsidR="00AD42B6">
      <w:pPr>
        <w:jc w:val="both"/>
      </w:pPr>
    </w:p>
    <w:p w:rsidRDefault="00C90F6A" w:rsidP="00084F45" w:rsidR="00AD42B6">
      <w:pPr>
        <w:ind w:firstLine="708"/>
        <w:jc w:val="both"/>
      </w:pPr>
      <w:r>
        <w:lastRenderedPageBreak/>
        <w:t xml:space="preserve">Iz prijedloga od </w:t>
      </w:r>
      <w:r w:rsidR="000A1161">
        <w:t>2. travnja</w:t>
      </w:r>
      <w:r w:rsidR="00AD42B6">
        <w:t xml:space="preserve"> 2019. (list 1. spisa) i obavi</w:t>
      </w:r>
      <w:r>
        <w:t>jesti Financijske agencije od 15. travnja 2019. (list 13</w:t>
      </w:r>
      <w:r w:rsidR="00AD42B6">
        <w:t xml:space="preserve">. spisa) u smislu odredbe čl. 112. st. 5. SZ-a proizlazi da dužnik na ime predujma za namirenje troškova stečajnog postupka </w:t>
      </w:r>
      <w:r w:rsidR="000A1161">
        <w:t>ima</w:t>
      </w:r>
      <w:r w:rsidR="00AD42B6">
        <w:t xml:space="preserve"> zaplijenjenih sredstava</w:t>
      </w:r>
      <w:r w:rsidR="000A1161">
        <w:t xml:space="preserve"> u iznosu od 94,14 kn</w:t>
      </w:r>
      <w:r w:rsidR="00AD42B6">
        <w:t>.</w:t>
      </w: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</w:t>
      </w:r>
      <w:r w:rsidR="00084F45">
        <w:t>to postojanje stečajnog razloga</w:t>
      </w:r>
      <w:r>
        <w:t xml:space="preserve"> i nepostojanje osoba za zastupanje po zakonu) ne podnesu prijedlog za otvaranje stečajnog postupka u roku od 21 dan od dana nastanka stečajnog razloga (čl. 110. st. 2. SZ-a)</w:t>
      </w:r>
      <w:r w:rsidR="00084F45">
        <w:t>,</w:t>
      </w:r>
      <w:r>
        <w:t xml:space="preserve"> sud će im po službenoj dužnosti naložiti plaćanje predujma za namirenje troškova stečajnog postupka u roku od 8 dana.</w:t>
      </w: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>Odredbom čl. 114. st. 1. SZ-a propisano je kako predujam koji se uplaćuje u Fond za namirenje troškova stečajn</w:t>
      </w:r>
      <w:r w:rsidR="000A1161">
        <w:t xml:space="preserve">og postupka iznosi 1.000,00 kn, a s obzirom na to da </w:t>
      </w:r>
      <w:r w:rsidR="000A1161" w:rsidRPr="000A1161">
        <w:t>dužnik na ime predujma za namirenje troškova stečajnog postupka ima zaplijenjenih sredstava u iznosu od 94,14 kn</w:t>
      </w:r>
      <w:r w:rsidR="000A1161">
        <w:t>, navedeni iznos je umanjen</w:t>
      </w:r>
      <w:r w:rsidR="000A1161" w:rsidRPr="000A1161">
        <w:t>.</w:t>
      </w:r>
    </w:p>
    <w:p w:rsidRDefault="00AD42B6" w:rsidP="00C90F6A" w:rsidR="00AD42B6">
      <w:pPr>
        <w:jc w:val="both"/>
      </w:pPr>
    </w:p>
    <w:p w:rsidRDefault="00AD42B6" w:rsidP="00C90F6A" w:rsidR="00AD42B6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</w:t>
      </w:r>
      <w:r w:rsidR="00C90F6A">
        <w:t>17. travnja</w:t>
      </w:r>
      <w:r>
        <w:t xml:space="preserve"> 2019.</w:t>
      </w:r>
    </w:p>
    <w:p w:rsidRDefault="00AD42B6" w:rsidP="00C90F6A" w:rsidR="00AD42B6">
      <w:pPr>
        <w:jc w:val="both"/>
      </w:pPr>
    </w:p>
    <w:p w:rsidRDefault="00AD42B6" w:rsidP="00995311" w:rsidR="00AD42B6">
      <w:pPr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AD42B6" w:rsidP="00995311" w:rsidR="00AD42B6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Uzelac, v.r.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Default="00AD42B6" w:rsidP="00C90F6A" w:rsidR="00AD42B6">
      <w:pPr>
        <w:jc w:val="both"/>
      </w:pPr>
    </w:p>
    <w:p w:rsidRDefault="00AD42B6" w:rsidP="00995311" w:rsidR="00AD42B6">
      <w:pPr>
        <w:ind w:firstLine="708" w:left="5664"/>
        <w:jc w:val="right"/>
      </w:pPr>
      <w:r>
        <w:t>Za točnost otpravka:</w:t>
      </w:r>
    </w:p>
    <w:p w:rsidRDefault="00AD42B6" w:rsidP="00995311" w:rsidR="00AD42B6">
      <w:pPr>
        <w:ind w:firstLine="708" w:left="5664"/>
        <w:jc w:val="right"/>
      </w:pPr>
      <w:r>
        <w:t>Katarina Franjić</w:t>
      </w:r>
    </w:p>
    <w:p w:rsidRDefault="00AD42B6" w:rsidP="00C90F6A" w:rsidR="00AD42B6">
      <w:pPr>
        <w:jc w:val="both"/>
      </w:pPr>
    </w:p>
    <w:p w:rsidRDefault="00AD42B6" w:rsidP="00C90F6A" w:rsidR="00AD42B6">
      <w:pPr>
        <w:jc w:val="both"/>
      </w:pPr>
    </w:p>
    <w:sectPr w:rsidR="00AD42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97D"/>
    <w:rsid w:val="0008297D"/>
    <w:rsid w:val="00084F45"/>
    <w:rsid w:val="000A1161"/>
    <w:rsid w:val="000C438E"/>
    <w:rsid w:val="008153B2"/>
    <w:rsid w:val="00995311"/>
    <w:rsid w:val="00A35CA3"/>
    <w:rsid w:val="00AD42B6"/>
    <w:rsid w:val="00C90F6A"/>
    <w:rsid w:val="00E8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53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53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53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53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St-869/2019</izvorni_sadrzaj>
    <derivirana_varijabla naziv="DomainObject.Predmet.OznakaBroj_1">St-869/2019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VOĆE j.d.o.o.</izvorni_sadrzaj>
    <derivirana_varijabla naziv="DomainObject.Predmet.ProtustrankaFormated_1">  SUPER VOĆE j.d.o.o.</derivirana_varijabla>
  </DomainObject.Predmet.ProtustrankaFormated>
  <DomainObject.Predmet.ProtustrankaFormatedOIB>
    <izvorni_sadrzaj>  SUPER VOĆE j.d.o.o., OIB 83611064800</izvorni_sadrzaj>
    <derivirana_varijabla naziv="DomainObject.Predmet.ProtustrankaFormatedOIB_1">  SUPER VOĆE j.d.o.o., OIB 83611064800</derivirana_varijabla>
  </DomainObject.Predmet.ProtustrankaFormatedOIB>
  <DomainObject.Predmet.ProtustrankaFormatedWithAdress>
    <izvorni_sadrzaj> SUPER VOĆE j.d.o.o., Pantovčak 50, 10000 Zagreb</izvorni_sadrzaj>
    <derivirana_varijabla naziv="DomainObject.Predmet.ProtustrankaFormatedWithAdress_1"> SUPER VOĆE j.d.o.o., Pantovčak 50, 10000 Zagreb</derivirana_varijabla>
  </DomainObject.Predmet.ProtustrankaFormatedWithAdress>
  <DomainObject.Predmet.ProtustrankaFormatedWithAdressOIB>
    <izvorni_sadrzaj> SUPER VOĆE j.d.o.o., OIB 83611064800, Pantovčak 50, 10000 Zagreb</izvorni_sadrzaj>
    <derivirana_varijabla naziv="DomainObject.Predmet.ProtustrankaFormatedWithAdressOIB_1"> SUPER VOĆE j.d.o.o., OIB 83611064800, Pantovčak 50, 10000 Zagreb</derivirana_varijabla>
  </DomainObject.Predmet.ProtustrankaFormatedWithAdressOIB>
  <DomainObject.Predmet.ProtustrankaWithAdress>
    <izvorni_sadrzaj>SUPER VOĆE j.d.o.o. Pantovčak 50, 10000 Zagreb</izvorni_sadrzaj>
    <derivirana_varijabla naziv="DomainObject.Predmet.ProtustrankaWithAdress_1">SUPER VOĆE j.d.o.o. Pantovčak 50, 10000 Zagreb</derivirana_varijabla>
  </DomainObject.Predmet.ProtustrankaWithAdress>
  <DomainObject.Predmet.ProtustrankaWithAdressOIB>
    <izvorni_sadrzaj>SUPER VOĆE j.d.o.o., OIB 83611064800, Pantovčak 50, 10000 Zagreb</izvorni_sadrzaj>
    <derivirana_varijabla naziv="DomainObject.Predmet.ProtustrankaWithAdressOIB_1">SUPER VOĆE j.d.o.o., OIB 83611064800, Pantovčak 50, 10000 Zagreb</derivirana_varijabla>
  </DomainObject.Predmet.ProtustrankaWithAdressOIB>
  <DomainObject.Predmet.ProtustrankaNazivFormated>
    <izvorni_sadrzaj>SUPER VOĆE j.d.o.o.</izvorni_sadrzaj>
    <derivirana_varijabla naziv="DomainObject.Predmet.ProtustrankaNazivFormated_1">SUPER VOĆE j.d.o.o.</derivirana_varijabla>
  </DomainObject.Predmet.ProtustrankaNazivFormated>
  <DomainObject.Predmet.ProtustrankaNazivFormatedOIB>
    <izvorni_sadrzaj>SUPER VOĆE j.d.o.o., OIB 83611064800</izvorni_sadrzaj>
    <derivirana_varijabla naziv="DomainObject.Predmet.ProtustrankaNazivFormatedOIB_1">SUPER VOĆE j.d.o.o., OIB 83611064800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SUPER VOĆE j.d.o.o.</item>
    </izvorni_sadrzaj>
    <derivirana_varijabla naziv="DomainObject.Predmet.ProtuStrankaListFormated_1">
      <item>SUPER VOĆE j.d.o.o.</item>
    </derivirana_varijabla>
  </DomainObject.Predmet.ProtuStrankaListFormated>
  <DomainObject.Predmet.ProtuStrankaListFormatedOIB>
    <izvorni_sadrzaj>
      <item>SUPER VOĆE j.d.o.o., OIB 83611064800</item>
    </izvorni_sadrzaj>
    <derivirana_varijabla naziv="DomainObject.Predmet.ProtuStrankaListFormatedOIB_1">
      <item>SUPER VOĆE j.d.o.o., OIB 83611064800</item>
    </derivirana_varijabla>
  </DomainObject.Predmet.ProtuStrankaListFormatedOIB>
  <DomainObject.Predmet.ProtuStrankaListFormatedWithAdress>
    <izvorni_sadrzaj>
      <item>SUPER VOĆE j.d.o.o., Pantovčak 50, 10000 Zagreb</item>
    </izvorni_sadrzaj>
    <derivirana_varijabla naziv="DomainObject.Predmet.ProtuStrankaListFormatedWithAdress_1">
      <item>SUPER VOĆE j.d.o.o., Pantovčak 50, 10000 Zagreb</item>
    </derivirana_varijabla>
  </DomainObject.Predmet.ProtuStrankaListFormatedWithAdress>
  <DomainObject.Predmet.ProtuStrankaListFormatedWithAdressOIB>
    <izvorni_sadrzaj>
      <item>SUPER VOĆE j.d.o.o., OIB 83611064800, Pantovčak 50, 10000 Zagreb</item>
    </izvorni_sadrzaj>
    <derivirana_varijabla naziv="DomainObject.Predmet.ProtuStrankaListFormatedWithAdressOIB_1">
      <item>SUPER VOĆE j.d.o.o., OIB 83611064800, Pantovčak 50, 10000 Zagreb</item>
    </derivirana_varijabla>
  </DomainObject.Predmet.ProtuStrankaListFormatedWithAdressOIB>
  <DomainObject.Predmet.ProtuStrankaListNazivFormated>
    <izvorni_sadrzaj>
      <item>SUPER VOĆE j.d.o.o.</item>
    </izvorni_sadrzaj>
    <derivirana_varijabla naziv="DomainObject.Predmet.ProtuStrankaListNazivFormated_1">
      <item>SUPER VOĆE j.d.o.o.</item>
    </derivirana_varijabla>
  </DomainObject.Predmet.ProtuStrankaListNazivFormated>
  <DomainObject.Predmet.ProtuStrankaListNazivFormatedOIB>
    <izvorni_sadrzaj>
      <item>SUPER VOĆE j.d.o.o., OIB 83611064800</item>
    </izvorni_sadrzaj>
    <derivirana_varijabla naziv="DomainObject.Predmet.ProtuStrankaListNazivFormatedOIB_1">
      <item>SUPER VOĆE j.d.o.o., OIB 83611064800</item>
    </derivirana_varijabla>
  </DomainObject.Predmet.ProtuStrankaListNazivFormatedOIB>
  <DomainObject.Predmet.OstaliListFormated>
    <izvorni_sadrzaj>
      <item>Ivan Podrug</item>
      <item>Erste&amp;Steiermarkische bank d.d.</item>
    </izvorni_sadrzaj>
    <derivirana_varijabla naziv="DomainObject.Predmet.OstaliListFormated_1">
      <item>Ivan Podrug</item>
      <item>Erste&amp;Steiermarkische bank d.d.</item>
    </derivirana_varijabla>
  </DomainObject.Predmet.OstaliListFormated>
  <DomainObject.Predmet.OstaliListFormatedOIB>
    <izvorni_sadrzaj>
      <item>Ivan Podrug</item>
      <item>Erste&amp;Steiermarkische bank d.d.</item>
    </izvorni_sadrzaj>
    <derivirana_varijabla naziv="DomainObject.Predmet.OstaliListFormatedOIB_1">
      <item>Ivan Podrug</item>
      <item>Erste&amp;Steiermarkische bank d.d.</item>
    </derivirana_varijabla>
  </DomainObject.Predmet.OstaliListFormatedOIB>
  <DomainObject.Predmet.OstaliListFormatedWithAdress>
    <izvorni_sadrzaj>
      <item>Ivan Podrug, Pantovčak 50, 10000 Zagreb</item>
      <item>Erste&amp;Steiermarkische bank d.d., Jadranski Trg 3/a, 51000 Rijeka</item>
    </izvorni_sadrzaj>
    <derivirana_varijabla naziv="DomainObject.Predmet.OstaliListFormatedWithAdress_1">
      <item>Ivan Podrug, Pantovčak 50, 10000 Zagreb</item>
      <item>Erste&amp;Steiermarkische bank d.d., Jadranski Trg 3/a, 51000 Rijeka</item>
    </derivirana_varijabla>
  </DomainObject.Predmet.OstaliListFormatedWithAdress>
  <DomainObject.Predmet.OstaliListFormatedWithAdressOIB>
    <izvorni_sadrzaj>
      <item>Ivan Podrug, Pantovčak 50, 10000 Zagreb</item>
      <item>Erste&amp;Steiermarkische bank d.d., Jadranski Trg 3/a, 51000 Rijeka</item>
    </izvorni_sadrzaj>
    <derivirana_varijabla naziv="DomainObject.Predmet.OstaliListFormatedWithAdressOIB_1">
      <item>Ivan Podrug, Pantovčak 50, 10000 Zagreb</item>
      <item>Erste&amp;Steiermarkische bank d.d., Jadranski Trg 3/a, 51000 Rijeka</item>
    </derivirana_varijabla>
  </DomainObject.Predmet.OstaliListFormatedWithAdressOIB>
  <DomainObject.Predmet.OstaliListNazivFormated>
    <izvorni_sadrzaj>
      <item>Ivan Podrug</item>
      <item>Erste&amp;Steiermarkische bank d.d.</item>
    </izvorni_sadrzaj>
    <derivirana_varijabla naziv="DomainObject.Predmet.OstaliListNazivFormated_1">
      <item>Ivan Podrug</item>
      <item>Erste&amp;Steiermarkische bank d.d.</item>
    </derivirana_varijabla>
  </DomainObject.Predmet.OstaliListNazivFormated>
  <DomainObject.Predmet.OstaliListNazivFormatedOIB>
    <izvorni_sadrzaj>
      <item>Ivan Podrug</item>
      <item>Erste&amp;Steiermarkische bank d.d.</item>
    </izvorni_sadrzaj>
    <derivirana_varijabla naziv="DomainObject.Predmet.OstaliListNazivFormatedOIB_1">
      <item>Ivan Podrug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SUPER VOĆE j.d.o.o.</izvorni_sadrzaj>
    <derivirana_varijabla naziv="DomainObject.Predmet.ProtustrankaIDrugi_1">SUPER VOĆE j.d.o.o.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SUPER VOĆE j.d.o.o., OIB 83611064800, Pantovčak 50, 10000 Zagreb</izvorni_sadrzaj>
    <derivirana_varijabla naziv="DomainObject.Predmet.ProtustrankaIDrugiAdressOIB_1">SUPER VOĆE j.d.o.o., OIB 83611064800,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VOĆE j.d.o.o.</item>
      <item>FINANCIJSKA AGENCIJA, RC Zagreb</item>
      <item>Ivan Podrug</item>
      <item>Erste&amp;Steiermarkische bank d.d.</item>
    </izvorni_sadrzaj>
    <derivirana_varijabla naziv="DomainObject.Predmet.SudioniciListNaziv_1">
      <item>SUPER VOĆE j.d.o.o.</item>
      <item>FINANCIJSKA AGENCIJA, RC Zagreb</item>
      <item>Ivan Podrug</item>
      <item>Erste&amp;Steiermarkische bank d.d.</item>
    </derivirana_varijabla>
  </DomainObject.Predmet.SudioniciListNaziv>
  <DomainObject.Predmet.SudioniciListAdressOIB>
    <izvorni_sadrzaj>
      <item>SUPER VOĆE j.d.o.o., OIB 83611064800, Pantovčak 50,10000 Zagreb</item>
      <item>FINANCIJSKA AGENCIJA, RC Zagreb, OIB 85821130368, Trg svibanjskih žrtava 1995. 1,10000 Zagreb</item>
      <item>Ivan Podrug, Pantovčak 50,10000 Zagreb</item>
      <item>Erste&amp;Steiermarkische bank d.d., Jadranski Trg 3/a,51000 Rijeka</item>
    </izvorni_sadrzaj>
    <derivirana_varijabla naziv="DomainObject.Predmet.SudioniciListAdressOIB_1">
      <item>SUPER VOĆE j.d.o.o., OIB 83611064800, Pantovčak 50,10000 Zagreb</item>
      <item>FINANCIJSKA AGENCIJA, RC Zagreb, OIB 85821130368, Trg svibanjskih žrtava 1995. 1,10000 Zagreb</item>
      <item>Ivan Podrug, Pantovčak 50,10000 Zagreb</item>
      <item>Erste&amp;Steiermarkische bank d.d.,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83611064800</item>
      <item>, OIB 85821130368</item>
      <item>, OIB null</item>
      <item>, OIB null</item>
    </izvorni_sadrzaj>
    <derivirana_varijabla naziv="DomainObject.Predmet.SudioniciListNazivOIB_1">
      <item>, OIB 83611064800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St-869/2019-5</izvorni_sadrzaj>
    <derivirana_varijabla naziv="DomainObject.PredzadnjaOdlukaIzPredmeta.Oznaka_1">St-869/2019-5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580</properties:Words>
  <properties:Characters>2970</properties:Characters>
  <properties:Lines>83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2019-04-17T06:33:00Z</dcterms:created>
  <dc:creator>Danijela Uzelac</dc:creator>
  <dc:description/>
  <cp:keywords/>
  <cp:lastModifiedBy>Katarina Franjić</cp:lastModifiedBy>
  <dcterms:modified xmlns:xsi="http://www.w3.org/2001/XMLSchema-instance" xsi:type="dcterms:W3CDTF">2019-04-17T06:54:00Z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(st-869-19 4. rješenje predujam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