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895f" w14:paraId="3d0895f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1B045A">
        <w:rPr>
          <w:bCs/>
        </w:rPr>
        <w:t>949/13-28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8B783D">
        <w:t xml:space="preserve">dužnikom </w:t>
      </w:r>
      <w:r w:rsidR="001B045A" w:rsidRPr="00642C58">
        <w:t>PE-VAL GRUPA d.o.o. Zagreb, Okićka 9</w:t>
      </w:r>
      <w:r w:rsidR="001B045A">
        <w:t xml:space="preserve"> MBS:080682195 OIB: 39626831010</w:t>
      </w:r>
      <w:r w:rsidR="001B045A" w:rsidRPr="00642C58">
        <w:t xml:space="preserve"> </w:t>
      </w:r>
      <w:r w:rsidR="00FE68C8" w:rsidRPr="007C5741">
        <w:t xml:space="preserve">sukladno odredbi čl. 63 Stečajnog zakona dana </w:t>
      </w:r>
      <w:r w:rsidR="001B045A">
        <w:t>16. siječnja 2017.</w:t>
      </w:r>
      <w:r w:rsidR="00664CA4">
        <w:t xml:space="preserve"> 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</w:t>
      </w:r>
      <w:r w:rsidR="00992AF6">
        <w:tab/>
      </w:r>
      <w:r w:rsidR="00AA6ECC" w:rsidRPr="007C5741">
        <w:t xml:space="preserve">Otvara se stečajni postupak nad </w:t>
      </w:r>
      <w:r w:rsidR="008B783D">
        <w:t xml:space="preserve">dužnikom </w:t>
      </w:r>
      <w:r w:rsidR="001B045A" w:rsidRPr="00642C58">
        <w:t>PE-VAL GRUPA d.o.o. Zagreb, Okićka 9</w:t>
      </w:r>
      <w:r w:rsidR="001B045A">
        <w:t xml:space="preserve"> MBS:080682195 OIB: 39626831010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</w:t>
      </w:r>
      <w:r w:rsidR="00992AF6" w:rsidRPr="007874D8">
        <w:rPr>
          <w:bCs/>
        </w:rPr>
        <w:t xml:space="preserve"> </w:t>
      </w:r>
      <w:r w:rsidR="001B045A" w:rsidRPr="00F11CE1">
        <w:t xml:space="preserve">Trumbić Dinka, Lovretska 10, Split, </w:t>
      </w:r>
      <w:r w:rsidR="001B045A" w:rsidRPr="00F11CE1">
        <w:rPr>
          <w:bCs/>
        </w:rPr>
        <w:t>OIB:</w:t>
      </w:r>
      <w:r w:rsidR="001B045A" w:rsidRPr="00F11CE1">
        <w:t xml:space="preserve"> 43468134790</w:t>
      </w:r>
      <w:r w:rsidR="00992AF6" w:rsidRPr="00D46F22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 xml:space="preserve">nad </w:t>
      </w:r>
      <w:r w:rsidR="008B783D">
        <w:t xml:space="preserve">dužnikom </w:t>
      </w:r>
      <w:r w:rsidR="001B045A" w:rsidRPr="00642C58">
        <w:t>PE-VAL GRUPA d.o.o. Zagreb, Okićka 9</w:t>
      </w:r>
      <w:r w:rsidR="001B045A">
        <w:t xml:space="preserve"> MBS:080682195 OIB: 39626831010</w:t>
      </w:r>
      <w:r w:rsidR="008B783D">
        <w:t>.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</w:t>
      </w:r>
      <w:r w:rsidR="00992AF6">
        <w:tab/>
      </w:r>
      <w:r w:rsidRPr="007C5741">
        <w:t xml:space="preserve">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1B045A" w:rsidP="001B045A" w:rsidR="001B045A" w:rsidRPr="009B1E96">
      <w:pPr>
        <w:ind w:firstLine="708"/>
      </w:pPr>
      <w:r w:rsidRPr="009B1E96">
        <w:t xml:space="preserve">FINA – Regionalni centar Zagreb, podnijela je ovom sudu prijedlog za otvaranje stečajnog postupka nad dužnikom. </w:t>
      </w:r>
    </w:p>
    <w:p w:rsidRDefault="001B045A" w:rsidP="001B045A" w:rsidR="001B045A" w:rsidRPr="009B1E9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14. ožujka 2014. </w:t>
      </w:r>
      <w:r w:rsidRPr="009B1E96">
        <w:t xml:space="preserve"> godine  poslovni broj ur.br.:04-06</w:t>
      </w:r>
      <w:r>
        <w:t xml:space="preserve">-13-1726-6  </w:t>
      </w:r>
      <w:r w:rsidRPr="009B1E96">
        <w:t xml:space="preserve">nagodbeno vijeće </w:t>
      </w:r>
      <w:r>
        <w:t>je odbacilo prijedlog za otvaranje postupka predstečajne nagodbe.</w:t>
      </w:r>
    </w:p>
    <w:p w:rsidRDefault="003B0982" w:rsidR="003B0982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1B045A">
        <w:t>5. siječnja 2016.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1B045A" w:rsidR="00664CA4" w:rsidRPr="007C5741">
      <w:pPr>
        <w:ind w:firstLine="708"/>
      </w:pPr>
      <w:r>
        <w:t>Prema potvrdi FINE</w:t>
      </w:r>
      <w:r w:rsidR="00664CA4">
        <w:t xml:space="preserve"> žiro račun dužnika </w:t>
      </w:r>
      <w:r>
        <w:t xml:space="preserve">je </w:t>
      </w:r>
      <w:r w:rsidR="00664CA4">
        <w:t xml:space="preserve">na dan </w:t>
      </w:r>
      <w:r>
        <w:t>13.prosinca 2016.</w:t>
      </w:r>
      <w:r w:rsidR="00664CA4">
        <w:t xml:space="preserve"> godine blokiran neprekidno </w:t>
      </w:r>
      <w:r>
        <w:t>2250</w:t>
      </w:r>
      <w:r w:rsidR="00664CA4">
        <w:t xml:space="preserve"> dana, a nepodmirene obveze na dan izdavanja potvrde iznose </w:t>
      </w:r>
      <w:r>
        <w:t xml:space="preserve">320.771,75 </w:t>
      </w:r>
      <w:r w:rsidR="00664CA4">
        <w:t>kuna.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>
        <w:t xml:space="preserve"> </w:t>
      </w:r>
      <w:r w:rsidR="001B045A">
        <w:t>3. ožujka 2016. godine, a koje je objavljeno na e-oglasnoj ploči suda 7. ožujka 2016. godine pozvani su vjerovnici koji imaju pravni interes na uplatu predujma.  Nitko od vjerovnika nije uplatio zatraženi iznos.</w:t>
      </w:r>
    </w:p>
    <w:p w:rsidRDefault="00E27765" w:rsidP="00921F3F" w:rsidR="00E27765" w:rsidRPr="007C5741">
      <w:pPr>
        <w:ind w:firstLine="708"/>
      </w:pPr>
      <w:r w:rsidRPr="007C574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lastRenderedPageBreak/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1B045A">
        <w:t>3. ožujka 2016.</w:t>
      </w:r>
      <w:r w:rsidR="001F3E85">
        <w:t xml:space="preserve">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1B045A">
        <w:t>16. siječnja 2017.</w:t>
      </w:r>
      <w:r w:rsidR="00992AF6">
        <w:t xml:space="preserve"> </w:t>
      </w:r>
      <w:r w:rsidR="007C3C96" w:rsidRPr="007C5741">
        <w:t xml:space="preserve">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EF13B0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>blike Hrvatske u roku od 8 dana od dana objave</w:t>
      </w:r>
      <w:r w:rsidR="000C3E90">
        <w:t xml:space="preserve"> na e-oglasnoj ploči suda</w:t>
      </w:r>
      <w:r w:rsidR="00E32BF2" w:rsidRPr="007C5741">
        <w:t xml:space="preserve">, </w:t>
      </w:r>
      <w:r w:rsidRPr="007C5741">
        <w:t>a ulaže se putem ovog suda u 3 primjerka</w:t>
      </w:r>
    </w:p>
    <w:p w:rsidRDefault="003E02AA" w:rsidR="003E02AA" w:rsidRPr="007C5741"/>
    <w:p w:rsidRDefault="00EF13B0" w:rsidR="00EF13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F13B0" w:rsidP="00EF13B0" w:rsidR="00EF13B0">
      <w:pPr>
        <w:ind w:firstLine="708" w:left="5664"/>
      </w:pPr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3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1B045A">
      <w:t>949/13-28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3E90"/>
    <w:rsid w:val="000C5863"/>
    <w:rsid w:val="000D10DB"/>
    <w:rsid w:val="000F03F6"/>
    <w:rsid w:val="0011336F"/>
    <w:rsid w:val="001410C8"/>
    <w:rsid w:val="00143BF0"/>
    <w:rsid w:val="001B045A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64CA4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92AF6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3B0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1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3B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3B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3B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3B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1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3B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3B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3B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3B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St-949/2013</izvorni_sadrzaj>
    <derivirana_varijabla naziv="DomainObject.Predmet.OznakaBroj_1">St-949/2013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12.ST-1516/11</izvorni_sadrzaj>
    <derivirana_varijabla naziv="DomainObject.Predmet.PrimjedbaSuca_1">veza:
12.ST-1516/11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PE-VAL GRUPA društvo s ograničenom odgovornošću za trgovinu i usluge</izvorni_sadrzaj>
    <derivirana_varijabla naziv="DomainObject.Predmet.ProtustrankaFormated_1">  PE-VAL GRUPA društvo s ograničenom odgovornošću za trgovinu i usluge</derivirana_varijabla>
  </DomainObject.Predmet.ProtustrankaFormated>
  <DomainObject.Predmet.ProtustrankaFormatedOIB>
    <izvorni_sadrzaj>  PE-VAL GRUPA društvo s ograničenom odgovornošću za trgovinu i usluge, OIB 39626831010</izvorni_sadrzaj>
    <derivirana_varijabla naziv="DomainObject.Predmet.ProtustrankaFormatedOIB_1">  PE-VAL GRUPA društvo s ograničenom odgovornošću za trgovinu i usluge, OIB 39626831010</derivirana_varijabla>
  </DomainObject.Predmet.ProtustrankaFormatedOIB>
  <DomainObject.Predmet.ProtustrankaFormatedWithAdress>
    <izvorni_sadrzaj> PE-VAL GRUPA društvo s ograničenom odgovornošću za trgovinu i usluge, Okićka 9, 10000 Zagreb</izvorni_sadrzaj>
    <derivirana_varijabla naziv="DomainObject.Predmet.ProtustrankaFormatedWithAdress_1"> PE-VAL GRUPA društvo s ograničenom odgovornošću za trgovinu i usluge, Okićka 9, 10000 Zagreb</derivirana_varijabla>
  </DomainObject.Predmet.ProtustrankaFormatedWithAdress>
  <DomainObject.Predmet.ProtustrankaFormatedWithAdressOIB>
    <izvorni_sadrzaj> PE-VAL GRUPA društvo s ograničenom odgovornošću za trgovinu i usluge, OIB 39626831010, Okićka 9, 10000 Zagreb</izvorni_sadrzaj>
    <derivirana_varijabla naziv="DomainObject.Predmet.ProtustrankaFormatedWithAdressOIB_1"> PE-VAL GRUPA društvo s ograničenom odgovornošću za trgovinu i usluge, OIB 39626831010, Okićka 9, 10000 Zagreb</derivirana_varijabla>
  </DomainObject.Predmet.ProtustrankaFormatedWithAdressOIB>
  <DomainObject.Predmet.ProtustrankaWithAdress>
    <izvorni_sadrzaj>PE-VAL GRUPA društvo s ograničenom odgovornošću za trgovinu i usluge Okićka 9, 10000 Zagreb</izvorni_sadrzaj>
    <derivirana_varijabla naziv="DomainObject.Predmet.ProtustrankaWithAdress_1">PE-VAL GRUPA društvo s ograničenom odgovornošću za trgovinu i usluge Okićka 9, 10000 Zagreb</derivirana_varijabla>
  </DomainObject.Predmet.ProtustrankaWithAdress>
  <DomainObject.Predmet.ProtustrankaWithAdressOIB>
    <izvorni_sadrzaj>PE-VAL GRUPA društvo s ograničenom odgovornošću za trgovinu i usluge, OIB 39626831010, Okićka 9, 10000 Zagreb</izvorni_sadrzaj>
    <derivirana_varijabla naziv="DomainObject.Predmet.ProtustrankaWithAdressOIB_1">PE-VAL GRUPA društvo s ograničenom odgovornošću za trgovinu i usluge, OIB 39626831010, Okićka 9, 10000 Zagreb</derivirana_varijabla>
  </DomainObject.Predmet.ProtustrankaWithAdressOIB>
  <DomainObject.Predmet.ProtustrankaNazivFormated>
    <izvorni_sadrzaj>PE-VAL GRUPA društvo s ograničenom odgovornošću za trgovinu i usluge</izvorni_sadrzaj>
    <derivirana_varijabla naziv="DomainObject.Predmet.ProtustrankaNazivFormated_1">PE-VAL GRUPA društvo s ograničenom odgovornošću za trgovinu i usluge</derivirana_varijabla>
  </DomainObject.Predmet.ProtustrankaNazivFormated>
  <DomainObject.Predmet.ProtustrankaNazivFormatedOIB>
    <izvorni_sadrzaj>PE-VAL GRUPA društvo s ograničenom odgovornošću za trgovinu i usluge, OIB 39626831010</izvorni_sadrzaj>
    <derivirana_varijabla naziv="DomainObject.Predmet.ProtustrankaNazivFormatedOIB_1">PE-VAL GRUPA društvo s ograničenom odgovornošću za trgovinu i usluge, OIB 39626831010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PE-VAL GRUPA društvo s ograničenom odgovornošću za trgovinu i usluge</item>
    </izvorni_sadrzaj>
    <derivirana_varijabla naziv="DomainObject.Predmet.ProtuStrankaListFormated_1">
      <item>PE-VAL GRUPA društvo s ograničenom odgovornošću za trgovinu i usluge</item>
    </derivirana_varijabla>
  </DomainObject.Predmet.ProtuStrankaListFormated>
  <DomainObject.Predmet.ProtuStrankaListFormatedOIB>
    <izvorni_sadrzaj>
      <item>PE-VAL GRUPA društvo s ograničenom odgovornošću za trgovinu i usluge, OIB 39626831010</item>
    </izvorni_sadrzaj>
    <derivirana_varijabla naziv="DomainObject.Predmet.ProtuStrankaListFormatedOIB_1">
      <item>PE-VAL GRUPA društvo s ograničenom odgovornošću za trgovinu i usluge, OIB 39626831010</item>
    </derivirana_varijabla>
  </DomainObject.Predmet.ProtuStrankaListFormatedOIB>
  <DomainObject.Predmet.ProtuStrankaListFormatedWithAdress>
    <izvorni_sadrzaj>
      <item>PE-VAL GRUPA društvo s ograničenom odgovornošću za trgovinu i usluge, Okićka 9, 10000 Zagreb</item>
    </izvorni_sadrzaj>
    <derivirana_varijabla naziv="DomainObject.Predmet.ProtuStrankaListFormatedWithAdress_1">
      <item>PE-VAL GRUPA društvo s ograničenom odgovornošću za trgovinu i usluge, Okićka 9, 10000 Zagreb</item>
    </derivirana_varijabla>
  </DomainObject.Predmet.ProtuStrankaListFormatedWithAdress>
  <DomainObject.Predmet.ProtuStrankaListFormatedWithAdressOIB>
    <izvorni_sadrzaj>
      <item>PE-VAL GRUPA društvo s ograničenom odgovornošću za trgovinu i usluge, OIB 39626831010, Okićka 9, 10000 Zagreb</item>
    </izvorni_sadrzaj>
    <derivirana_varijabla naziv="DomainObject.Predmet.ProtuStrankaListFormatedWithAdressOIB_1">
      <item>PE-VAL GRUPA društvo s ograničenom odgovornošću za trgovinu i usluge, OIB 39626831010, Okićka 9, 10000 Zagreb</item>
    </derivirana_varijabla>
  </DomainObject.Predmet.ProtuStrankaListFormatedWithAdressOIB>
  <DomainObject.Predmet.ProtuStrankaListNazivFormated>
    <izvorni_sadrzaj>
      <item>PE-VAL GRUPA društvo s ograničenom odgovornošću za trgovinu i usluge</item>
    </izvorni_sadrzaj>
    <derivirana_varijabla naziv="DomainObject.Predmet.ProtuStrankaListNazivFormated_1">
      <item>PE-VAL GRUPA društvo s ograničenom odgovornošću za trgovinu i usluge</item>
    </derivirana_varijabla>
  </DomainObject.Predmet.ProtuStrankaListNazivFormated>
  <DomainObject.Predmet.ProtuStrankaListNazivFormatedOIB>
    <izvorni_sadrzaj>
      <item>PE-VAL GRUPA društvo s ograničenom odgovornošću za trgovinu i usluge, OIB 39626831010</item>
    </izvorni_sadrzaj>
    <derivirana_varijabla naziv="DomainObject.Predmet.ProtuStrankaListNazivFormatedOIB_1">
      <item>PE-VAL GRUPA društvo s ograničenom odgovornošću za trgovinu i usluge, OIB 39626831010</item>
    </derivirana_varijabla>
  </DomainObject.Predmet.ProtuStrankaListNazivFormatedOIB>
  <DomainObject.Predmet.OstaliListFormated>
    <izvorni_sadrzaj>
      <item>Pere Đikić</item>
      <item>Valentina Đikić</item>
    </izvorni_sadrzaj>
    <derivirana_varijabla naziv="DomainObject.Predmet.OstaliListFormated_1">
      <item>Pere Đikić</item>
      <item>Valentina Đikić</item>
    </derivirana_varijabla>
  </DomainObject.Predmet.OstaliListFormated>
  <DomainObject.Predmet.OstaliListFormatedOIB>
    <izvorni_sadrzaj>
      <item>Pere Đikić, OIB 48150333685</item>
      <item>Valentina Đikić, OIB 00254066577</item>
    </izvorni_sadrzaj>
    <derivirana_varijabla naziv="DomainObject.Predmet.OstaliListFormatedOIB_1">
      <item>Pere Đikić, OIB 48150333685</item>
      <item>Valentina Đikić, OIB 00254066577</item>
    </derivirana_varijabla>
  </DomainObject.Predmet.OstaliListFormatedOIB>
  <DomainObject.Predmet.OstaliListFormatedWithAdress>
    <izvorni_sadrzaj>
      <item>Pere Đikić, OKIĆKA 9, 10000 Zagreb</item>
      <item>Valentina Đikić, Okićka Ulica 9, 10000 Zagreb</item>
    </izvorni_sadrzaj>
    <derivirana_varijabla naziv="DomainObject.Predmet.OstaliListFormatedWithAdress_1">
      <item>Pere Đikić, OKIĆKA 9, 10000 Zagreb</item>
      <item>Valentina Đikić, Okićka Ulica 9, 10000 Zagreb</item>
    </derivirana_varijabla>
  </DomainObject.Predmet.OstaliListFormatedWithAdress>
  <DomainObject.Predmet.OstaliListFormatedWithAdressOIB>
    <izvorni_sadrzaj>
      <item>Pere Đikić, OIB 48150333685, OKIĆKA 9, 10000 Zagreb</item>
      <item>Valentina Đikić, OIB 00254066577, Okićka Ulica 9, 10000 Zagreb</item>
    </izvorni_sadrzaj>
    <derivirana_varijabla naziv="DomainObject.Predmet.OstaliListFormatedWithAdressOIB_1">
      <item>Pere Đikić, OIB 48150333685, OKIĆKA 9, 10000 Zagreb</item>
      <item>Valentina Đikić, OIB 00254066577, Okićka Ulica 9, 10000 Zagreb</item>
    </derivirana_varijabla>
  </DomainObject.Predmet.OstaliListFormatedWithAdressOIB>
  <DomainObject.Predmet.OstaliListNazivFormated>
    <izvorni_sadrzaj>
      <item>Pere Đikić</item>
      <item>Valentina Đikić</item>
    </izvorni_sadrzaj>
    <derivirana_varijabla naziv="DomainObject.Predmet.OstaliListNazivFormated_1">
      <item>Pere Đikić</item>
      <item>Valentina Đikić</item>
    </derivirana_varijabla>
  </DomainObject.Predmet.OstaliListNazivFormated>
  <DomainObject.Predmet.OstaliListNazivFormatedOIB>
    <izvorni_sadrzaj>
      <item>Pere Đikić, OIB 48150333685</item>
      <item>Valentina Đikić, OIB 00254066577</item>
    </izvorni_sadrzaj>
    <derivirana_varijabla naziv="DomainObject.Predmet.OstaliListNazivFormatedOIB_1">
      <item>Pere Đikić, OIB 48150333685</item>
      <item>Valentina Đikić, OIB 00254066577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PE-VAL GRUPA društvo s ograničenom odgovornošću za trgovinu i usluge</izvorni_sadrzaj>
    <derivirana_varijabla naziv="DomainObject.Predmet.ProtustrankaIDrugi_1">PE-VAL GRUPA društvo s ograničenom odgovornošću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PE-VAL GRUPA društvo s ograničenom odgovornošću za trgovinu i usluge, OIB 39626831010, Okićka 9, 10000 Zagreb</izvorni_sadrzaj>
    <derivirana_varijabla naziv="DomainObject.Predmet.ProtustrankaIDrugiAdressOIB_1">PE-VAL GRUPA društvo s ograničenom odgovornošću za trgovinu i usluge, OIB 39626831010, Okićka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PE-VAL GRUPA društvo s ograničenom odgovornošću za trgovinu i usluge</item>
      <item>Pere Đikić</item>
      <item>Valentina Đikić</item>
      <item>VJEROVNICI</item>
    </izvorni_sadrzaj>
    <derivirana_varijabla naziv="DomainObject.Predmet.SudioniciListNaziv_1">
      <item>FINA ZAGREB</item>
      <item>PE-VAL GRUPA društvo s ograničenom odgovornošću za trgovinu i usluge</item>
      <item>Pere Đikić</item>
      <item>Valentina Đikić</item>
      <item>VJEROVNICI</item>
    </derivirana_varijabla>
  </DomainObject.Predmet.SudioniciListNaziv>
  <DomainObject.Predmet.SudioniciListAdressOIB>
    <izvorni_sadrzaj>
      <item>FINA ZAGREB, OIB 85821130368, ILICA 307,10000 Zagreb</item>
      <item>PE-VAL GRUPA društvo s ograničenom odgovornošću za trgovinu i usluge, OIB 39626831010, Okićka 9,10000 Zagreb</item>
      <item>Pere Đikić, OIB 48150333685, OKIĆKA 9,10000 Zagreb</item>
      <item>Valentina Đikić, OIB 00254066577, Okićka Ulica 9,10000 Zagreb</item>
      <item>VJEROVNICI</item>
    </izvorni_sadrzaj>
    <derivirana_varijabla naziv="DomainObject.Predmet.SudioniciListAdressOIB_1">
      <item>FINA ZAGREB, OIB 85821130368, ILICA 307,10000 Zagreb</item>
      <item>PE-VAL GRUPA društvo s ograničenom odgovornošću za trgovinu i usluge, OIB 39626831010, Okićka 9,10000 Zagreb</item>
      <item>Pere Đikić, OIB 48150333685, OKIĆKA 9,10000 Zagreb</item>
      <item>Valentina Đikić, OIB 00254066577, Okićka Ulica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39626831010</item>
      <item>, OIB 48150333685</item>
      <item>, OIB 00254066577</item>
      <item>, OIB null</item>
    </izvorni_sadrzaj>
    <derivirana_varijabla naziv="DomainObject.Predmet.SudioniciListNazivOIB_1">
      <item>, OIB 85821130368</item>
      <item>, OIB 39626831010</item>
      <item>, OIB 48150333685</item>
      <item>, OIB 00254066577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525</properties:Words>
  <properties:Characters>2909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2017-01-16T10:48:00Z</dcterms:created>
  <dc:creator>Nada Kraljić</dc:creator>
  <cp:lastModifiedBy>Vinka Mihalinčić</cp:lastModifiedBy>
  <cp:lastPrinted>2014-01-28T14:07:00Z</cp:lastPrinted>
  <dcterms:modified xmlns:xsi="http://www.w3.org/2001/XMLSchema-instance" xsi:type="dcterms:W3CDTF">2017-01-16T10:50:00Z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