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a22a2" w14:paraId="6ba22a2" w:rsidRDefault="00B402A0" w:rsidP="00047A8F" w:rsidR="00B402A0">
      <w:pPr>
        <w:jc w:val="both"/>
        <w15:collapsed w:val="false"/>
      </w:pPr>
      <w:bookmarkStart w:name="_GoBack" w:id="0"/>
      <w:bookmarkEnd w:id="0"/>
    </w:p>
    <w:p w:rsidRDefault="00B01309" w:rsidP="00E7432A" w:rsidR="000938B8" w:rsidRPr="00D21A2C">
      <w:pPr>
        <w:jc w:val="both"/>
      </w:pPr>
      <w:r>
        <w:rPr>
          <w:noProof/>
        </w:rPr>
        <w:drawing>
          <wp:inline distR="0" distL="0" distB="0" distT="0">
            <wp:extent cy="72009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09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B76165" w:rsidR="000938B8" w:rsidRPr="00B82754">
      <w:pPr>
        <w:ind w:hanging="360" w:left="360"/>
        <w:rPr>
          <w:b/>
        </w:rPr>
      </w:pPr>
      <w:r w:rsidRPr="00B82754">
        <w:rPr>
          <w:b/>
        </w:rPr>
        <w:t>REPUBLIKA HRVATSKA</w:t>
      </w:r>
    </w:p>
    <w:p w:rsidRDefault="000938B8" w:rsidP="00E7432A" w:rsidR="000938B8">
      <w:pPr>
        <w:rPr>
          <w:b/>
        </w:rPr>
      </w:pPr>
      <w:r w:rsidRPr="00B76165">
        <w:rPr>
          <w:b/>
        </w:rPr>
        <w:t>TRGOVAČKI SUD U OSIJEKU</w:t>
      </w:r>
    </w:p>
    <w:p w:rsidRDefault="00B76165" w:rsidP="00EF45F8" w:rsidR="00B76165" w:rsidRPr="00B76165">
      <w:pPr>
        <w:rPr>
          <w:b/>
        </w:rPr>
      </w:pPr>
      <w:r>
        <w:rPr>
          <w:b/>
        </w:rPr>
        <w:t xml:space="preserve">STALNA SLUŽBA </w:t>
      </w:r>
      <w:r w:rsidR="00EF45F8">
        <w:rPr>
          <w:b/>
        </w:rPr>
        <w:t>U SLAVONSKOM BRODU</w:t>
      </w:r>
    </w:p>
    <w:p w:rsidRDefault="00B76165" w:rsidP="00B76165" w:rsidR="00B76165" w:rsidRPr="00B76165">
      <w:pPr>
        <w:rPr>
          <w:b/>
        </w:rPr>
      </w:pPr>
      <w:r w:rsidRPr="00B76165">
        <w:rPr>
          <w:b/>
        </w:rPr>
        <w:t>Trg pobjede 13</w:t>
      </w:r>
    </w:p>
    <w:p w:rsidRDefault="00F4767A" w:rsidP="00EF45F8" w:rsidR="00443F69">
      <w:pPr>
        <w:ind w:left="6732"/>
        <w:rPr>
          <w:b/>
        </w:rPr>
      </w:pPr>
      <w:r>
        <w:rPr>
          <w:b/>
        </w:rPr>
        <w:t>Broj: 7/St-</w:t>
      </w:r>
      <w:r w:rsidR="00DB3701">
        <w:rPr>
          <w:b/>
        </w:rPr>
        <w:t>1</w:t>
      </w:r>
      <w:r w:rsidR="009C3EE6">
        <w:rPr>
          <w:b/>
        </w:rPr>
        <w:t>4</w:t>
      </w:r>
      <w:r w:rsidR="00594919">
        <w:rPr>
          <w:b/>
        </w:rPr>
        <w:t>70</w:t>
      </w:r>
      <w:r>
        <w:rPr>
          <w:b/>
        </w:rPr>
        <w:t>/201</w:t>
      </w:r>
      <w:r w:rsidR="00E57579">
        <w:rPr>
          <w:b/>
        </w:rPr>
        <w:t>6</w:t>
      </w:r>
      <w:r>
        <w:rPr>
          <w:b/>
        </w:rPr>
        <w:t>-</w:t>
      </w:r>
      <w:r w:rsidR="00E874A7">
        <w:rPr>
          <w:b/>
        </w:rPr>
        <w:t>3</w:t>
      </w:r>
    </w:p>
    <w:p w:rsidRDefault="00B76165" w:rsidP="00B76165" w:rsidR="00B76165">
      <w:pPr>
        <w:ind w:hanging="360" w:left="360"/>
        <w:rPr>
          <w:b/>
        </w:rPr>
      </w:pPr>
    </w:p>
    <w:p w:rsidRDefault="00B76165" w:rsidP="00B76165" w:rsidR="00B76165" w:rsidRPr="00B76165">
      <w:pPr>
        <w:ind w:hanging="360" w:left="360"/>
        <w:rPr>
          <w:b/>
        </w:rPr>
      </w:pPr>
    </w:p>
    <w:p w:rsidRDefault="00B76165" w:rsidP="00EA3711" w:rsidR="00EA3711" w:rsidRPr="002D1830">
      <w:pPr>
        <w:ind w:firstLine="1440"/>
        <w:jc w:val="both"/>
      </w:pPr>
      <w:r w:rsidRPr="00F1723F">
        <w:rPr>
          <w:b/>
        </w:rPr>
        <w:t xml:space="preserve">TRGOVAČKI SUD U OSIJEKU, STALNA SLUŽBA </w:t>
      </w:r>
      <w:r w:rsidR="00AE308E">
        <w:rPr>
          <w:b/>
        </w:rPr>
        <w:t>U SLAVO</w:t>
      </w:r>
      <w:r w:rsidR="00C201BF">
        <w:rPr>
          <w:b/>
        </w:rPr>
        <w:t>N</w:t>
      </w:r>
      <w:r w:rsidR="00AE308E">
        <w:rPr>
          <w:b/>
        </w:rPr>
        <w:t>SKOM BRODU</w:t>
      </w:r>
      <w:r>
        <w:t xml:space="preserve">, </w:t>
      </w:r>
      <w:r w:rsidR="000938B8">
        <w:t>po</w:t>
      </w:r>
      <w:r>
        <w:t xml:space="preserve"> sutkinji Mirni Vujčić</w:t>
      </w:r>
      <w:r w:rsidR="00443F69">
        <w:t xml:space="preserve">, </w:t>
      </w:r>
      <w:r w:rsidR="00EA3711">
        <w:t xml:space="preserve">u stečajnom predmetu povodom zahtjeva Financijske agencije, </w:t>
      </w:r>
      <w:r w:rsidR="00D37D5B">
        <w:t>Regional</w:t>
      </w:r>
      <w:r w:rsidR="00D37D5B" w:rsidRPr="007B72B7">
        <w:t xml:space="preserve">nog centra </w:t>
      </w:r>
      <w:r w:rsidR="00D37D5B">
        <w:t>Zagreb</w:t>
      </w:r>
      <w:r w:rsidR="00D37D5B" w:rsidRPr="007B72B7">
        <w:t xml:space="preserve">, Podružnice </w:t>
      </w:r>
      <w:r w:rsidR="008015D0">
        <w:t>Karlovac, ul. Pavla Vitezovića 1</w:t>
      </w:r>
      <w:r w:rsidR="00EA3711" w:rsidRPr="002D1830">
        <w:t xml:space="preserve">, za pokretanje skraćenog stečajnog postupka nad dužnikom </w:t>
      </w:r>
      <w:r w:rsidR="002C04D6">
        <w:t>BICIKLISTIČKI KLUB „KARLOVAC 1889“, Karlovac, Banija 41, OIB: 98103849977</w:t>
      </w:r>
      <w:r w:rsidR="00EA3711" w:rsidRPr="002D1830">
        <w:t xml:space="preserve">, temeljem članka 430. Stečajnog zakona („Narodne novine“ 71/15), dana </w:t>
      </w:r>
      <w:r w:rsidR="00D011C4">
        <w:t>30</w:t>
      </w:r>
      <w:r w:rsidR="001170AF">
        <w:t>. svibnj</w:t>
      </w:r>
      <w:r w:rsidR="00EA3711" w:rsidRPr="002D1830">
        <w:t>a 2016. godine, objavljuje sljedeći</w:t>
      </w:r>
    </w:p>
    <w:p w:rsidRDefault="00EA3711" w:rsidP="00EA3711" w:rsidR="00EA3711" w:rsidRPr="002D1830">
      <w:pPr>
        <w:jc w:val="both"/>
      </w:pPr>
    </w:p>
    <w:p w:rsidRDefault="00EA3711" w:rsidP="00EA3711" w:rsidR="00EA3711" w:rsidRPr="002D1830">
      <w:pPr>
        <w:pStyle w:val="Naslov1"/>
        <w:rPr>
          <w:b w:val="false"/>
          <w:sz w:val="24"/>
        </w:rPr>
      </w:pPr>
      <w:r w:rsidRPr="002D1830">
        <w:rPr>
          <w:b w:val="false"/>
          <w:sz w:val="24"/>
        </w:rPr>
        <w:t>O G L A S</w:t>
      </w:r>
    </w:p>
    <w:p w:rsidRDefault="00EA3711" w:rsidP="00EA3711" w:rsidR="00EA3711" w:rsidRPr="002D1830">
      <w:pPr>
        <w:jc w:val="both"/>
        <w:rPr>
          <w:bCs/>
        </w:rPr>
      </w:pPr>
    </w:p>
    <w:p w:rsidRDefault="00EA3711" w:rsidP="00EA3711" w:rsidR="00EA3711" w:rsidRPr="002D1830">
      <w:pPr>
        <w:ind w:firstLine="1440"/>
        <w:jc w:val="both"/>
      </w:pPr>
      <w:r w:rsidRPr="002D1830">
        <w:rPr>
          <w:bCs/>
        </w:rPr>
        <w:t xml:space="preserve">I. Utvrđuje se da ukupni iznos evidentiranog duga </w:t>
      </w:r>
      <w:r w:rsidR="00941C41">
        <w:rPr>
          <w:bCs/>
        </w:rPr>
        <w:t xml:space="preserve">dužnika </w:t>
      </w:r>
      <w:r w:rsidR="00477CED">
        <w:t xml:space="preserve">BICIKLISTIČKI KLUB „KARLOVAC 1889“, Karlovac, Banija 41, OIB: 98103849977 </w:t>
      </w:r>
      <w:r w:rsidRPr="002D1830">
        <w:t xml:space="preserve">iznosi </w:t>
      </w:r>
      <w:r w:rsidR="00477CED">
        <w:t>26.354,25</w:t>
      </w:r>
      <w:r w:rsidRPr="002D1830">
        <w:t xml:space="preserve"> Kn.</w:t>
      </w:r>
    </w:p>
    <w:p w:rsidRDefault="00EA3711" w:rsidP="00EA3711" w:rsidR="00EA3711" w:rsidRPr="002D1830">
      <w:pPr>
        <w:ind w:firstLine="1440"/>
        <w:jc w:val="both"/>
      </w:pPr>
    </w:p>
    <w:p w:rsidRDefault="00EA3711" w:rsidP="00EA3711" w:rsidR="00EA3711">
      <w:pPr>
        <w:ind w:firstLine="1440"/>
        <w:jc w:val="both"/>
      </w:pPr>
      <w:r w:rsidRPr="002D1830">
        <w:t>II. Poziva</w:t>
      </w:r>
      <w:r w:rsidR="002B0173">
        <w:t>ju</w:t>
      </w:r>
      <w:r w:rsidR="00F96366">
        <w:t xml:space="preserve"> </w:t>
      </w:r>
      <w:r w:rsidR="00F96366" w:rsidRPr="0068625A">
        <w:t>se predsjednik</w:t>
      </w:r>
      <w:r w:rsidRPr="0068625A">
        <w:t xml:space="preserve"> udruge dužnika</w:t>
      </w:r>
      <w:r w:rsidR="00125DEA">
        <w:t xml:space="preserve"> </w:t>
      </w:r>
      <w:r w:rsidR="007D6562">
        <w:t>Vladimir Vozny i tajnik udruge Dražen Matičić</w:t>
      </w:r>
      <w:r w:rsidR="002B0173">
        <w:t>,</w:t>
      </w:r>
      <w:r w:rsidRPr="0068625A">
        <w:t xml:space="preserve"> </w:t>
      </w:r>
      <w:r w:rsidR="0084700D" w:rsidRPr="0068625A">
        <w:t xml:space="preserve">odnosno novoizabrane osobe za zastupanje udruge </w:t>
      </w:r>
      <w:r w:rsidRPr="0068625A">
        <w:t>da u roku od 15 dana od dana objave ovog oglasa na mrežnoj stranici e-Oglasna</w:t>
      </w:r>
      <w:r w:rsidRPr="002D1830">
        <w:t xml:space="preserve"> ploča sudova podnese ovom sudu, pozivom na gornji </w:t>
      </w:r>
      <w:r>
        <w:t>broj spisa, javnobilježnički ovjerovljeni prokazni popis imovine i obveza dužnika na propisanom obrascu.</w:t>
      </w:r>
    </w:p>
    <w:p w:rsidRDefault="00EA3711" w:rsidP="00EA3711" w:rsidR="00EA3711">
      <w:pPr>
        <w:jc w:val="both"/>
      </w:pPr>
    </w:p>
    <w:p w:rsidRDefault="00EA3711" w:rsidP="00EA3711" w:rsidR="00EA3711">
      <w:pPr>
        <w:ind w:firstLine="1440"/>
        <w:jc w:val="both"/>
      </w:pPr>
      <w:r>
        <w:t xml:space="preserve">III. Pozivaju se vjerovnici dužnika da najkasnije u roku od 45 dana od dana objave ovog oglasa na mrežnoj stranici e-Oglasna ploča sudova predlože otvaranje stečajnog postupka nad dužnikom te da solidarno uplate predujam u iznosu od 10.000,00 kn za pokriće troškova toga postupka na žiro račun IBAN : HR31 2390 0011 3000 0020 0 s pozivom na broj HR05 </w:t>
      </w:r>
      <w:r w:rsidRPr="00D76AAC">
        <w:rPr>
          <w:b/>
        </w:rPr>
        <w:t>221</w:t>
      </w:r>
      <w:r w:rsidRPr="00C102E3">
        <w:rPr>
          <w:b/>
        </w:rPr>
        <w:t>-</w:t>
      </w:r>
      <w:r w:rsidR="005677F8">
        <w:rPr>
          <w:b/>
        </w:rPr>
        <w:t>1</w:t>
      </w:r>
      <w:r w:rsidR="00735844">
        <w:rPr>
          <w:b/>
        </w:rPr>
        <w:t>4</w:t>
      </w:r>
      <w:r w:rsidR="00441479">
        <w:rPr>
          <w:b/>
        </w:rPr>
        <w:t>70</w:t>
      </w:r>
      <w:r w:rsidRPr="00C102E3">
        <w:rPr>
          <w:b/>
        </w:rPr>
        <w:t>-</w:t>
      </w:r>
      <w:r w:rsidRPr="00D76AAC">
        <w:rPr>
          <w:b/>
        </w:rPr>
        <w:t>1</w:t>
      </w:r>
      <w:r>
        <w:rPr>
          <w:b/>
        </w:rPr>
        <w:t>6</w:t>
      </w:r>
      <w:r>
        <w:t xml:space="preserve"> (članak 430</w:t>
      </w:r>
      <w:r w:rsidR="005677F8">
        <w:t>.</w:t>
      </w:r>
      <w:r>
        <w:t xml:space="preserve"> Stečajnog zakona u vezi s člankom 132. Stečajnog zakona Narodne novine broj 71/15).</w:t>
      </w:r>
    </w:p>
    <w:p w:rsidRDefault="00EA3711" w:rsidP="00EA3711" w:rsidR="00EA3711">
      <w:pPr>
        <w:jc w:val="both"/>
      </w:pPr>
    </w:p>
    <w:p w:rsidRDefault="00EA3711" w:rsidP="00EA3711" w:rsidR="00EA3711">
      <w:pPr>
        <w:ind w:firstLine="1440"/>
        <w:jc w:val="both"/>
      </w:pPr>
      <w:r>
        <w:t>IV. Ako osobe iz točke II, ovlaštene za zastupanje dužnika po zakonu,  u roku od 15 dana od dana objave ovog oglasa na mrežnoj stranici e-Oglasna ploča sudova ne podnesu prokazni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EA3711" w:rsidP="00EA3711" w:rsidR="00EA3711" w:rsidRPr="002D1830">
      <w:pPr>
        <w:ind w:left="708"/>
        <w:jc w:val="both"/>
      </w:pPr>
    </w:p>
    <w:p w:rsidRDefault="00EA3711" w:rsidP="00EA3711" w:rsidR="00EA3711" w:rsidRPr="002D1830">
      <w:pPr>
        <w:ind w:firstLine="708" w:left="708"/>
      </w:pPr>
      <w:r w:rsidRPr="002D1830">
        <w:t xml:space="preserve">U Slavonskom Brodu, </w:t>
      </w:r>
      <w:r w:rsidR="00BD27B6">
        <w:t>30</w:t>
      </w:r>
      <w:r w:rsidR="007718BD">
        <w:t>. svibnj</w:t>
      </w:r>
      <w:r w:rsidRPr="002D1830">
        <w:t>a  2016. godine</w:t>
      </w:r>
    </w:p>
    <w:p w:rsidRDefault="00EA3711" w:rsidP="00EA3711" w:rsidR="00EA3711" w:rsidRPr="00F2165F">
      <w:pPr>
        <w:ind w:left="708"/>
        <w:jc w:val="center"/>
      </w:pPr>
    </w:p>
    <w:p w:rsidRDefault="00EA3711" w:rsidP="00EA3711" w:rsidR="00EA3711">
      <w:pPr>
        <w:ind w:left="6372"/>
        <w:jc w:val="both"/>
        <w:rPr>
          <w:bCs/>
        </w:rPr>
      </w:pPr>
      <w:r>
        <w:rPr>
          <w:bCs/>
        </w:rPr>
        <w:t xml:space="preserve">      Sutkinja:</w:t>
      </w:r>
    </w:p>
    <w:p w:rsidRDefault="00EA3711" w:rsidP="00EA3711" w:rsidR="00EA3711">
      <w:pPr>
        <w:ind w:left="6372"/>
        <w:jc w:val="both"/>
        <w:rPr>
          <w:bCs/>
        </w:rPr>
      </w:pPr>
      <w:r>
        <w:rPr>
          <w:bCs/>
        </w:rPr>
        <w:t xml:space="preserve">   </w:t>
      </w:r>
      <w:smartTag w:element="PersonName" w:uri="urn:schemas-microsoft-com:office:smarttags">
        <w:r>
          <w:rPr>
            <w:bCs/>
          </w:rPr>
          <w:t>Mirna Vujčić</w:t>
        </w:r>
      </w:smartTag>
      <w:r>
        <w:rPr>
          <w:bCs/>
        </w:rPr>
        <w:t xml:space="preserve"> </w:t>
      </w:r>
    </w:p>
    <w:p w:rsidRDefault="00EA3711" w:rsidP="00EA3711" w:rsidR="00EA3711">
      <w:pPr>
        <w:ind w:left="6372"/>
        <w:jc w:val="both"/>
        <w:rPr>
          <w:bCs/>
        </w:rPr>
      </w:pPr>
    </w:p>
    <w:p w:rsidRDefault="00EA3711" w:rsidP="00EA3711" w:rsidR="00EA3711">
      <w:pPr>
        <w:ind w:left="6372"/>
        <w:jc w:val="both"/>
        <w:rPr>
          <w:bCs/>
        </w:rPr>
      </w:pPr>
    </w:p>
    <w:p w:rsidRDefault="008E06FC" w:rsidP="008E06FC" w:rsidR="008E06FC"/>
    <w:p w:rsidRDefault="008E06FC" w:rsidP="008E06FC" w:rsidR="008E06FC">
      <w:r>
        <w:lastRenderedPageBreak/>
        <w:t>DNA:</w:t>
      </w:r>
    </w:p>
    <w:p w:rsidRDefault="008E06FC" w:rsidP="008E06FC" w:rsidR="008E06FC">
      <w:pPr>
        <w:numPr>
          <w:ilvl w:val="0"/>
          <w:numId w:val="2"/>
        </w:numPr>
        <w:jc w:val="both"/>
      </w:pPr>
      <w:r>
        <w:t>Oglas objaviti na mrežnoj stranici e-Oglasna ploča sudova (45 dana)</w:t>
      </w:r>
    </w:p>
    <w:p w:rsidRDefault="008E06FC" w:rsidP="008E06FC" w:rsidR="008E06FC">
      <w:pPr>
        <w:numPr>
          <w:ilvl w:val="0"/>
          <w:numId w:val="2"/>
        </w:numPr>
        <w:jc w:val="both"/>
      </w:pPr>
      <w:r>
        <w:t>Zahtjev objaviti na mrežnoj stranici e-Oglasna ploča sudova</w:t>
      </w:r>
    </w:p>
    <w:p w:rsidRDefault="008E06FC" w:rsidP="008E06FC" w:rsidR="008E06FC">
      <w:pPr>
        <w:ind w:firstLine="360"/>
      </w:pPr>
      <w:r>
        <w:t>3.   Kalendar 55 dana</w:t>
      </w:r>
    </w:p>
    <w:p w:rsidRDefault="00D40945" w:rsidP="00EA3711" w:rsidR="00D40945" w:rsidRPr="00E7432A">
      <w:pPr>
        <w:ind w:firstLine="1440"/>
        <w:jc w:val="both"/>
      </w:pPr>
    </w:p>
    <w:p w:rsidRDefault="008E3C89" w:rsidR="008E3C89" w:rsidRPr="00E7432A">
      <w:pPr>
        <w:ind w:firstLine="1440"/>
        <w:jc w:val="both"/>
      </w:pPr>
    </w:p>
    <w:sectPr w:rsidSect="00F2165F" w:rsidR="008E3C89" w:rsidRPr="00E7432A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5484" w:rsidR="00F65484">
      <w:r>
        <w:separator/>
      </w:r>
    </w:p>
  </w:endnote>
  <w:endnote w:id="0" w:type="continuationSeparator">
    <w:p w:rsidRDefault="00F65484" w:rsidR="00F654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5484" w:rsidR="00F65484">
      <w:r>
        <w:separator/>
      </w:r>
    </w:p>
  </w:footnote>
  <w:footnote w:id="0" w:type="continuationSeparator">
    <w:p w:rsidRDefault="00F65484" w:rsidR="00F654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4B01" w:rsidP="001B70D9" w:rsidR="00924B0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24B01" w:rsidR="00924B0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4B01" w:rsidP="001B70D9" w:rsidR="00924B01">
    <w:pPr>
      <w:pStyle w:val="Zaglavlje"/>
      <w:framePr w:y="1" w:xAlign="center" w:vAnchor="text" w:hAnchor="margin" w:wrap="around"/>
      <w:rPr>
        <w:rStyle w:val="Brojstranice"/>
      </w:rPr>
    </w:pPr>
  </w:p>
  <w:p w:rsidRDefault="00924B01" w:rsidP="00C43CDA" w:rsidR="00924B0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6472D12A"/>
    <w:lvl w:tplc="DDC45D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14A"/>
    <w:rsid w:val="00004CBC"/>
    <w:rsid w:val="00005471"/>
    <w:rsid w:val="0000649B"/>
    <w:rsid w:val="000119A3"/>
    <w:rsid w:val="00011C68"/>
    <w:rsid w:val="0001245A"/>
    <w:rsid w:val="00012BB2"/>
    <w:rsid w:val="00014887"/>
    <w:rsid w:val="00016B25"/>
    <w:rsid w:val="0002203A"/>
    <w:rsid w:val="00022E1B"/>
    <w:rsid w:val="000268B5"/>
    <w:rsid w:val="0003207F"/>
    <w:rsid w:val="00035864"/>
    <w:rsid w:val="00036441"/>
    <w:rsid w:val="00037FA5"/>
    <w:rsid w:val="000436BB"/>
    <w:rsid w:val="00045E18"/>
    <w:rsid w:val="000477CD"/>
    <w:rsid w:val="00047A8F"/>
    <w:rsid w:val="00050860"/>
    <w:rsid w:val="000535EA"/>
    <w:rsid w:val="00057525"/>
    <w:rsid w:val="00057DAF"/>
    <w:rsid w:val="000624C6"/>
    <w:rsid w:val="00066DBF"/>
    <w:rsid w:val="00067508"/>
    <w:rsid w:val="00077C9D"/>
    <w:rsid w:val="00081FEC"/>
    <w:rsid w:val="00091B4B"/>
    <w:rsid w:val="000938B8"/>
    <w:rsid w:val="00095305"/>
    <w:rsid w:val="00097970"/>
    <w:rsid w:val="000A7AAA"/>
    <w:rsid w:val="000B0EBD"/>
    <w:rsid w:val="000B1FAD"/>
    <w:rsid w:val="000B3F90"/>
    <w:rsid w:val="000C066D"/>
    <w:rsid w:val="000C26C6"/>
    <w:rsid w:val="000C3181"/>
    <w:rsid w:val="000C44F1"/>
    <w:rsid w:val="000C7054"/>
    <w:rsid w:val="000D0569"/>
    <w:rsid w:val="000D24FE"/>
    <w:rsid w:val="000D3283"/>
    <w:rsid w:val="000D634F"/>
    <w:rsid w:val="000E38D9"/>
    <w:rsid w:val="000E762A"/>
    <w:rsid w:val="000F61EA"/>
    <w:rsid w:val="00102060"/>
    <w:rsid w:val="00106A56"/>
    <w:rsid w:val="0011144C"/>
    <w:rsid w:val="0011475A"/>
    <w:rsid w:val="001170AF"/>
    <w:rsid w:val="0012539F"/>
    <w:rsid w:val="00125DEA"/>
    <w:rsid w:val="00143387"/>
    <w:rsid w:val="001437B2"/>
    <w:rsid w:val="0016762E"/>
    <w:rsid w:val="00173F18"/>
    <w:rsid w:val="00177EC7"/>
    <w:rsid w:val="00184137"/>
    <w:rsid w:val="001A6E9A"/>
    <w:rsid w:val="001B34F9"/>
    <w:rsid w:val="001B49A2"/>
    <w:rsid w:val="001B5F20"/>
    <w:rsid w:val="001B6575"/>
    <w:rsid w:val="001B6580"/>
    <w:rsid w:val="001B70D9"/>
    <w:rsid w:val="001C1653"/>
    <w:rsid w:val="001C271C"/>
    <w:rsid w:val="001C73F4"/>
    <w:rsid w:val="001C7F1E"/>
    <w:rsid w:val="001E2000"/>
    <w:rsid w:val="001E2722"/>
    <w:rsid w:val="001E31DF"/>
    <w:rsid w:val="001E375C"/>
    <w:rsid w:val="001E65DA"/>
    <w:rsid w:val="001F1957"/>
    <w:rsid w:val="001F7555"/>
    <w:rsid w:val="00200587"/>
    <w:rsid w:val="00204273"/>
    <w:rsid w:val="00204C74"/>
    <w:rsid w:val="002063E3"/>
    <w:rsid w:val="00206DCA"/>
    <w:rsid w:val="0021117B"/>
    <w:rsid w:val="002129E4"/>
    <w:rsid w:val="00224AFF"/>
    <w:rsid w:val="002358E7"/>
    <w:rsid w:val="002430DD"/>
    <w:rsid w:val="00247F1E"/>
    <w:rsid w:val="0025000D"/>
    <w:rsid w:val="00253AE3"/>
    <w:rsid w:val="002662C7"/>
    <w:rsid w:val="00267D26"/>
    <w:rsid w:val="00272004"/>
    <w:rsid w:val="0028507D"/>
    <w:rsid w:val="00292575"/>
    <w:rsid w:val="00294C75"/>
    <w:rsid w:val="002A1B0C"/>
    <w:rsid w:val="002A2AF5"/>
    <w:rsid w:val="002A36D6"/>
    <w:rsid w:val="002A3BEF"/>
    <w:rsid w:val="002B0173"/>
    <w:rsid w:val="002B15A8"/>
    <w:rsid w:val="002B4041"/>
    <w:rsid w:val="002B4236"/>
    <w:rsid w:val="002C04D6"/>
    <w:rsid w:val="002C3D49"/>
    <w:rsid w:val="002D2610"/>
    <w:rsid w:val="002D7681"/>
    <w:rsid w:val="002E4949"/>
    <w:rsid w:val="002E500F"/>
    <w:rsid w:val="002E5451"/>
    <w:rsid w:val="002E7A5E"/>
    <w:rsid w:val="002F0579"/>
    <w:rsid w:val="002F4AAF"/>
    <w:rsid w:val="002F66FE"/>
    <w:rsid w:val="00312009"/>
    <w:rsid w:val="00316816"/>
    <w:rsid w:val="00316FEE"/>
    <w:rsid w:val="00317905"/>
    <w:rsid w:val="00320C64"/>
    <w:rsid w:val="00323383"/>
    <w:rsid w:val="003276D7"/>
    <w:rsid w:val="00331D2D"/>
    <w:rsid w:val="003337A6"/>
    <w:rsid w:val="0033425E"/>
    <w:rsid w:val="00335336"/>
    <w:rsid w:val="00342079"/>
    <w:rsid w:val="003445D8"/>
    <w:rsid w:val="00360FC8"/>
    <w:rsid w:val="003612A7"/>
    <w:rsid w:val="0036324B"/>
    <w:rsid w:val="00364A95"/>
    <w:rsid w:val="00372703"/>
    <w:rsid w:val="003747C7"/>
    <w:rsid w:val="00375C7E"/>
    <w:rsid w:val="0038265B"/>
    <w:rsid w:val="003832CA"/>
    <w:rsid w:val="00383AE3"/>
    <w:rsid w:val="003879D1"/>
    <w:rsid w:val="003924AF"/>
    <w:rsid w:val="003A56C0"/>
    <w:rsid w:val="003A610E"/>
    <w:rsid w:val="003B15CD"/>
    <w:rsid w:val="003B26DD"/>
    <w:rsid w:val="003C01DF"/>
    <w:rsid w:val="003C438A"/>
    <w:rsid w:val="003C54BF"/>
    <w:rsid w:val="003C5A98"/>
    <w:rsid w:val="003C62F2"/>
    <w:rsid w:val="003D02B1"/>
    <w:rsid w:val="003D405B"/>
    <w:rsid w:val="003E30AF"/>
    <w:rsid w:val="003E324B"/>
    <w:rsid w:val="003E4D07"/>
    <w:rsid w:val="003E4DD9"/>
    <w:rsid w:val="003E7C98"/>
    <w:rsid w:val="003F1CF4"/>
    <w:rsid w:val="003F6533"/>
    <w:rsid w:val="00401BC7"/>
    <w:rsid w:val="00403B6C"/>
    <w:rsid w:val="00413C80"/>
    <w:rsid w:val="0041473A"/>
    <w:rsid w:val="00415293"/>
    <w:rsid w:val="0041638D"/>
    <w:rsid w:val="00421D71"/>
    <w:rsid w:val="004234DE"/>
    <w:rsid w:val="00423F56"/>
    <w:rsid w:val="0042724C"/>
    <w:rsid w:val="00431FE9"/>
    <w:rsid w:val="00432047"/>
    <w:rsid w:val="004351D0"/>
    <w:rsid w:val="00436570"/>
    <w:rsid w:val="00437B7B"/>
    <w:rsid w:val="00441479"/>
    <w:rsid w:val="00443F69"/>
    <w:rsid w:val="00444C9E"/>
    <w:rsid w:val="00451991"/>
    <w:rsid w:val="004529FC"/>
    <w:rsid w:val="004638F5"/>
    <w:rsid w:val="0046632E"/>
    <w:rsid w:val="00476EB4"/>
    <w:rsid w:val="00477CED"/>
    <w:rsid w:val="00482F57"/>
    <w:rsid w:val="00484B20"/>
    <w:rsid w:val="00484C41"/>
    <w:rsid w:val="0048554A"/>
    <w:rsid w:val="004863EF"/>
    <w:rsid w:val="0048747B"/>
    <w:rsid w:val="004973FC"/>
    <w:rsid w:val="004A0D7B"/>
    <w:rsid w:val="004A1EB1"/>
    <w:rsid w:val="004A6F2C"/>
    <w:rsid w:val="004A6FA0"/>
    <w:rsid w:val="004B0FB3"/>
    <w:rsid w:val="004B490A"/>
    <w:rsid w:val="004C3969"/>
    <w:rsid w:val="004C3F59"/>
    <w:rsid w:val="004D5A26"/>
    <w:rsid w:val="004E1973"/>
    <w:rsid w:val="004E466C"/>
    <w:rsid w:val="004F5FE8"/>
    <w:rsid w:val="00503258"/>
    <w:rsid w:val="00506E79"/>
    <w:rsid w:val="005126B5"/>
    <w:rsid w:val="00512CCA"/>
    <w:rsid w:val="005158EC"/>
    <w:rsid w:val="005159C5"/>
    <w:rsid w:val="00523772"/>
    <w:rsid w:val="00525FF6"/>
    <w:rsid w:val="00532E0A"/>
    <w:rsid w:val="00533F82"/>
    <w:rsid w:val="00534964"/>
    <w:rsid w:val="00534EB1"/>
    <w:rsid w:val="0053545A"/>
    <w:rsid w:val="00540274"/>
    <w:rsid w:val="0054259D"/>
    <w:rsid w:val="005437AE"/>
    <w:rsid w:val="00550133"/>
    <w:rsid w:val="00551E44"/>
    <w:rsid w:val="00554CD6"/>
    <w:rsid w:val="00556098"/>
    <w:rsid w:val="0055735A"/>
    <w:rsid w:val="00557375"/>
    <w:rsid w:val="00564AB5"/>
    <w:rsid w:val="00566E24"/>
    <w:rsid w:val="005677F8"/>
    <w:rsid w:val="00567F63"/>
    <w:rsid w:val="005854B8"/>
    <w:rsid w:val="005868D0"/>
    <w:rsid w:val="005873FF"/>
    <w:rsid w:val="00592497"/>
    <w:rsid w:val="005931E7"/>
    <w:rsid w:val="00594919"/>
    <w:rsid w:val="005A3417"/>
    <w:rsid w:val="005B1166"/>
    <w:rsid w:val="005B59B6"/>
    <w:rsid w:val="005B76E3"/>
    <w:rsid w:val="005C01B9"/>
    <w:rsid w:val="005C0B17"/>
    <w:rsid w:val="005D2A79"/>
    <w:rsid w:val="005D5275"/>
    <w:rsid w:val="005D6A38"/>
    <w:rsid w:val="005D7A2F"/>
    <w:rsid w:val="005D7EC1"/>
    <w:rsid w:val="005E0CFB"/>
    <w:rsid w:val="005E55B1"/>
    <w:rsid w:val="00603FE9"/>
    <w:rsid w:val="00604188"/>
    <w:rsid w:val="0060619F"/>
    <w:rsid w:val="006078AC"/>
    <w:rsid w:val="00613D0A"/>
    <w:rsid w:val="006207DD"/>
    <w:rsid w:val="00631ED2"/>
    <w:rsid w:val="00632865"/>
    <w:rsid w:val="00633654"/>
    <w:rsid w:val="006372FF"/>
    <w:rsid w:val="00644281"/>
    <w:rsid w:val="00645390"/>
    <w:rsid w:val="00647C41"/>
    <w:rsid w:val="00652724"/>
    <w:rsid w:val="00657EE0"/>
    <w:rsid w:val="00664D11"/>
    <w:rsid w:val="00666402"/>
    <w:rsid w:val="00671125"/>
    <w:rsid w:val="00674856"/>
    <w:rsid w:val="00674936"/>
    <w:rsid w:val="00675F3D"/>
    <w:rsid w:val="0068625A"/>
    <w:rsid w:val="00687848"/>
    <w:rsid w:val="006901B1"/>
    <w:rsid w:val="00693AC1"/>
    <w:rsid w:val="00695CF9"/>
    <w:rsid w:val="0069656A"/>
    <w:rsid w:val="006A11E9"/>
    <w:rsid w:val="006A17F0"/>
    <w:rsid w:val="006A6AB3"/>
    <w:rsid w:val="006A6EBE"/>
    <w:rsid w:val="006B29B9"/>
    <w:rsid w:val="006B5168"/>
    <w:rsid w:val="006C36CE"/>
    <w:rsid w:val="006C4658"/>
    <w:rsid w:val="006C4FDF"/>
    <w:rsid w:val="006C5B61"/>
    <w:rsid w:val="006C6E8F"/>
    <w:rsid w:val="006D49C9"/>
    <w:rsid w:val="006E006D"/>
    <w:rsid w:val="006E4C3F"/>
    <w:rsid w:val="006F212A"/>
    <w:rsid w:val="00711561"/>
    <w:rsid w:val="00720026"/>
    <w:rsid w:val="0073010A"/>
    <w:rsid w:val="00734726"/>
    <w:rsid w:val="00735844"/>
    <w:rsid w:val="0073714E"/>
    <w:rsid w:val="00737AF4"/>
    <w:rsid w:val="0074300B"/>
    <w:rsid w:val="0074690E"/>
    <w:rsid w:val="00750D1F"/>
    <w:rsid w:val="007513E9"/>
    <w:rsid w:val="0075223E"/>
    <w:rsid w:val="0076251B"/>
    <w:rsid w:val="00762CBB"/>
    <w:rsid w:val="00762CF1"/>
    <w:rsid w:val="007657AA"/>
    <w:rsid w:val="00766D29"/>
    <w:rsid w:val="007718BD"/>
    <w:rsid w:val="007718DB"/>
    <w:rsid w:val="0077329E"/>
    <w:rsid w:val="0077562F"/>
    <w:rsid w:val="00777FD2"/>
    <w:rsid w:val="0078009A"/>
    <w:rsid w:val="00784814"/>
    <w:rsid w:val="00784C00"/>
    <w:rsid w:val="0079423E"/>
    <w:rsid w:val="00796AED"/>
    <w:rsid w:val="007A3BF8"/>
    <w:rsid w:val="007A4540"/>
    <w:rsid w:val="007A5699"/>
    <w:rsid w:val="007A737A"/>
    <w:rsid w:val="007B4293"/>
    <w:rsid w:val="007B604E"/>
    <w:rsid w:val="007B72B7"/>
    <w:rsid w:val="007C3630"/>
    <w:rsid w:val="007C3B75"/>
    <w:rsid w:val="007D4EC1"/>
    <w:rsid w:val="007D6562"/>
    <w:rsid w:val="007E0EB9"/>
    <w:rsid w:val="007E7376"/>
    <w:rsid w:val="007E751C"/>
    <w:rsid w:val="007F1C41"/>
    <w:rsid w:val="007F27FA"/>
    <w:rsid w:val="007F4714"/>
    <w:rsid w:val="007F6415"/>
    <w:rsid w:val="008015D0"/>
    <w:rsid w:val="00801F32"/>
    <w:rsid w:val="008023F7"/>
    <w:rsid w:val="00816942"/>
    <w:rsid w:val="00817430"/>
    <w:rsid w:val="00817C66"/>
    <w:rsid w:val="008217D7"/>
    <w:rsid w:val="00827668"/>
    <w:rsid w:val="00831824"/>
    <w:rsid w:val="00831BC7"/>
    <w:rsid w:val="00834A06"/>
    <w:rsid w:val="00836CE2"/>
    <w:rsid w:val="00837107"/>
    <w:rsid w:val="0084069A"/>
    <w:rsid w:val="0084700D"/>
    <w:rsid w:val="008477E1"/>
    <w:rsid w:val="008533E9"/>
    <w:rsid w:val="00855A65"/>
    <w:rsid w:val="00860129"/>
    <w:rsid w:val="00875548"/>
    <w:rsid w:val="00881FB0"/>
    <w:rsid w:val="00887BDE"/>
    <w:rsid w:val="00891550"/>
    <w:rsid w:val="00895600"/>
    <w:rsid w:val="008A224F"/>
    <w:rsid w:val="008A6156"/>
    <w:rsid w:val="008A66B9"/>
    <w:rsid w:val="008A786C"/>
    <w:rsid w:val="008B0E56"/>
    <w:rsid w:val="008C4C1D"/>
    <w:rsid w:val="008C7029"/>
    <w:rsid w:val="008D136D"/>
    <w:rsid w:val="008D4586"/>
    <w:rsid w:val="008D667D"/>
    <w:rsid w:val="008D6E51"/>
    <w:rsid w:val="008E06FC"/>
    <w:rsid w:val="008E0CE8"/>
    <w:rsid w:val="008E191F"/>
    <w:rsid w:val="008E2C09"/>
    <w:rsid w:val="008E3C89"/>
    <w:rsid w:val="008E741D"/>
    <w:rsid w:val="008F1B2D"/>
    <w:rsid w:val="00901EF5"/>
    <w:rsid w:val="00904EAF"/>
    <w:rsid w:val="00912CF5"/>
    <w:rsid w:val="009137B1"/>
    <w:rsid w:val="00915943"/>
    <w:rsid w:val="009176A5"/>
    <w:rsid w:val="009225DC"/>
    <w:rsid w:val="00922E56"/>
    <w:rsid w:val="00924B01"/>
    <w:rsid w:val="009273C2"/>
    <w:rsid w:val="00930B0A"/>
    <w:rsid w:val="00934E9B"/>
    <w:rsid w:val="00936874"/>
    <w:rsid w:val="00937840"/>
    <w:rsid w:val="009407E8"/>
    <w:rsid w:val="00941C41"/>
    <w:rsid w:val="009525D4"/>
    <w:rsid w:val="00956775"/>
    <w:rsid w:val="00962E8C"/>
    <w:rsid w:val="00967D14"/>
    <w:rsid w:val="0097017F"/>
    <w:rsid w:val="00970758"/>
    <w:rsid w:val="00973A6C"/>
    <w:rsid w:val="009758AA"/>
    <w:rsid w:val="00980E4D"/>
    <w:rsid w:val="0098148F"/>
    <w:rsid w:val="0098480C"/>
    <w:rsid w:val="009945C3"/>
    <w:rsid w:val="009A2999"/>
    <w:rsid w:val="009A2E27"/>
    <w:rsid w:val="009A412B"/>
    <w:rsid w:val="009A68F4"/>
    <w:rsid w:val="009B2871"/>
    <w:rsid w:val="009B40D7"/>
    <w:rsid w:val="009B46D8"/>
    <w:rsid w:val="009C1555"/>
    <w:rsid w:val="009C1900"/>
    <w:rsid w:val="009C1C8D"/>
    <w:rsid w:val="009C2543"/>
    <w:rsid w:val="009C3EE6"/>
    <w:rsid w:val="009C670C"/>
    <w:rsid w:val="009C6A92"/>
    <w:rsid w:val="009E00E5"/>
    <w:rsid w:val="009E5D6D"/>
    <w:rsid w:val="009F0B91"/>
    <w:rsid w:val="009F6E9E"/>
    <w:rsid w:val="00A02C2C"/>
    <w:rsid w:val="00A057E5"/>
    <w:rsid w:val="00A07CA2"/>
    <w:rsid w:val="00A164DC"/>
    <w:rsid w:val="00A214C9"/>
    <w:rsid w:val="00A26B7E"/>
    <w:rsid w:val="00A317CA"/>
    <w:rsid w:val="00A32413"/>
    <w:rsid w:val="00A32F18"/>
    <w:rsid w:val="00A34433"/>
    <w:rsid w:val="00A36F6C"/>
    <w:rsid w:val="00A405B5"/>
    <w:rsid w:val="00A41A68"/>
    <w:rsid w:val="00A46436"/>
    <w:rsid w:val="00A57AB7"/>
    <w:rsid w:val="00A57DB1"/>
    <w:rsid w:val="00A63F24"/>
    <w:rsid w:val="00A64E4E"/>
    <w:rsid w:val="00A73C21"/>
    <w:rsid w:val="00A769ED"/>
    <w:rsid w:val="00A76FD5"/>
    <w:rsid w:val="00A85849"/>
    <w:rsid w:val="00A86D8A"/>
    <w:rsid w:val="00A8702F"/>
    <w:rsid w:val="00A90AB3"/>
    <w:rsid w:val="00A91A8A"/>
    <w:rsid w:val="00A96047"/>
    <w:rsid w:val="00AA16FD"/>
    <w:rsid w:val="00AA2574"/>
    <w:rsid w:val="00AA2AC6"/>
    <w:rsid w:val="00AA6B6E"/>
    <w:rsid w:val="00AA6D61"/>
    <w:rsid w:val="00AB41D8"/>
    <w:rsid w:val="00AB7B53"/>
    <w:rsid w:val="00AC280F"/>
    <w:rsid w:val="00AC2D48"/>
    <w:rsid w:val="00AE308E"/>
    <w:rsid w:val="00AE7B4B"/>
    <w:rsid w:val="00B01309"/>
    <w:rsid w:val="00B01505"/>
    <w:rsid w:val="00B11756"/>
    <w:rsid w:val="00B1346D"/>
    <w:rsid w:val="00B15E6C"/>
    <w:rsid w:val="00B17563"/>
    <w:rsid w:val="00B17622"/>
    <w:rsid w:val="00B24B41"/>
    <w:rsid w:val="00B31C15"/>
    <w:rsid w:val="00B32948"/>
    <w:rsid w:val="00B331BF"/>
    <w:rsid w:val="00B402A0"/>
    <w:rsid w:val="00B40458"/>
    <w:rsid w:val="00B42F00"/>
    <w:rsid w:val="00B44E4B"/>
    <w:rsid w:val="00B473FC"/>
    <w:rsid w:val="00B47904"/>
    <w:rsid w:val="00B5144B"/>
    <w:rsid w:val="00B5742B"/>
    <w:rsid w:val="00B65E50"/>
    <w:rsid w:val="00B67389"/>
    <w:rsid w:val="00B70106"/>
    <w:rsid w:val="00B70775"/>
    <w:rsid w:val="00B71B9F"/>
    <w:rsid w:val="00B76165"/>
    <w:rsid w:val="00B82540"/>
    <w:rsid w:val="00B86000"/>
    <w:rsid w:val="00B95B20"/>
    <w:rsid w:val="00B96BA2"/>
    <w:rsid w:val="00B97D8E"/>
    <w:rsid w:val="00BA0685"/>
    <w:rsid w:val="00BA5090"/>
    <w:rsid w:val="00BA65AC"/>
    <w:rsid w:val="00BB75D1"/>
    <w:rsid w:val="00BB7831"/>
    <w:rsid w:val="00BC41E3"/>
    <w:rsid w:val="00BD27B6"/>
    <w:rsid w:val="00BE33FF"/>
    <w:rsid w:val="00BF0C8B"/>
    <w:rsid w:val="00BF32DE"/>
    <w:rsid w:val="00BF4E45"/>
    <w:rsid w:val="00C01E5C"/>
    <w:rsid w:val="00C102E3"/>
    <w:rsid w:val="00C10961"/>
    <w:rsid w:val="00C1147F"/>
    <w:rsid w:val="00C11B05"/>
    <w:rsid w:val="00C2016D"/>
    <w:rsid w:val="00C201BF"/>
    <w:rsid w:val="00C225D9"/>
    <w:rsid w:val="00C261E7"/>
    <w:rsid w:val="00C3267C"/>
    <w:rsid w:val="00C339F6"/>
    <w:rsid w:val="00C43CDA"/>
    <w:rsid w:val="00C45C8B"/>
    <w:rsid w:val="00C55656"/>
    <w:rsid w:val="00C56925"/>
    <w:rsid w:val="00C64152"/>
    <w:rsid w:val="00C658F3"/>
    <w:rsid w:val="00C66216"/>
    <w:rsid w:val="00C66434"/>
    <w:rsid w:val="00C704F5"/>
    <w:rsid w:val="00C8590C"/>
    <w:rsid w:val="00C86D0E"/>
    <w:rsid w:val="00CA01EF"/>
    <w:rsid w:val="00CA64B2"/>
    <w:rsid w:val="00CA6C8C"/>
    <w:rsid w:val="00CD0A73"/>
    <w:rsid w:val="00CD0E40"/>
    <w:rsid w:val="00CD35DC"/>
    <w:rsid w:val="00CD5BA1"/>
    <w:rsid w:val="00CE0DA6"/>
    <w:rsid w:val="00CE0E3B"/>
    <w:rsid w:val="00CE0EE4"/>
    <w:rsid w:val="00CF63EE"/>
    <w:rsid w:val="00D011C4"/>
    <w:rsid w:val="00D02748"/>
    <w:rsid w:val="00D1493B"/>
    <w:rsid w:val="00D14CC3"/>
    <w:rsid w:val="00D158F5"/>
    <w:rsid w:val="00D17E89"/>
    <w:rsid w:val="00D206C0"/>
    <w:rsid w:val="00D212DB"/>
    <w:rsid w:val="00D21FBC"/>
    <w:rsid w:val="00D23251"/>
    <w:rsid w:val="00D237E1"/>
    <w:rsid w:val="00D24D2F"/>
    <w:rsid w:val="00D258FD"/>
    <w:rsid w:val="00D31014"/>
    <w:rsid w:val="00D32100"/>
    <w:rsid w:val="00D37D5B"/>
    <w:rsid w:val="00D40945"/>
    <w:rsid w:val="00D41B5D"/>
    <w:rsid w:val="00D426C5"/>
    <w:rsid w:val="00D43BB9"/>
    <w:rsid w:val="00D47342"/>
    <w:rsid w:val="00D505FE"/>
    <w:rsid w:val="00D5656A"/>
    <w:rsid w:val="00D56F17"/>
    <w:rsid w:val="00D618C7"/>
    <w:rsid w:val="00D64021"/>
    <w:rsid w:val="00D66FA9"/>
    <w:rsid w:val="00D70269"/>
    <w:rsid w:val="00D73107"/>
    <w:rsid w:val="00D745AC"/>
    <w:rsid w:val="00D7485B"/>
    <w:rsid w:val="00D76AAC"/>
    <w:rsid w:val="00D77EA4"/>
    <w:rsid w:val="00D879F1"/>
    <w:rsid w:val="00D92E06"/>
    <w:rsid w:val="00D94A1D"/>
    <w:rsid w:val="00D956C1"/>
    <w:rsid w:val="00D97782"/>
    <w:rsid w:val="00D97825"/>
    <w:rsid w:val="00DA146A"/>
    <w:rsid w:val="00DA3A05"/>
    <w:rsid w:val="00DA4636"/>
    <w:rsid w:val="00DB3701"/>
    <w:rsid w:val="00DC0606"/>
    <w:rsid w:val="00DD3105"/>
    <w:rsid w:val="00DD6682"/>
    <w:rsid w:val="00DD706E"/>
    <w:rsid w:val="00DE1016"/>
    <w:rsid w:val="00DE1113"/>
    <w:rsid w:val="00DE5F69"/>
    <w:rsid w:val="00DE7528"/>
    <w:rsid w:val="00DF07D6"/>
    <w:rsid w:val="00DF155A"/>
    <w:rsid w:val="00E014CF"/>
    <w:rsid w:val="00E0373A"/>
    <w:rsid w:val="00E117B7"/>
    <w:rsid w:val="00E20CDD"/>
    <w:rsid w:val="00E23AF8"/>
    <w:rsid w:val="00E25028"/>
    <w:rsid w:val="00E42A68"/>
    <w:rsid w:val="00E47678"/>
    <w:rsid w:val="00E57579"/>
    <w:rsid w:val="00E60C19"/>
    <w:rsid w:val="00E61264"/>
    <w:rsid w:val="00E631C3"/>
    <w:rsid w:val="00E7432A"/>
    <w:rsid w:val="00E86A00"/>
    <w:rsid w:val="00E874A7"/>
    <w:rsid w:val="00E96356"/>
    <w:rsid w:val="00E97C05"/>
    <w:rsid w:val="00E97CF3"/>
    <w:rsid w:val="00EA028A"/>
    <w:rsid w:val="00EA3711"/>
    <w:rsid w:val="00EA4499"/>
    <w:rsid w:val="00EA5830"/>
    <w:rsid w:val="00EB10A2"/>
    <w:rsid w:val="00EC0019"/>
    <w:rsid w:val="00EC5603"/>
    <w:rsid w:val="00EC7376"/>
    <w:rsid w:val="00ED4C16"/>
    <w:rsid w:val="00EF1BFD"/>
    <w:rsid w:val="00EF45F8"/>
    <w:rsid w:val="00F02A50"/>
    <w:rsid w:val="00F040DB"/>
    <w:rsid w:val="00F1723F"/>
    <w:rsid w:val="00F2165F"/>
    <w:rsid w:val="00F376FF"/>
    <w:rsid w:val="00F46E60"/>
    <w:rsid w:val="00F4767A"/>
    <w:rsid w:val="00F47A1C"/>
    <w:rsid w:val="00F56763"/>
    <w:rsid w:val="00F6215D"/>
    <w:rsid w:val="00F623C3"/>
    <w:rsid w:val="00F65484"/>
    <w:rsid w:val="00F72037"/>
    <w:rsid w:val="00F7307B"/>
    <w:rsid w:val="00F734CA"/>
    <w:rsid w:val="00F73514"/>
    <w:rsid w:val="00F75E50"/>
    <w:rsid w:val="00F80FAB"/>
    <w:rsid w:val="00F82537"/>
    <w:rsid w:val="00F83779"/>
    <w:rsid w:val="00F94029"/>
    <w:rsid w:val="00F952E7"/>
    <w:rsid w:val="00F96366"/>
    <w:rsid w:val="00FA1BD4"/>
    <w:rsid w:val="00FA4271"/>
    <w:rsid w:val="00FB4E07"/>
    <w:rsid w:val="00FB59D9"/>
    <w:rsid w:val="00FC64FE"/>
    <w:rsid w:val="00FD4C91"/>
    <w:rsid w:val="00FD5332"/>
    <w:rsid w:val="00FD59DB"/>
    <w:rsid w:val="00FE0BA4"/>
    <w:rsid w:val="00FE0CCA"/>
    <w:rsid w:val="00FE531C"/>
    <w:rsid w:val="00FF0792"/>
    <w:rsid w:val="00FF52AF"/>
    <w:rsid w:val="00FF5628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873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73F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73F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73F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73F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873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73F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73F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73F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73F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1470</izvorni_sadrzaj>
    <derivirana_varijabla naziv="DomainObject.Predmet.Broj_1">1470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St-1470/2016</izvorni_sadrzaj>
    <derivirana_varijabla naziv="DomainObject.Predmet.OznakaBroj_1">St-1470/2016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čl.11.SZ</izvorni_sadrzaj>
    <derivirana_varijabla naziv="DomainObject.Predmet.PrimjedbaSuca_1">čl.11.SZ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Biciklistički klub Karlovac 1889</izvorni_sadrzaj>
    <derivirana_varijabla naziv="DomainObject.Predmet.ProtustrankaFormated_1">  Biciklistički klub Karlovac 1889</derivirana_varijabla>
  </DomainObject.Predmet.ProtustrankaFormated>
  <DomainObject.Predmet.ProtustrankaFormatedOIB>
    <izvorni_sadrzaj>  Biciklistički klub Karlovac 1889, OIB 98103849977</izvorni_sadrzaj>
    <derivirana_varijabla naziv="DomainObject.Predmet.ProtustrankaFormatedOIB_1">  Biciklistički klub Karlovac 1889, OIB 98103849977</derivirana_varijabla>
  </DomainObject.Predmet.ProtustrankaFormatedOIB>
  <DomainObject.Predmet.ProtustrankaFormatedWithAdress>
    <izvorni_sadrzaj> Biciklistički klub Karlovac 1889, Banija 41, 47000 Karlovac</izvorni_sadrzaj>
    <derivirana_varijabla naziv="DomainObject.Predmet.ProtustrankaFormatedWithAdress_1"> Biciklistički klub Karlovac 1889, Banija 41, 47000 Karlovac</derivirana_varijabla>
  </DomainObject.Predmet.ProtustrankaFormatedWithAdress>
  <DomainObject.Predmet.ProtustrankaFormatedWithAdressOIB>
    <izvorni_sadrzaj> Biciklistički klub Karlovac 1889, OIB 98103849977, Banija 41, 47000 Karlovac</izvorni_sadrzaj>
    <derivirana_varijabla naziv="DomainObject.Predmet.ProtustrankaFormatedWithAdressOIB_1"> Biciklistički klub Karlovac 1889, OIB 98103849977, Banija 41, 47000 Karlovac</derivirana_varijabla>
  </DomainObject.Predmet.ProtustrankaFormatedWithAdressOIB>
  <DomainObject.Predmet.ProtustrankaWithAdress>
    <izvorni_sadrzaj>Biciklistički klub Karlovac 1889 Banija 41, 47000 Karlovac</izvorni_sadrzaj>
    <derivirana_varijabla naziv="DomainObject.Predmet.ProtustrankaWithAdress_1">Biciklistički klub Karlovac 1889 Banija 41, 47000 Karlovac</derivirana_varijabla>
  </DomainObject.Predmet.ProtustrankaWithAdress>
  <DomainObject.Predmet.ProtustrankaWithAdressOIB>
    <izvorni_sadrzaj>Biciklistički klub Karlovac 1889, OIB 98103849977, Banija 41, 47000 Karlovac</izvorni_sadrzaj>
    <derivirana_varijabla naziv="DomainObject.Predmet.ProtustrankaWithAdressOIB_1">Biciklistički klub Karlovac 1889, OIB 98103849977, Banija 41, 47000 Karlovac</derivirana_varijabla>
  </DomainObject.Predmet.ProtustrankaWithAdressOIB>
  <DomainObject.Predmet.ProtustrankaNazivFormated>
    <izvorni_sadrzaj>Biciklistički klub Karlovac 1889</izvorni_sadrzaj>
    <derivirana_varijabla naziv="DomainObject.Predmet.ProtustrankaNazivFormated_1">Biciklistički klub Karlovac 1889</derivirana_varijabla>
  </DomainObject.Predmet.ProtustrankaNazivFormated>
  <DomainObject.Predmet.ProtustrankaNazivFormatedOIB>
    <izvorni_sadrzaj>Biciklistički klub Karlovac 1889, OIB 98103849977</izvorni_sadrzaj>
    <derivirana_varijabla naziv="DomainObject.Predmet.ProtustrankaNazivFormatedOIB_1">Biciklistički klub Karlovac 1889, OIB 98103849977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Karlovac</izvorni_sadrzaj>
    <derivirana_varijabla naziv="DomainObject.Predmet.StrankaFormated_1">  Fina, RC Zagreb, podružnica Karlovac</derivirana_varijabla>
  </DomainObject.Predmet.StrankaFormated>
  <DomainObject.Predmet.StrankaFormatedOIB>
    <izvorni_sadrzaj>  Fina, RC Zagreb, podružnica Karlovac, OIB 85821130368</izvorni_sadrzaj>
    <derivirana_varijabla naziv="DomainObject.Predmet.StrankaFormatedOIB_1">  Fina, RC Zagreb, podružnica Karlovac, OIB 85821130368</derivirana_varijabla>
  </DomainObject.Predmet.StrankaFormatedOIB>
  <DomainObject.Predmet.StrankaFormatedWithAdress>
    <izvorni_sadrzaj> Fina, RC Zagreb, podružnica Karlovac, Vitezovićeva 1, 47000 Karlovac</izvorni_sadrzaj>
    <derivirana_varijabla naziv="DomainObject.Predmet.StrankaFormatedWithAdress_1"> Fina, RC Zagreb, podružnica Karlovac, Vitezovićeva 1, 47000 Karlovac</derivirana_varijabla>
  </DomainObject.Predmet.StrankaFormatedWithAdress>
  <DomainObject.Predmet.StrankaFormatedWithAdressOIB>
    <izvorni_sadrzaj> Fina, RC Zagreb, podružnica Karlovac, OIB 85821130368, Vitezovićeva 1, 47000 Karlovac</izvorni_sadrzaj>
    <derivirana_varijabla naziv="DomainObject.Predmet.StrankaFormatedWithAdressOIB_1"> Fina, RC Zagreb, podružnica Karlovac, OIB 85821130368, Vitezovićeva 1, 47000 Karlovac</derivirana_varijabla>
  </DomainObject.Predmet.StrankaFormatedWithAdressOIB>
  <DomainObject.Predmet.StrankaWithAdress>
    <izvorni_sadrzaj>Fina, RC Zagreb, podružnica Karlovac Vitezovićeva 1,47000 Karlovac</izvorni_sadrzaj>
    <derivirana_varijabla naziv="DomainObject.Predmet.StrankaWithAdress_1">Fina, RC Zagreb, podružnica Karlovac Vitezovićeva 1,47000 Karlovac</derivirana_varijabla>
  </DomainObject.Predmet.StrankaWithAdress>
  <DomainObject.Predmet.StrankaWithAdressOIB>
    <izvorni_sadrzaj>Fina, RC Zagreb, podružnica Karlovac, OIB 85821130368, Vitezovićeva 1,47000 Karlovac</izvorni_sadrzaj>
    <derivirana_varijabla naziv="DomainObject.Predmet.StrankaWithAdressOIB_1">Fina, RC Zagreb, podružnica Karlovac, OIB 85821130368, Vitezovićeva 1,47000 Karlovac</derivirana_varijabla>
  </DomainObject.Predmet.StrankaWithAdressOIB>
  <DomainObject.Predmet.StrankaNazivFormated>
    <izvorni_sadrzaj>Fina, RC Zagreb, podružnica Karlovac</izvorni_sadrzaj>
    <derivirana_varijabla naziv="DomainObject.Predmet.StrankaNazivFormated_1">Fina, RC Zagreb, podružnica Karlovac</derivirana_varijabla>
  </DomainObject.Predmet.StrankaNazivFormated>
  <DomainObject.Predmet.StrankaNazivFormatedOIB>
    <izvorni_sadrzaj>Fina, RC Zagreb, podružnica Karlovac, OIB 85821130368</izvorni_sadrzaj>
    <derivirana_varijabla naziv="DomainObject.Predmet.StrankaNazivFormatedOIB_1">Fina, RC Zagreb, podružnica Karlovac,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Zora Biondić</izvorni_sadrzaj>
    <derivirana_varijabla naziv="DomainObject.Predmet.Zapisnicar_1">Zora Biondić</derivirana_varijabla>
  </DomainObject.Predmet.Zapisnicar>
  <DomainObject.Predmet.StrankaListFormated>
    <izvorni_sadrzaj>
      <item>Fina, RC Zagreb, podružnica Karlovac</item>
    </izvorni_sadrzaj>
    <derivirana_varijabla naziv="DomainObject.Predmet.StrankaListFormated_1">
      <item>Fina, RC Zagreb, podružnica Karlovac</item>
    </derivirana_varijabla>
  </DomainObject.Predmet.StrankaListFormated>
  <DomainObject.Predmet.StrankaListFormatedOIB>
    <izvorni_sadrzaj>
      <item>Fina, RC Zagreb, podružnica Karlovac, OIB 85821130368</item>
    </izvorni_sadrzaj>
    <derivirana_varijabla naziv="DomainObject.Predmet.StrankaListFormatedOIB_1">
      <item>Fina, RC Zagreb, podružnica Karlovac, OIB 85821130368</item>
    </derivirana_varijabla>
  </DomainObject.Predmet.StrankaListFormatedOIB>
  <DomainObject.Predmet.StrankaListFormatedWithAdress>
    <izvorni_sadrzaj>
      <item>Fina, RC Zagreb, podružnica Karlovac, Vitezovićeva 1, 47000 Karlovac</item>
    </izvorni_sadrzaj>
    <derivirana_varijabla naziv="DomainObject.Predmet.StrankaListFormatedWithAdress_1">
      <item>Fina, RC Zagreb, podružnica Karlovac, Vitezovićeva 1, 47000 Karlovac</item>
    </derivirana_varijabla>
  </DomainObject.Predmet.StrankaListFormatedWithAdress>
  <DomainObject.Predmet.StrankaListFormatedWithAdressOIB>
    <izvorni_sadrzaj>
      <item>Fina, RC Zagreb, podružnica Karlovac, OIB 85821130368, Vitezovićeva 1, 47000 Karlovac</item>
    </izvorni_sadrzaj>
    <derivirana_varijabla naziv="DomainObject.Predmet.StrankaListFormatedWithAdressOIB_1">
      <item>Fina, RC Zagreb, podružnica Karlovac, OIB 85821130368, Vitezovićeva 1, 47000 Karlovac</item>
    </derivirana_varijabla>
  </DomainObject.Predmet.StrankaListFormatedWithAdressOIB>
  <DomainObject.Predmet.StrankaListNazivFormated>
    <izvorni_sadrzaj>
      <item>Fina, RC Zagreb, podružnica Karlovac</item>
    </izvorni_sadrzaj>
    <derivirana_varijabla naziv="DomainObject.Predmet.StrankaListNazivFormated_1">
      <item>Fina, RC Zagreb, podružnica Karlovac</item>
    </derivirana_varijabla>
  </DomainObject.Predmet.StrankaListNazivFormated>
  <DomainObject.Predmet.StrankaListNazivFormatedOIB>
    <izvorni_sadrzaj>
      <item>Fina, RC Zagreb, podružnica Karlovac, OIB 85821130368</item>
    </izvorni_sadrzaj>
    <derivirana_varijabla naziv="DomainObject.Predmet.StrankaListNazivFormatedOIB_1">
      <item>Fina, RC Zagreb, podružnica Karlovac, OIB 85821130368</item>
    </derivirana_varijabla>
  </DomainObject.Predmet.StrankaListNazivFormatedOIB>
  <DomainObject.Predmet.ProtuStrankaListFormated>
    <izvorni_sadrzaj>
      <item>Biciklistički klub Karlovac 1889</item>
    </izvorni_sadrzaj>
    <derivirana_varijabla naziv="DomainObject.Predmet.ProtuStrankaListFormated_1">
      <item>Biciklistički klub Karlovac 1889</item>
    </derivirana_varijabla>
  </DomainObject.Predmet.ProtuStrankaListFormated>
  <DomainObject.Predmet.ProtuStrankaListFormatedOIB>
    <izvorni_sadrzaj>
      <item>Biciklistički klub Karlovac 1889, OIB 98103849977</item>
    </izvorni_sadrzaj>
    <derivirana_varijabla naziv="DomainObject.Predmet.ProtuStrankaListFormatedOIB_1">
      <item>Biciklistički klub Karlovac 1889, OIB 98103849977</item>
    </derivirana_varijabla>
  </DomainObject.Predmet.ProtuStrankaListFormatedOIB>
  <DomainObject.Predmet.ProtuStrankaListFormatedWithAdress>
    <izvorni_sadrzaj>
      <item>Biciklistički klub Karlovac 1889, Banija 41, 47000 Karlovac</item>
    </izvorni_sadrzaj>
    <derivirana_varijabla naziv="DomainObject.Predmet.ProtuStrankaListFormatedWithAdress_1">
      <item>Biciklistički klub Karlovac 1889, Banija 41, 47000 Karlovac</item>
    </derivirana_varijabla>
  </DomainObject.Predmet.ProtuStrankaListFormatedWithAdress>
  <DomainObject.Predmet.ProtuStrankaListFormatedWithAdressOIB>
    <izvorni_sadrzaj>
      <item>Biciklistički klub Karlovac 1889, OIB 98103849977, Banija 41, 47000 Karlovac</item>
    </izvorni_sadrzaj>
    <derivirana_varijabla naziv="DomainObject.Predmet.ProtuStrankaListFormatedWithAdressOIB_1">
      <item>Biciklistički klub Karlovac 1889, OIB 98103849977, Banija 41, 47000 Karlovac</item>
    </derivirana_varijabla>
  </DomainObject.Predmet.ProtuStrankaListFormatedWithAdressOIB>
  <DomainObject.Predmet.ProtuStrankaListNazivFormated>
    <izvorni_sadrzaj>
      <item>Biciklistički klub Karlovac 1889</item>
    </izvorni_sadrzaj>
    <derivirana_varijabla naziv="DomainObject.Predmet.ProtuStrankaListNazivFormated_1">
      <item>Biciklistički klub Karlovac 1889</item>
    </derivirana_varijabla>
  </DomainObject.Predmet.ProtuStrankaListNazivFormated>
  <DomainObject.Predmet.ProtuStrankaListNazivFormatedOIB>
    <izvorni_sadrzaj>
      <item>Biciklistički klub Karlovac 1889, OIB 98103849977</item>
    </izvorni_sadrzaj>
    <derivirana_varijabla naziv="DomainObject.Predmet.ProtuStrankaListNazivFormatedOIB_1">
      <item>Biciklistički klub Karlovac 1889, OIB 98103849977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2016.</izvorni_sadrzaj>
    <derivirana_varijabla naziv="DomainObject.Datum_1">31.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Karlovac</izvorni_sadrzaj>
    <derivirana_varijabla naziv="DomainObject.Predmet.StrankaIDrugi_1">Fina, RC Zagreb, podružnica Karlovac</derivirana_varijabla>
  </DomainObject.Predmet.StrankaIDrugi>
  <DomainObject.Predmet.ProtustrankaIDrugi>
    <izvorni_sadrzaj>Biciklistički klub Karlovac 1889</izvorni_sadrzaj>
    <derivirana_varijabla naziv="DomainObject.Predmet.ProtustrankaIDrugi_1">Biciklistički klub Karlovac 1889</derivirana_varijabla>
  </DomainObject.Predmet.ProtustrankaIDrugi>
  <DomainObject.Predmet.StrankaIDrugiAdressOIB>
    <izvorni_sadrzaj>Fina, RC Zagreb, podružnica Karlovac, OIB 85821130368, Vitezovićeva 1, 47000 Karlovac</izvorni_sadrzaj>
    <derivirana_varijabla naziv="DomainObject.Predmet.StrankaIDrugiAdressOIB_1">Fina, RC Zagreb, podružnica Karlovac, OIB 85821130368, Vitezovićeva 1, 47000 Karlovac</derivirana_varijabla>
  </DomainObject.Predmet.StrankaIDrugiAdressOIB>
  <DomainObject.Predmet.ProtustrankaIDrugiAdressOIB>
    <izvorni_sadrzaj>Biciklistički klub Karlovac 1889, OIB 98103849977, Banija 41, 47000 Karlovac</izvorni_sadrzaj>
    <derivirana_varijabla naziv="DomainObject.Predmet.ProtustrankaIDrugiAdressOIB_1">Biciklistički klub Karlovac 1889, OIB 98103849977, Banija 41,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Biciklistički klub Karlovac 1889</item>
      <item>Fina, RC Zagreb, podružnica Karlovac</item>
    </izvorni_sadrzaj>
    <derivirana_varijabla naziv="DomainObject.Predmet.SudioniciListNaziv_1">
      <item>Biciklistički klub Karlovac 1889</item>
      <item>Fina, RC Zagreb, podružnica Karlovac</item>
    </derivirana_varijabla>
  </DomainObject.Predmet.SudioniciListNaziv>
  <DomainObject.Predmet.SudioniciListAdressOIB>
    <izvorni_sadrzaj>
      <item>Biciklistički klub Karlovac 1889, OIB 98103849977, Banija 41,47000 Karlovac</item>
      <item>Fina, RC Zagreb, podružnica Karlovac, OIB 85821130368, Vitezovićeva 1,47000 Karlovac</item>
    </izvorni_sadrzaj>
    <derivirana_varijabla naziv="DomainObject.Predmet.SudioniciListAdressOIB_1">
      <item>Biciklistički klub Karlovac 1889, OIB 98103849977, Banija 41,47000 Karlovac</item>
      <item>Fina, RC Zagreb, podružnica Karlovac, OIB 85821130368, Vitezovićeva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98103849977</item>
      <item>, OIB 85821130368</item>
    </izvorni_sadrzaj>
    <derivirana_varijabla naziv="DomainObject.Predmet.SudioniciListNazivOIB_1">
      <item>, OIB 98103849977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479EF5-5960-4CD5-B7F9-63D4344653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389</properties:Words>
  <properties:Characters>2156</properties:Characters>
  <properties:Lines>57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2543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2016-05-31T10:27:00Z</dcterms:created>
  <dc:creator>Korisnik</dc:creator>
  <cp:keywords/>
  <cp:lastModifiedBy>wsadmin</cp:lastModifiedBy>
  <cp:lastPrinted>2016-05-30T11:49:00Z</cp:lastPrinted>
  <dcterms:modified xmlns:xsi="http://www.w3.org/2001/XMLSchema-instance" xsi:type="dcterms:W3CDTF">2016-05-31T11:02:00Z</dcterms:modified>
  <cp:revision>4</cp:revision>
  <dc:subject/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