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dc89" w14:paraId="01ddc89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F30FD6">
        <w:t>1841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F30FD6">
        <w:rPr>
          <w:lang w:val="hr-HR"/>
        </w:rPr>
        <w:t>RENOVATIO</w:t>
      </w:r>
      <w:r w:rsidR="00346B21">
        <w:rPr>
          <w:lang w:val="hr-HR"/>
        </w:rPr>
        <w:t xml:space="preserve"> 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Omiš, Put Skalica 5</w:t>
      </w:r>
      <w:r w:rsidR="007539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F30FD6">
        <w:rPr>
          <w:lang w:val="hr-HR"/>
        </w:rPr>
        <w:t xml:space="preserve"> 01450284564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F30FD6">
        <w:rPr>
          <w:lang w:val="hr-HR"/>
        </w:rPr>
        <w:t>S: 060241194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F30FD6" w:rsidRPr="00F30FD6">
        <w:rPr>
          <w:lang w:val="hr-HR"/>
        </w:rPr>
        <w:t>RENOVATIO d.o.o., Omiš, Put Skalica 5, OIB: 01450284564, MBS: 060241194</w:t>
      </w:r>
      <w:r w:rsidR="00F30FD6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926DB3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926DB3">
        <w:rPr>
          <w:lang w:val="hr-HR"/>
        </w:rPr>
        <w:t>30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926DB3">
        <w:t>Vencel Čuljak, mag. ekonomskih znanosti iz Osijeka, Plješevička 16 E, OIB: 60951188779.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F30FD6" w:rsidRPr="00F30FD6">
        <w:rPr>
          <w:lang w:val="hr-HR"/>
        </w:rPr>
        <w:t>RENOVATIO d.o.o., Omiš, Put Skalica 5, OIB: 01450284564, MBS: 060241194.</w:t>
      </w:r>
      <w:r w:rsidR="00F30FD6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>: FINA), 2.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6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53985">
      <w:t>8</w:t>
    </w:r>
    <w:r w:rsidR="00F30FD6">
      <w:t>41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664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26DB3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BE084D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4320"/>
    <w:rsid w:val="00EC0210"/>
    <w:rsid w:val="00ED599A"/>
    <w:rsid w:val="00F30FD6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4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6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6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6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6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4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6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6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6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6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St-1841/2015</izvorni_sadrzaj>
    <derivirana_varijabla naziv="DomainObject.Predmet.OznakaBroj_1">St-1841/2015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RENOVATIO za trgovinu i usluge, putnička agencija društvo s ograničenom odgovornošću</izvorni_sadrzaj>
    <derivirana_varijabla naziv="DomainObject.Predmet.ProtustrankaFormated_1">  RENOVATIO za trgovinu i usluge, putnička agencija društvo s ograničenom odgovornošću</derivirana_varijabla>
  </DomainObject.Predmet.ProtustrankaFormated>
  <DomainObject.Predmet.ProtustrankaFormatedOIB>
    <izvorni_sadrzaj>  RENOVATIO za trgovinu i usluge, putnička agencija društvo s ograničenom odgovornošću, OIB 01450284564</izvorni_sadrzaj>
    <derivirana_varijabla naziv="DomainObject.Predmet.ProtustrankaFormatedOIB_1">  RENOVATIO za trgovinu i usluge, putnička agencija društvo s ograničenom odgovornošću, OIB 01450284564</derivirana_varijabla>
  </DomainObject.Predmet.ProtustrankaFormatedOIB>
  <DomainObject.Predmet.ProtustrankaFormatedWithAdress>
    <izvorni_sadrzaj> RENOVATIO za trgovinu i usluge, putnička agencija društvo s ograničenom odgovornošću, Put Skalica 5, 21310 Omiš</izvorni_sadrzaj>
    <derivirana_varijabla naziv="DomainObject.Predmet.ProtustrankaFormatedWithAdress_1"> RENOVATIO za trgovinu i usluge, putnička agencija društvo s ograničenom odgovornošću, Put Skalica 5, 21310 Omiš</derivirana_varijabla>
  </DomainObject.Predmet.ProtustrankaFormatedWithAdress>
  <DomainObject.Predmet.ProtustrankaFormatedWithAdressOIB>
    <izvorni_sadrzaj> RENOVATIO za trgovinu i usluge, putnička agencija društvo s ograničenom odgovornošću, OIB 01450284564, Put Skalica 5, 21310 Omiš</izvorni_sadrzaj>
    <derivirana_varijabla naziv="DomainObject.Predmet.ProtustrankaFormatedWithAdressOIB_1"> RENOVATIO za trgovinu i usluge, putnička agencija društvo s ograničenom odgovornošću, OIB 01450284564, Put Skalica 5, 21310 Omiš</derivirana_varijabla>
  </DomainObject.Predmet.ProtustrankaFormatedWithAdressOIB>
  <DomainObject.Predmet.ProtustrankaWithAdress>
    <izvorni_sadrzaj>RENOVATIO za trgovinu i usluge, putnička agencija društvo s ograničenom odgovornošću Put Skalica 5, 21310 Omiš</izvorni_sadrzaj>
    <derivirana_varijabla naziv="DomainObject.Predmet.ProtustrankaWithAdress_1">RENOVATIO za trgovinu i usluge, putnička agencija društvo s ograničenom odgovornošću Put Skalica 5, 21310 Omiš</derivirana_varijabla>
  </DomainObject.Predmet.ProtustrankaWithAdress>
  <DomainObject.Predmet.ProtustrankaWithAdressOIB>
    <izvorni_sadrzaj>RENOVATIO za trgovinu i usluge, putnička agencija društvo s ograničenom odgovornošću, OIB 01450284564, Put Skalica 5, 21310 Omiš</izvorni_sadrzaj>
    <derivirana_varijabla naziv="DomainObject.Predmet.ProtustrankaWithAdressOIB_1">RENOVATIO za trgovinu i usluge, putnička agencija društvo s ograničenom odgovornošću, OIB 01450284564, Put Skalica 5, 21310 Omiš</derivirana_varijabla>
  </DomainObject.Predmet.ProtustrankaWithAdressOIB>
  <DomainObject.Predmet.ProtustrankaNazivFormated>
    <izvorni_sadrzaj>RENOVATIO za trgovinu i usluge, putnička agencija društvo s ograničenom odgovornošću</izvorni_sadrzaj>
    <derivirana_varijabla naziv="DomainObject.Predmet.ProtustrankaNazivFormated_1">RENOVATIO za trgovinu i usluge, putnička agencija društvo s ograničenom odgovornošću</derivirana_varijabla>
  </DomainObject.Predmet.ProtustrankaNazivFormated>
  <DomainObject.Predmet.ProtustrankaNazivFormatedOIB>
    <izvorni_sadrzaj>RENOVATIO za trgovinu i usluge, putnička agencija društvo s ograničenom odgovornošću, OIB 01450284564</izvorni_sadrzaj>
    <derivirana_varijabla naziv="DomainObject.Predmet.ProtustrankaNazivFormatedOIB_1">RENOVATIO za trgovinu i usluge, putnička agencija društvo s ograničenom odgovornošću, OIB 01450284564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10484.68</izvorni_sadrzaj>
    <derivirana_varijabla naziv="DomainObject.Predmet.TrenutnaVrijednost_1">10484.68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RENOVATIO za trgovinu i usluge, putnička agencija društvo s ograničenom odgovornošću</item>
    </izvorni_sadrzaj>
    <derivirana_varijabla naziv="DomainObject.Predmet.ProtuStrankaListFormated_1">
      <item>RENOVATIO za trgovinu i usluge, putnička agencija društvo s ograničenom odgovornošću</item>
    </derivirana_varijabla>
  </DomainObject.Predmet.ProtuStrankaListFormated>
  <DomainObject.Predmet.ProtuStrankaListFormatedOIB>
    <izvorni_sadrzaj>
      <item>RENOVATIO za trgovinu i usluge, putnička agencija društvo s ograničenom odgovornošću, OIB 01450284564</item>
    </izvorni_sadrzaj>
    <derivirana_varijabla naziv="DomainObject.Predmet.ProtuStrankaListFormatedOIB_1">
      <item>RENOVATIO za trgovinu i usluge, putnička agencija društvo s ograničenom odgovornošću, OIB 01450284564</item>
    </derivirana_varijabla>
  </DomainObject.Predmet.ProtuStrankaListFormatedOIB>
  <DomainObject.Predmet.ProtuStrankaListFormatedWithAdress>
    <izvorni_sadrzaj>
      <item>RENOVATIO za trgovinu i usluge, putnička agencija društvo s ograničenom odgovornošću, Put Skalica 5, 21310 Omiš</item>
    </izvorni_sadrzaj>
    <derivirana_varijabla naziv="DomainObject.Predmet.ProtuStrankaListFormatedWithAdress_1">
      <item>RENOVATIO za trgovinu i usluge, putnička agencija društvo s ograničenom odgovornošću, Put Skalica 5, 21310 Omiš</item>
    </derivirana_varijabla>
  </DomainObject.Predmet.ProtuStrankaListFormatedWithAdress>
  <DomainObject.Predmet.ProtuStrankaListFormatedWithAdressOIB>
    <izvorni_sadrzaj>
      <item>RENOVATIO za trgovinu i usluge, putnička agencija društvo s ograničenom odgovornošću, OIB 01450284564, Put Skalica 5, 21310 Omiš</item>
    </izvorni_sadrzaj>
    <derivirana_varijabla naziv="DomainObject.Predmet.ProtuStrankaListFormatedWithAdressOIB_1">
      <item>RENOVATIO za trgovinu i usluge, putnička agencija društvo s ograničenom odgovornošću, OIB 01450284564, Put Skalica 5, 21310 Omiš</item>
    </derivirana_varijabla>
  </DomainObject.Predmet.ProtuStrankaListFormatedWithAdressOIB>
  <DomainObject.Predmet.ProtuStrankaListNazivFormated>
    <izvorni_sadrzaj>
      <item>RENOVATIO za trgovinu i usluge, putnička agencija društvo s ograničenom odgovornošću</item>
    </izvorni_sadrzaj>
    <derivirana_varijabla naziv="DomainObject.Predmet.ProtuStrankaListNazivFormated_1">
      <item>RENOVATIO za trgovinu i usluge, putnička agencija društvo s ograničenom odgovornošću</item>
    </derivirana_varijabla>
  </DomainObject.Predmet.ProtuStrankaListNazivFormated>
  <DomainObject.Predmet.ProtuStrankaListNazivFormatedOIB>
    <izvorni_sadrzaj>
      <item>RENOVATIO za trgovinu i usluge, putnička agencija društvo s ograničenom odgovornošću, OIB 01450284564</item>
    </izvorni_sadrzaj>
    <derivirana_varijabla naziv="DomainObject.Predmet.ProtuStrankaListNazivFormatedOIB_1">
      <item>RENOVATIO za trgovinu i usluge, putnička agencija društvo s ograničenom odgovornošću, OIB 01450284564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RENOVATIO za trgovinu i usluge, putnička agencija društvo s ograničenom odgovornošću</izvorni_sadrzaj>
    <derivirana_varijabla naziv="DomainObject.Predmet.ProtustrankaIDrugi_1">RENOVATIO za trgovinu i usluge, putnička agencija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RENOVATIO za trgovinu i usluge, putnička agencija društvo s ograničenom odgovornošću, OIB 01450284564, Put Skalica 5, 21310 Omiš</izvorni_sadrzaj>
    <derivirana_varijabla naziv="DomainObject.Predmet.ProtustrankaIDrugiAdressOIB_1">RENOVATIO za trgovinu i usluge, putnička agencija društvo s ograničenom odgovornošću, OIB 01450284564, Put Skalica 5,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RENOVATIO za trgovinu i usluge, putnička agencija društvo s ograničenom odgovornošću</item>
      <item>FINANCIJSKA AGENCIJA, RC SPLIT</item>
    </izvorni_sadrzaj>
    <derivirana_varijabla naziv="DomainObject.Predmet.SudioniciListNaziv_1">
      <item>RENOVATIO za trgovinu i usluge, putnička agencija društvo s ograničenom odgovornošću</item>
      <item>FINANCIJSKA AGENCIJA, RC SPLIT</item>
    </derivirana_varijabla>
  </DomainObject.Predmet.SudioniciListNaziv>
  <DomainObject.Predmet.SudioniciListAdressOIB>
    <izvorni_sadrzaj>
      <item>RENOVATIO za trgovinu i usluge, putnička agencija društvo s ograničenom odgovornošću, OIB 01450284564, Put Skalica 5,21310 Omiš</item>
      <item>FINANCIJSKA AGENCIJA, RC SPLIT, OIB 85821130368, Mažuranićevo šetalište 24 b,21000 Split</item>
    </izvorni_sadrzaj>
    <derivirana_varijabla naziv="DomainObject.Predmet.SudioniciListAdressOIB_1">
      <item>RENOVATIO za trgovinu i usluge, putnička agencija društvo s ograničenom odgovornošću, OIB 01450284564, Put Skalica 5,21310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01450284564</item>
      <item>, OIB 85821130368</item>
    </izvorni_sadrzaj>
    <derivirana_varijabla naziv="DomainObject.Predmet.SudioniciListNazivOIB_1">
      <item>, OIB 01450284564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3294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2016-03-23T09:31:00Z</dcterms:created>
  <dc:creator>Lari Glavaš</dc:creator>
  <cp:lastModifiedBy>Lari Glavaš</cp:lastModifiedBy>
  <cp:lastPrinted>2016-03-23T09:30:00Z</cp:lastPrinted>
  <dcterms:modified xmlns:xsi="http://www.w3.org/2001/XMLSchema-instance" xsi:type="dcterms:W3CDTF">2016-03-23T09:31:00Z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