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dbe0" w14:paraId="871dbe0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EC6FAA">
        <w:rPr>
          <w:b/>
        </w:rPr>
        <w:t>1120</w:t>
      </w:r>
      <w:r w:rsidR="00227BE6" w:rsidRPr="00227BE6">
        <w:rPr>
          <w:b/>
        </w:rPr>
        <w:t>/201</w:t>
      </w:r>
      <w:r w:rsidR="00EC6FAA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EC6FAA" w:rsidRPr="00EC6FAA">
        <w:t>HAIR COUTURE d.o.o., Šimićeva 11, 21000 Split, OIB: 80945775785</w:t>
      </w:r>
      <w:r w:rsidRPr="008F7C03">
        <w:t xml:space="preserve">, dana </w:t>
      </w:r>
      <w:r w:rsidR="001D7AF5">
        <w:t>06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C6FAA" w:rsidRPr="00EC6FAA">
        <w:t>HAIR COUTURE d.o.o., Šimićeva 11, 21000 Split, OIB: 80945775785</w:t>
      </w:r>
      <w:r w:rsidR="00EC6FAA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EC6FAA">
        <w:t>1120</w:t>
      </w:r>
      <w:r w:rsidR="005A5C16">
        <w:t>201</w:t>
      </w:r>
      <w:r w:rsidR="00EC6FAA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EC6FAA">
        <w:t>1120</w:t>
      </w:r>
      <w:r w:rsidR="005A5C16">
        <w:t>/</w:t>
      </w:r>
      <w:r w:rsidR="005577B3">
        <w:t>20</w:t>
      </w:r>
      <w:r w:rsidR="005A5C16">
        <w:t>1</w:t>
      </w:r>
      <w:r w:rsidR="00EC6FAA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EC6FAA" w:rsidP="001D7AF5" w:rsidR="001D7AF5">
      <w:pPr>
        <w:ind w:firstLine="708"/>
        <w:jc w:val="both"/>
      </w:pPr>
      <w:r w:rsidRPr="00EC6FAA">
        <w:t>Predlagatelj Financijska agencija je prijedlogom predložio otvaranje stečajnog postupka nad dužnikom HAIR COUTURE d.o.o., Šimićeva 11, 21000 Split, OIB: 80945775785. U prijedlogu se u bitnome navodi da temeljem čl. 110. st. 1. SZ-a podnosi prijedlog, te da na dan 27.11.2017.g. dužnik ima u očevidniku redoslijeda osnova za plaćanje evidentirane osnove za plaćanje u neprekinutom razdoblju od 120 dana u ukupnom iznosu od 265.141,51 kuna u koji iznos je uračunata kamata i naknada predlagatelja za provedbu ovrhe na novčanim sredstvima. Navodi se da dužnik ima 2 zaposlenog, te da ima otvoren račun kod Zagrebačke banke d.d.</w:t>
      </w:r>
    </w:p>
    <w:p w:rsidRDefault="00EC6FAA" w:rsidP="001D7AF5" w:rsidR="00EC6FAA">
      <w:pPr>
        <w:ind w:firstLine="708"/>
        <w:jc w:val="both"/>
      </w:pPr>
    </w:p>
    <w:p w:rsidRDefault="004F2D4C" w:rsidP="001D7AF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7A2618">
        <w:t>I</w:t>
      </w:r>
      <w:r w:rsidR="001D7AF5">
        <w:t xml:space="preserve">z potvrde Općinskog suda u Splitu, zk odjel </w:t>
      </w:r>
      <w:r w:rsidR="00EC6FAA">
        <w:t>Split</w:t>
      </w:r>
      <w:r w:rsidR="001D7AF5">
        <w:t xml:space="preserve"> je vidljivo da dužnik nije upisan kao vlasnik nekretnina na području tog zk odjela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A2618">
        <w:t>16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EC6FAA">
        <w:t>456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1D7AF5">
        <w:rPr>
          <w:b/>
        </w:rPr>
        <w:t>06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07AD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C6FAA">
      <w:rPr>
        <w:rFonts w:hAnsi="Book Antiqua" w:ascii="Book Antiqua"/>
        <w:b/>
        <w:sz w:val="20"/>
        <w:szCs w:val="20"/>
      </w:rPr>
      <w:t>1120</w:t>
    </w:r>
    <w:r w:rsidR="005A5C16">
      <w:rPr>
        <w:rFonts w:hAnsi="Book Antiqua" w:ascii="Book Antiqua"/>
        <w:b/>
        <w:sz w:val="20"/>
        <w:szCs w:val="20"/>
      </w:rPr>
      <w:t>/201</w:t>
    </w:r>
    <w:r w:rsidR="00EC6FAA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07ADC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C6FAA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07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A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A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A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A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07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A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A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A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A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St-1120/2017</izvorni_sadrzaj>
    <derivirana_varijabla naziv="DomainObject.Predmet.OznakaBroj_1">St-1120/2017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</izvorni_sadrzaj>
    <derivirana_varijabla naziv="DomainObject.Predmet.PrimjedbaSuca_1">2 zaposlenih</derivirana_varijabla>
  </DomainObject.Predmet.PrimjedbaSuca>
  <DomainObject.Predmet.ProtustrankaFormated>
    <izvorni_sadrzaj>  HAIR COUTURE društvo s ograničenom odgovornošću za usluge</izvorni_sadrzaj>
    <derivirana_varijabla naziv="DomainObject.Predmet.ProtustrankaFormated_1">  HAIR COUTURE društvo s ograničenom odgovornošću za usluge</derivirana_varijabla>
  </DomainObject.Predmet.ProtustrankaFormated>
  <DomainObject.Predmet.ProtustrankaFormatedOIB>
    <izvorni_sadrzaj>  HAIR COUTURE društvo s ograničenom odgovornošću za usluge, OIB 80945775785</izvorni_sadrzaj>
    <derivirana_varijabla naziv="DomainObject.Predmet.ProtustrankaFormatedOIB_1">  HAIR COUTURE društvo s ograničenom odgovornošću za usluge, OIB 80945775785</derivirana_varijabla>
  </DomainObject.Predmet.ProtustrankaFormatedOIB>
  <DomainObject.Predmet.ProtustrankaFormatedWithAdress>
    <izvorni_sadrzaj> HAIR COUTURE društvo s ograničenom odgovornošću za usluge, Šimićeva 11, 21000 Split</izvorni_sadrzaj>
    <derivirana_varijabla naziv="DomainObject.Predmet.ProtustrankaFormatedWithAdress_1"> HAIR COUTURE društvo s ograničenom odgovornošću za usluge, Šimićeva 11, 21000 Split</derivirana_varijabla>
  </DomainObject.Predmet.ProtustrankaFormatedWithAdress>
  <DomainObject.Predmet.ProtustrankaFormatedWithAdressOIB>
    <izvorni_sadrzaj> HAIR COUTURE društvo s ograničenom odgovornošću za usluge, OIB 80945775785, Šimićeva 11, 21000 Split</izvorni_sadrzaj>
    <derivirana_varijabla naziv="DomainObject.Predmet.ProtustrankaFormatedWithAdressOIB_1"> HAIR COUTURE društvo s ograničenom odgovornošću za usluge, OIB 80945775785, Šimićeva 11, 21000 Split</derivirana_varijabla>
  </DomainObject.Predmet.ProtustrankaFormatedWithAdressOIB>
  <DomainObject.Predmet.ProtustrankaWithAdress>
    <izvorni_sadrzaj>HAIR COUTURE društvo s ograničenom odgovornošću za usluge Šimićeva 11, 21000 Split</izvorni_sadrzaj>
    <derivirana_varijabla naziv="DomainObject.Predmet.ProtustrankaWithAdress_1">HAIR COUTURE društvo s ograničenom odgovornošću za usluge Šimićeva 11, 21000 Split</derivirana_varijabla>
  </DomainObject.Predmet.ProtustrankaWithAdress>
  <DomainObject.Predmet.ProtustrankaWithAdressOIB>
    <izvorni_sadrzaj>HAIR COUTURE društvo s ograničenom odgovornošću za usluge, OIB 80945775785, Šimićeva 11, 21000 Split</izvorni_sadrzaj>
    <derivirana_varijabla naziv="DomainObject.Predmet.ProtustrankaWithAdressOIB_1">HAIR COUTURE društvo s ograničenom odgovornošću za usluge, OIB 80945775785, Šimićeva 11, 21000 Split</derivirana_varijabla>
  </DomainObject.Predmet.ProtustrankaWithAdressOIB>
  <DomainObject.Predmet.ProtustrankaNazivFormated>
    <izvorni_sadrzaj>HAIR COUTURE društvo s ograničenom odgovornošću za usluge</izvorni_sadrzaj>
    <derivirana_varijabla naziv="DomainObject.Predmet.ProtustrankaNazivFormated_1">HAIR COUTURE društvo s ograničenom odgovornošću za usluge</derivirana_varijabla>
  </DomainObject.Predmet.ProtustrankaNazivFormated>
  <DomainObject.Predmet.ProtustrankaNazivFormatedOIB>
    <izvorni_sadrzaj>HAIR COUTURE društvo s ograničenom odgovornošću za usluge, OIB 80945775785</izvorni_sadrzaj>
    <derivirana_varijabla naziv="DomainObject.Predmet.ProtustrankaNazivFormatedOIB_1">HAIR COUTURE društvo s ograničenom odgovornošću za usluge, OIB 80945775785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265141.51</izvorni_sadrzaj>
    <derivirana_varijabla naziv="DomainObject.Predmet.TrenutnaVrijednost_1">265141.51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HAIR COUTURE društvo s ograničenom odgovornošću za usluge</item>
    </izvorni_sadrzaj>
    <derivirana_varijabla naziv="DomainObject.Predmet.ProtuStrankaListFormated_1">
      <item>HAIR COUTURE društvo s ograničenom odgovornošću za usluge</item>
    </derivirana_varijabla>
  </DomainObject.Predmet.ProtuStrankaListFormated>
  <DomainObject.Predmet.ProtuStrankaListFormatedOIB>
    <izvorni_sadrzaj>
      <item>HAIR COUTURE društvo s ograničenom odgovornošću za usluge, OIB 80945775785</item>
    </izvorni_sadrzaj>
    <derivirana_varijabla naziv="DomainObject.Predmet.ProtuStrankaListFormatedOIB_1">
      <item>HAIR COUTURE društvo s ograničenom odgovornošću za usluge, OIB 80945775785</item>
    </derivirana_varijabla>
  </DomainObject.Predmet.ProtuStrankaListFormatedOIB>
  <DomainObject.Predmet.ProtuStrankaListFormatedWithAdress>
    <izvorni_sadrzaj>
      <item>HAIR COUTURE društvo s ograničenom odgovornošću za usluge, Šimićeva 11, 21000 Split</item>
    </izvorni_sadrzaj>
    <derivirana_varijabla naziv="DomainObject.Predmet.ProtuStrankaListFormatedWithAdress_1">
      <item>HAIR COUTURE društvo s ograničenom odgovornošću za usluge, Šimićeva 11, 21000 Split</item>
    </derivirana_varijabla>
  </DomainObject.Predmet.ProtuStrankaListFormatedWithAdress>
  <DomainObject.Predmet.ProtuStrankaListFormatedWithAdressOIB>
    <izvorni_sadrzaj>
      <item>HAIR COUTURE društvo s ograničenom odgovornošću za usluge, OIB 80945775785, Šimićeva 11, 21000 Split</item>
    </izvorni_sadrzaj>
    <derivirana_varijabla naziv="DomainObject.Predmet.ProtuStrankaListFormatedWithAdressOIB_1">
      <item>HAIR COUTURE društvo s ograničenom odgovornošću za usluge, OIB 80945775785, Šimićeva 11, 21000 Split</item>
    </derivirana_varijabla>
  </DomainObject.Predmet.ProtuStrankaListFormatedWithAdressOIB>
  <DomainObject.Predmet.ProtuStrankaListNazivFormated>
    <izvorni_sadrzaj>
      <item>HAIR COUTURE društvo s ograničenom odgovornošću za usluge</item>
    </izvorni_sadrzaj>
    <derivirana_varijabla naziv="DomainObject.Predmet.ProtuStrankaListNazivFormated_1">
      <item>HAIR COUTURE društvo s ograničenom odgovornošću za usluge</item>
    </derivirana_varijabla>
  </DomainObject.Predmet.ProtuStrankaListNazivFormated>
  <DomainObject.Predmet.ProtuStrankaListNazivFormatedOIB>
    <izvorni_sadrzaj>
      <item>HAIR COUTURE društvo s ograničenom odgovornošću za usluge, OIB 80945775785</item>
    </izvorni_sadrzaj>
    <derivirana_varijabla naziv="DomainObject.Predmet.ProtuStrankaListNazivFormatedOIB_1">
      <item>HAIR COUTURE društvo s ograničenom odgovornošću za usluge, OIB 80945775785</item>
    </derivirana_varijabla>
  </DomainObject.Predmet.ProtuStrankaListNazivFormatedOIB>
  <DomainObject.Predmet.OstaliListFormated>
    <izvorni_sadrzaj>
      <item>Nikola Lovrić</item>
    </izvorni_sadrzaj>
    <derivirana_varijabla naziv="DomainObject.Predmet.OstaliListFormated_1">
      <item>Nikola Lovrić</item>
    </derivirana_varijabla>
  </DomainObject.Predmet.OstaliListFormated>
  <DomainObject.Predmet.OstaliListFormatedOIB>
    <izvorni_sadrzaj>
      <item>Nikola Lovrić, OIB 12699466795</item>
    </izvorni_sadrzaj>
    <derivirana_varijabla naziv="DomainObject.Predmet.OstaliListFormatedOIB_1">
      <item>Nikola Lovrić, OIB 12699466795</item>
    </derivirana_varijabla>
  </DomainObject.Predmet.OstaliListFormatedOIB>
  <DomainObject.Predmet.OstaliListFormatedWithAdress>
    <izvorni_sadrzaj>
      <item>Nikola Lovrić, Mitnička 9, 21000 Split</item>
    </izvorni_sadrzaj>
    <derivirana_varijabla naziv="DomainObject.Predmet.OstaliListFormatedWithAdress_1">
      <item>Nikola Lovrić, Mitnička 9, 21000 Split</item>
    </derivirana_varijabla>
  </DomainObject.Predmet.OstaliListFormatedWithAdress>
  <DomainObject.Predmet.OstaliListFormatedWithAdressOIB>
    <izvorni_sadrzaj>
      <item>Nikola Lovrić, OIB 12699466795, Mitnička 9, 21000 Split</item>
    </izvorni_sadrzaj>
    <derivirana_varijabla naziv="DomainObject.Predmet.OstaliListFormatedWithAdressOIB_1">
      <item>Nikola Lovrić, OIB 12699466795, Mitnička 9, 21000 Split</item>
    </derivirana_varijabla>
  </DomainObject.Predmet.OstaliListFormatedWithAdressOIB>
  <DomainObject.Predmet.OstaliListNazivFormated>
    <izvorni_sadrzaj>
      <item>Nikola Lovrić</item>
    </izvorni_sadrzaj>
    <derivirana_varijabla naziv="DomainObject.Predmet.OstaliListNazivFormated_1">
      <item>Nikola Lovrić</item>
    </derivirana_varijabla>
  </DomainObject.Predmet.OstaliListNazivFormated>
  <DomainObject.Predmet.OstaliListNazivFormatedOIB>
    <izvorni_sadrzaj>
      <item>Nikola Lovrić, OIB 12699466795</item>
    </izvorni_sadrzaj>
    <derivirana_varijabla naziv="DomainObject.Predmet.OstaliListNazivFormatedOIB_1">
      <item>Nikola Lovrić, OIB 12699466795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HAIR COUTURE društvo s ograničenom odgovornošću za usluge</izvorni_sadrzaj>
    <derivirana_varijabla naziv="DomainObject.Predmet.ProtustrankaIDrugi_1">HAIR COUTURE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HAIR COUTURE društvo s ograničenom odgovornošću za usluge, OIB 80945775785, Šimićeva 11, 21000 Split</izvorni_sadrzaj>
    <derivirana_varijabla naziv="DomainObject.Predmet.ProtustrankaIDrugiAdressOIB_1">HAIR COUTURE društvo s ograničenom odgovornošću za usluge, OIB 80945775785, Šimićeva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HAIR COUTURE društvo s ograničenom odgovornošću za usluge</item>
      <item>FINANCIJSKA AGENCIJA, RC SPLIT</item>
      <item>Nikola Lovrić</item>
    </izvorni_sadrzaj>
    <derivirana_varijabla naziv="DomainObject.Predmet.SudioniciListNaziv_1">
      <item>HAIR COUTURE društvo s ograničenom odgovornošću za usluge</item>
      <item>FINANCIJSKA AGENCIJA, RC SPLIT</item>
      <item>Nikola Lovrić</item>
    </derivirana_varijabla>
  </DomainObject.Predmet.SudioniciListNaziv>
  <DomainObject.Predmet.SudioniciListAdressOIB>
    <izvorni_sadrzaj>
      <item>HAIR COUTURE društvo s ograničenom odgovornošću za usluge, OIB 80945775785, Šimićeva 11,21000 Split</item>
      <item>FINANCIJSKA AGENCIJA, RC SPLIT, OIB 85821130368, Mažuranićevo šetalište 24 b,21000 Split</item>
      <item>Nikola Lovrić, OIB 12699466795, Mitnička 9,21000 Split</item>
    </izvorni_sadrzaj>
    <derivirana_varijabla naziv="DomainObject.Predmet.SudioniciListAdressOIB_1">
      <item>HAIR COUTURE društvo s ograničenom odgovornošću za usluge, OIB 80945775785, Šimićeva 11,21000 Split</item>
      <item>FINANCIJSKA AGENCIJA, RC SPLIT, OIB 85821130368, Mažuranićevo šetalište 24 b,21000 Split</item>
      <item>Nikola Lovrić, OIB 12699466795, Mitnička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80945775785</item>
      <item>, OIB 85821130368</item>
      <item>, OIB 12699466795</item>
    </izvorni_sadrzaj>
    <derivirana_varijabla naziv="DomainObject.Predmet.SudioniciListNazivOIB_1">
      <item>, OIB 80945775785</item>
      <item>, OIB 85821130368</item>
      <item>, OIB 12699466795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5AA75-A8AA-46BB-851E-177CCF679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4773</properties:Characters>
  <properties:Lines>126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2018-09-06T07:12:00Z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2018-09-06T07:13:00Z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(1120 -17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