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073" w:rsidR="00E13F99" w:rsidP="00BC3073" w:rsidRDefault="00B2480F" w14:paraId="60f8f40" w14:textId="60f8f40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3F99" w:rsidP="00E13F99" w:rsidRDefault="00E13F99">
      <w:pPr>
        <w:jc w:val="both"/>
      </w:pPr>
      <w:r>
        <w:t>REPUBLIKA HRVATSKA</w:t>
      </w:r>
    </w:p>
    <w:p w:rsidR="00E13F99" w:rsidP="00E13F99" w:rsidRDefault="00E13F99">
      <w:pPr>
        <w:jc w:val="both"/>
      </w:pPr>
      <w:r>
        <w:t>Trgovački sud u Zagrebu</w:t>
      </w:r>
    </w:p>
    <w:p w:rsidR="00732263" w:rsidP="00732263" w:rsidRDefault="00E13F99">
      <w:pPr>
        <w:rPr>
          <w:rFonts w:cs="Times New Roman"/>
          <w:szCs w:val="24"/>
        </w:rPr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  <w:t xml:space="preserve">   </w:t>
      </w:r>
      <w:r w:rsidRPr="000620F6" w:rsidR="00732263">
        <w:rPr>
          <w:rFonts w:cs="Times New Roman"/>
          <w:szCs w:val="24"/>
        </w:rPr>
        <w:t xml:space="preserve">                                        </w:t>
      </w:r>
    </w:p>
    <w:p w:rsidR="00C52CB8" w:rsidP="00C52CB8" w:rsidRDefault="00C52CB8">
      <w:pPr>
        <w:jc w:val="right"/>
        <w:rPr>
          <w:szCs w:val="24"/>
        </w:rPr>
      </w:pPr>
      <w:r w:rsidRPr="00D2048C">
        <w:rPr>
          <w:szCs w:val="24"/>
        </w:rPr>
        <w:t xml:space="preserve">87. St-1120/2019  </w:t>
      </w:r>
    </w:p>
    <w:p w:rsidR="001F2219" w:rsidP="001F2219" w:rsidRDefault="001F2219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="00E13F99" w:rsidP="00E13F99" w:rsidRDefault="00E13F99">
      <w:pPr>
        <w:jc w:val="both"/>
      </w:pPr>
    </w:p>
    <w:p w:rsidRPr="00D2048C" w:rsidR="00C52CB8" w:rsidP="00C52CB8" w:rsidRDefault="00E13F99">
      <w:pPr>
        <w:ind w:firstLine="708"/>
        <w:jc w:val="both"/>
        <w:rPr>
          <w:szCs w:val="24"/>
        </w:rPr>
      </w:pPr>
      <w:r>
        <w:t xml:space="preserve">Trgovački sud u Zagrebu, sudac </w:t>
      </w:r>
      <w:r w:rsidR="009B4E32">
        <w:t>Marija Bakula Vugrinec</w:t>
      </w:r>
      <w:r>
        <w:t xml:space="preserve">, </w:t>
      </w:r>
      <w:r w:rsidRPr="001123B8" w:rsidR="00123952">
        <w:rPr>
          <w:szCs w:val="24"/>
        </w:rPr>
        <w:t xml:space="preserve">u stečajnom postupku u povodu prijedloga predlagatelja </w:t>
      </w:r>
      <w:r w:rsidRPr="00D2048C" w:rsidR="00C52CB8">
        <w:rPr>
          <w:szCs w:val="24"/>
        </w:rPr>
        <w:t xml:space="preserve">FINANCIJSKE AGENCIJE, </w:t>
      </w:r>
      <w:proofErr w:type="spellStart"/>
      <w:r w:rsidRPr="00D2048C" w:rsidR="00C52CB8">
        <w:rPr>
          <w:szCs w:val="24"/>
        </w:rPr>
        <w:t>OIB</w:t>
      </w:r>
      <w:proofErr w:type="spellEnd"/>
      <w:r w:rsidRPr="00D2048C" w:rsidR="00C52CB8">
        <w:rPr>
          <w:szCs w:val="24"/>
        </w:rPr>
        <w:t xml:space="preserve"> 85821130368, Zagreb, Ulica grada Vukovara 70, za pokretanje stečajnog postupka nad dužnikom MEDIA DOM d.o.o., </w:t>
      </w:r>
      <w:proofErr w:type="spellStart"/>
      <w:r w:rsidRPr="00D2048C" w:rsidR="00C52CB8">
        <w:rPr>
          <w:szCs w:val="24"/>
        </w:rPr>
        <w:t>OIB</w:t>
      </w:r>
      <w:proofErr w:type="spellEnd"/>
      <w:r w:rsidRPr="00D2048C" w:rsidR="00C52CB8">
        <w:rPr>
          <w:szCs w:val="24"/>
        </w:rPr>
        <w:t xml:space="preserve"> 70137136374, Zagreb, Avenija Dubrovnik 10, kojeg zastupa punomoćnica Kristina </w:t>
      </w:r>
      <w:proofErr w:type="spellStart"/>
      <w:r w:rsidRPr="00D2048C" w:rsidR="00C52CB8">
        <w:rPr>
          <w:szCs w:val="24"/>
        </w:rPr>
        <w:t>Rakuša</w:t>
      </w:r>
      <w:proofErr w:type="spellEnd"/>
      <w:r w:rsidRPr="00D2048C" w:rsidR="00C52CB8">
        <w:rPr>
          <w:szCs w:val="24"/>
        </w:rPr>
        <w:t xml:space="preserve">, odvjetnica u Zagrebu, </w:t>
      </w:r>
      <w:r w:rsidR="00C52CB8">
        <w:rPr>
          <w:szCs w:val="24"/>
        </w:rPr>
        <w:t>29</w:t>
      </w:r>
      <w:r w:rsidRPr="00D2048C" w:rsidR="00C52CB8">
        <w:rPr>
          <w:szCs w:val="24"/>
        </w:rPr>
        <w:t>. srpnja 2019.</w:t>
      </w:r>
    </w:p>
    <w:p w:rsidR="00E13F99" w:rsidP="00E13F99" w:rsidRDefault="00E13F99">
      <w:pPr>
        <w:jc w:val="both"/>
      </w:pPr>
    </w:p>
    <w:p w:rsidR="00E13F99" w:rsidP="00732263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="00E13F99" w:rsidP="00E13F99" w:rsidRDefault="00E13F99">
      <w:pPr>
        <w:jc w:val="both"/>
      </w:pPr>
    </w:p>
    <w:p w:rsidRPr="000B5A49" w:rsidR="009134FE" w:rsidP="009134FE" w:rsidRDefault="00177224">
      <w:pPr>
        <w:ind w:firstLine="720"/>
        <w:jc w:val="both"/>
        <w:rPr>
          <w:szCs w:val="24"/>
        </w:rPr>
      </w:pPr>
      <w:r>
        <w:rPr>
          <w:szCs w:val="24"/>
        </w:rPr>
        <w:t xml:space="preserve">Nalaže se Financijskoj agenciji </w:t>
      </w:r>
      <w:r w:rsidR="009134FE">
        <w:rPr>
          <w:szCs w:val="24"/>
        </w:rPr>
        <w:t>postupiti sukladno odredbi čl. 112. st. 4. Stečajnog zakona ("Narodne novine" broj 71/15 i 104/17; dalje: SZ)</w:t>
      </w:r>
      <w:r w:rsidR="00BD5EB8">
        <w:rPr>
          <w:szCs w:val="24"/>
        </w:rPr>
        <w:t xml:space="preserve"> i izdati nalog za oslobođenje sredstava zaplijenjenih </w:t>
      </w:r>
      <w:r w:rsidR="00884667">
        <w:rPr>
          <w:szCs w:val="24"/>
        </w:rPr>
        <w:t>za predujam za namiren</w:t>
      </w:r>
      <w:r w:rsidR="004842FA">
        <w:rPr>
          <w:szCs w:val="24"/>
        </w:rPr>
        <w:t>je troškova stečajnoga postupka</w:t>
      </w:r>
      <w:r w:rsidR="00884667">
        <w:rPr>
          <w:szCs w:val="24"/>
        </w:rPr>
        <w:t>.</w:t>
      </w:r>
    </w:p>
    <w:p w:rsidRPr="000B5A49" w:rsidR="00177224" w:rsidP="00177224" w:rsidRDefault="00177224">
      <w:pPr>
        <w:jc w:val="both"/>
        <w:rPr>
          <w:szCs w:val="24"/>
        </w:rPr>
      </w:pPr>
    </w:p>
    <w:p w:rsidRPr="000B5A49" w:rsidR="00177224" w:rsidP="00177224" w:rsidRDefault="00177224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Pr="000B5A49" w:rsidR="00177224" w:rsidP="00177224" w:rsidRDefault="00177224">
      <w:pPr>
        <w:jc w:val="center"/>
        <w:rPr>
          <w:szCs w:val="24"/>
        </w:rPr>
      </w:pPr>
    </w:p>
    <w:p w:rsidR="00905585" w:rsidP="00905585" w:rsidRDefault="00177224">
      <w:pPr>
        <w:ind w:firstLine="720"/>
        <w:jc w:val="both"/>
        <w:rPr>
          <w:szCs w:val="24"/>
        </w:rPr>
      </w:pPr>
      <w:r>
        <w:rPr>
          <w:szCs w:val="24"/>
        </w:rPr>
        <w:t xml:space="preserve">Sud je u ovom postupku donio rješenje </w:t>
      </w:r>
      <w:r w:rsidR="00123952">
        <w:rPr>
          <w:szCs w:val="24"/>
        </w:rPr>
        <w:t xml:space="preserve">o obustavi postupka nad dužnikom </w:t>
      </w:r>
      <w:r>
        <w:rPr>
          <w:szCs w:val="24"/>
        </w:rPr>
        <w:t>od</w:t>
      </w:r>
      <w:r w:rsidR="00123952">
        <w:rPr>
          <w:szCs w:val="24"/>
        </w:rPr>
        <w:t xml:space="preserve"> </w:t>
      </w:r>
      <w:r w:rsidR="00C52CB8">
        <w:rPr>
          <w:szCs w:val="24"/>
        </w:rPr>
        <w:t>24. srpnja</w:t>
      </w:r>
      <w:r w:rsidR="00301AD5">
        <w:rPr>
          <w:szCs w:val="24"/>
        </w:rPr>
        <w:t xml:space="preserve"> </w:t>
      </w:r>
      <w:r w:rsidR="00123952">
        <w:rPr>
          <w:szCs w:val="24"/>
        </w:rPr>
        <w:t>2019</w:t>
      </w:r>
      <w:r>
        <w:rPr>
          <w:szCs w:val="24"/>
        </w:rPr>
        <w:t xml:space="preserve">. Dopisom od </w:t>
      </w:r>
      <w:r w:rsidR="00C86045">
        <w:rPr>
          <w:szCs w:val="24"/>
        </w:rPr>
        <w:t>25. srpnja</w:t>
      </w:r>
      <w:r w:rsidR="00BD2A9E">
        <w:rPr>
          <w:szCs w:val="24"/>
        </w:rPr>
        <w:t xml:space="preserve"> 2019.</w:t>
      </w:r>
      <w:r>
        <w:rPr>
          <w:szCs w:val="24"/>
        </w:rPr>
        <w:t xml:space="preserve"> Financijska agencija </w:t>
      </w:r>
      <w:r w:rsidR="00BD2A9E">
        <w:rPr>
          <w:szCs w:val="24"/>
        </w:rPr>
        <w:t>je zatražila nalog za postupanje sa zaplijenjenim novčanim sredstvima po osnovi predujma za namirenje trošk</w:t>
      </w:r>
      <w:r w:rsidR="000F5767">
        <w:rPr>
          <w:szCs w:val="24"/>
        </w:rPr>
        <w:t xml:space="preserve">ova stečajnog postupka. </w:t>
      </w:r>
    </w:p>
    <w:p w:rsidR="00905585" w:rsidP="00905585" w:rsidRDefault="00905585">
      <w:pPr>
        <w:ind w:firstLine="720"/>
        <w:jc w:val="both"/>
        <w:rPr>
          <w:szCs w:val="24"/>
        </w:rPr>
      </w:pPr>
    </w:p>
    <w:p w:rsidRPr="000B5A49" w:rsidR="00905585" w:rsidP="00905585" w:rsidRDefault="00905585">
      <w:pPr>
        <w:ind w:firstLine="720"/>
        <w:jc w:val="both"/>
        <w:rPr>
          <w:szCs w:val="24"/>
        </w:rPr>
      </w:pPr>
      <w:r>
        <w:rPr>
          <w:szCs w:val="24"/>
        </w:rPr>
        <w:t xml:space="preserve">Odredbom čl. 112. st. 4. SZ-a propisano je da će nakon izvršenja </w:t>
      </w:r>
      <w:r w:rsidRPr="00C82629">
        <w:rPr>
          <w:rFonts w:eastAsia="Times New Roman" w:cs="Times New Roman"/>
          <w:szCs w:val="24"/>
        </w:rPr>
        <w:t>svih neizvršenih osnova za plaćan</w:t>
      </w:r>
      <w:r>
        <w:rPr>
          <w:rFonts w:eastAsia="Times New Roman" w:cs="Times New Roman"/>
          <w:szCs w:val="24"/>
        </w:rPr>
        <w:t>je Financijska agencija izdati</w:t>
      </w:r>
      <w:r w:rsidRPr="00C82629">
        <w:rPr>
          <w:rFonts w:eastAsia="Times New Roman" w:cs="Times New Roman"/>
          <w:szCs w:val="24"/>
        </w:rPr>
        <w:t xml:space="preserve"> nalog za oslobođenje sredstava za</w:t>
      </w:r>
      <w:r>
        <w:rPr>
          <w:rFonts w:eastAsia="Times New Roman" w:cs="Times New Roman"/>
          <w:szCs w:val="24"/>
        </w:rPr>
        <w:t>plijenjenih prema odredbi st.</w:t>
      </w:r>
      <w:r w:rsidRPr="00C82629">
        <w:rPr>
          <w:rFonts w:eastAsia="Times New Roman" w:cs="Times New Roman"/>
          <w:szCs w:val="24"/>
        </w:rPr>
        <w:t xml:space="preserve"> 1. </w:t>
      </w:r>
      <w:r>
        <w:rPr>
          <w:rFonts w:eastAsia="Times New Roman" w:cs="Times New Roman"/>
          <w:szCs w:val="24"/>
        </w:rPr>
        <w:t>tog</w:t>
      </w:r>
      <w:r w:rsidRPr="00C82629">
        <w:rPr>
          <w:rFonts w:eastAsia="Times New Roman" w:cs="Times New Roman"/>
          <w:szCs w:val="24"/>
        </w:rPr>
        <w:t xml:space="preserve"> članka i omogućiti dužniku raspolaganje</w:t>
      </w:r>
      <w:r>
        <w:rPr>
          <w:rFonts w:eastAsia="Times New Roman" w:cs="Times New Roman"/>
          <w:szCs w:val="24"/>
        </w:rPr>
        <w:t>.</w:t>
      </w:r>
    </w:p>
    <w:p w:rsidR="00905585" w:rsidP="00905585" w:rsidRDefault="00905585">
      <w:pPr>
        <w:ind w:firstLine="720"/>
        <w:jc w:val="both"/>
        <w:rPr>
          <w:szCs w:val="24"/>
        </w:rPr>
      </w:pPr>
    </w:p>
    <w:p w:rsidR="00177224" w:rsidP="00905585" w:rsidRDefault="00301AD5">
      <w:pPr>
        <w:ind w:firstLine="720"/>
        <w:jc w:val="both"/>
        <w:rPr>
          <w:szCs w:val="24"/>
        </w:rPr>
      </w:pPr>
      <w:r>
        <w:rPr>
          <w:szCs w:val="24"/>
        </w:rPr>
        <w:t>Stoga je sud</w:t>
      </w:r>
      <w:r w:rsidR="004842FA">
        <w:rPr>
          <w:szCs w:val="24"/>
        </w:rPr>
        <w:t xml:space="preserve"> dao nalog za postupanje sukladno odredbi čl. 112. st. 4. SZ-a u vezi s čl. 18. st. 2. SZ-a</w:t>
      </w:r>
      <w:r w:rsidR="00591933">
        <w:rPr>
          <w:szCs w:val="24"/>
        </w:rPr>
        <w:t>.</w:t>
      </w:r>
    </w:p>
    <w:p w:rsidR="00E13F99" w:rsidP="00E13F99" w:rsidRDefault="00E13F99">
      <w:pPr>
        <w:jc w:val="both"/>
      </w:pPr>
    </w:p>
    <w:p w:rsidRPr="00F35D8C" w:rsidR="00E13F99" w:rsidP="00301AD5" w:rsidRDefault="009B4E32">
      <w:pPr>
        <w:jc w:val="center"/>
      </w:pPr>
      <w:r w:rsidRPr="00F35D8C">
        <w:t>Zagreb,</w:t>
      </w:r>
      <w:r w:rsidRPr="00F35D8C" w:rsidR="00E13F99">
        <w:t xml:space="preserve"> </w:t>
      </w:r>
      <w:r w:rsidR="00C86045">
        <w:t>29. srpnja</w:t>
      </w:r>
      <w:r w:rsidRPr="00F35D8C" w:rsidR="00E13F99">
        <w:t xml:space="preserve"> 2019.</w:t>
      </w:r>
    </w:p>
    <w:p w:rsidR="00E13F99" w:rsidP="00E13F99" w:rsidRDefault="00E13F99">
      <w:pPr>
        <w:jc w:val="both"/>
      </w:pPr>
    </w:p>
    <w:p w:rsidR="009B4E32" w:rsidP="009B4E32" w:rsidRDefault="009B4E32">
      <w:pPr>
        <w:ind w:left="4956" w:firstLine="708"/>
        <w:jc w:val="both"/>
      </w:pPr>
      <w:r>
        <w:t>Sudac</w:t>
      </w:r>
    </w:p>
    <w:p w:rsidR="009B4E32" w:rsidP="009B4E32" w:rsidRDefault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="00E13F99" w:rsidP="00E13F99" w:rsidRDefault="00E13F99">
      <w:pPr>
        <w:jc w:val="both"/>
      </w:pPr>
    </w:p>
    <w:p w:rsidR="008239EC" w:rsidP="00E13F99" w:rsidRDefault="008239EC">
      <w:pPr>
        <w:jc w:val="both"/>
      </w:pPr>
    </w:p>
    <w:p w:rsidR="00E13F99" w:rsidP="00E13F99" w:rsidRDefault="00E13F99">
      <w:pPr>
        <w:jc w:val="both"/>
      </w:pPr>
      <w:r>
        <w:t>Uputa o pravnom lijeku:</w:t>
      </w:r>
    </w:p>
    <w:p w:rsidR="00E13F99" w:rsidP="00E13F99" w:rsidRDefault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="008239EC" w:rsidP="00E13F99" w:rsidRDefault="008239EC">
      <w:pPr>
        <w:jc w:val="both"/>
      </w:pPr>
    </w:p>
    <w:p w:rsidR="00E13F99" w:rsidP="00E13F99" w:rsidRDefault="00E13F99">
      <w:pPr>
        <w:jc w:val="both"/>
      </w:pPr>
      <w:r>
        <w:t>DNA:</w:t>
      </w:r>
    </w:p>
    <w:p w:rsidRPr="00905585" w:rsidR="00A24E67" w:rsidP="00E13F99" w:rsidRDefault="00B35560">
      <w:pPr>
        <w:numPr>
          <w:ilvl w:val="0"/>
          <w:numId w:val="1"/>
        </w:numPr>
        <w:tabs>
          <w:tab w:val="left" w:pos="720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sectPr w:rsidRPr="00905585" w:rsidR="00A24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  <w:rPr>
        <w:color w:val="auto"/>
      </w:rPr>
    </w:lvl>
  </w:abstractNum>
  <w:abstractNum w:abstractNumId="1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F3"/>
    <w:rsid w:val="000853EA"/>
    <w:rsid w:val="000F5767"/>
    <w:rsid w:val="00123952"/>
    <w:rsid w:val="00177224"/>
    <w:rsid w:val="001E4977"/>
    <w:rsid w:val="001F2219"/>
    <w:rsid w:val="00301AD5"/>
    <w:rsid w:val="00325B56"/>
    <w:rsid w:val="00350BBC"/>
    <w:rsid w:val="00371E92"/>
    <w:rsid w:val="003B1EA5"/>
    <w:rsid w:val="004842FA"/>
    <w:rsid w:val="00572440"/>
    <w:rsid w:val="00591933"/>
    <w:rsid w:val="005C4C7F"/>
    <w:rsid w:val="00732263"/>
    <w:rsid w:val="008239EC"/>
    <w:rsid w:val="00845B08"/>
    <w:rsid w:val="00884667"/>
    <w:rsid w:val="00905585"/>
    <w:rsid w:val="009134FE"/>
    <w:rsid w:val="00991D91"/>
    <w:rsid w:val="009B4E32"/>
    <w:rsid w:val="00A108F3"/>
    <w:rsid w:val="00A24E67"/>
    <w:rsid w:val="00AD7BC6"/>
    <w:rsid w:val="00B2480F"/>
    <w:rsid w:val="00B35560"/>
    <w:rsid w:val="00B43929"/>
    <w:rsid w:val="00BC3073"/>
    <w:rsid w:val="00BD2A9E"/>
    <w:rsid w:val="00BD5EB8"/>
    <w:rsid w:val="00C52CB8"/>
    <w:rsid w:val="00C86045"/>
    <w:rsid w:val="00D675C8"/>
    <w:rsid w:val="00E13F99"/>
    <w:rsid w:val="00E97677"/>
    <w:rsid w:val="00F274CB"/>
    <w:rsid w:val="00F35D8C"/>
    <w:rsid w:val="00F75A5B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4D2D192-4897-431B-8B02-7ADC8A460B14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74C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45B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5B08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45B08"/>
    <w:rPr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45B08"/>
    <w:rPr>
      <w:rFonts w:ascii="Times New Roman" w:hAnsi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45B08"/>
    <w:rPr>
      <w:rFonts w:ascii="Times New Roman" w:hAnsi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97077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srpnja 2019.</izvorni_sadrzaj>
    <derivirana_varijabla naziv="DomainObject.DatumDonosenjaOdluke_1">29.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srpnja 2019.</izvorni_sadrzaj>
    <derivirana_varijabla naziv="DomainObject.Predmet.DatumRjesavanja_1">24.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St-1120/2019</izvorni_sadrzaj>
    <derivirana_varijabla naziv="DomainObject.Predmet.OznakaBroj_1">St-1120/2019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DOM d.o.o.</izvorni_sadrzaj>
    <derivirana_varijabla naziv="DomainObject.Predmet.ProtustrankaFormated_1">  MEDIA DOM d.o.o.</derivirana_varijabla>
  </DomainObject.Predmet.ProtustrankaFormated>
  <DomainObject.Predmet.ProtustrankaFormatedOIB>
    <izvorni_sadrzaj>  MEDIA DOM d.o.o., OIB 70137136374</izvorni_sadrzaj>
    <derivirana_varijabla naziv="DomainObject.Predmet.ProtustrankaFormatedOIB_1">  MEDIA DOM d.o.o., OIB 70137136374</derivirana_varijabla>
  </DomainObject.Predmet.ProtustrankaFormatedOIB>
  <DomainObject.Predmet.ProtustrankaFormatedWithAdress>
    <izvorni_sadrzaj> MEDIA DOM d.o.o., Avenija Dubrovnik 10, 10000 Zagreb</izvorni_sadrzaj>
    <derivirana_varijabla naziv="DomainObject.Predmet.ProtustrankaFormatedWithAdress_1"> MEDIA DOM d.o.o., Avenija Dubrovnik 10, 10000 Zagreb</derivirana_varijabla>
  </DomainObject.Predmet.ProtustrankaFormatedWithAdress>
  <DomainObject.Predmet.ProtustrankaFormatedWithAdressOIB>
    <izvorni_sadrzaj> MEDIA DOM d.o.o., OIB 70137136374, Avenija Dubrovnik 10, 10000 Zagreb</izvorni_sadrzaj>
    <derivirana_varijabla naziv="DomainObject.Predmet.ProtustrankaFormatedWithAdressOIB_1"> MEDIA DOM d.o.o., OIB 70137136374, Avenija Dubrovnik 10, 10000 Zagreb</derivirana_varijabla>
  </DomainObject.Predmet.ProtustrankaFormatedWithAdressOIB>
  <DomainObject.Predmet.ProtustrankaWithAdress>
    <izvorni_sadrzaj>MEDIA DOM d.o.o. Avenija Dubrovnik 10, 10000 Zagreb</izvorni_sadrzaj>
    <derivirana_varijabla naziv="DomainObject.Predmet.ProtustrankaWithAdress_1">MEDIA DOM d.o.o. Avenija Dubrovnik 10, 10000 Zagreb</derivirana_varijabla>
  </DomainObject.Predmet.ProtustrankaWithAdress>
  <DomainObject.Predmet.ProtustrankaWithAdressOIB>
    <izvorni_sadrzaj>MEDIA DOM d.o.o., OIB 70137136374, Avenija Dubrovnik 10, 10000 Zagreb</izvorni_sadrzaj>
    <derivirana_varijabla naziv="DomainObject.Predmet.ProtustrankaWithAdressOIB_1">MEDIA DOM d.o.o., OIB 70137136374, Avenija Dubrovnik 10, 10000 Zagreb</derivirana_varijabla>
  </DomainObject.Predmet.ProtustrankaWithAdressOIB>
  <DomainObject.Predmet.ProtustrankaNazivFormated>
    <izvorni_sadrzaj>MEDIA DOM d.o.o.</izvorni_sadrzaj>
    <derivirana_varijabla naziv="DomainObject.Predmet.ProtustrankaNazivFormated_1">MEDIA DOM d.o.o.</derivirana_varijabla>
  </DomainObject.Predmet.ProtustrankaNazivFormated>
  <DomainObject.Predmet.ProtustrankaNazivFormatedOIB>
    <izvorni_sadrzaj>MEDIA DOM d.o.o., OIB 70137136374</izvorni_sadrzaj>
    <derivirana_varijabla naziv="DomainObject.Predmet.ProtustrankaNazivFormatedOIB_1">MEDIA DOM d.o.o., OIB 70137136374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DOM d.o.o.</item>
    </izvorni_sadrzaj>
    <derivirana_varijabla naziv="DomainObject.Predmet.ProtuStrankaListFormated_1">
      <item>MEDIA DOM d.o.o.</item>
    </derivirana_varijabla>
  </DomainObject.Predmet.ProtuStrankaListFormated>
  <DomainObject.Predmet.ProtuStrankaListFormatedOIB>
    <izvorni_sadrzaj>
      <item>MEDIA DOM d.o.o., OIB 70137136374</item>
    </izvorni_sadrzaj>
    <derivirana_varijabla naziv="DomainObject.Predmet.ProtuStrankaListFormatedOIB_1">
      <item>MEDIA DOM d.o.o., OIB 70137136374</item>
    </derivirana_varijabla>
  </DomainObject.Predmet.ProtuStrankaListFormatedOIB>
  <DomainObject.Predmet.ProtuStrankaListFormatedWithAdress>
    <izvorni_sadrzaj>
      <item>MEDIA DOM d.o.o., Avenija Dubrovnik 10, 10000 Zagreb</item>
    </izvorni_sadrzaj>
    <derivirana_varijabla naziv="DomainObject.Predmet.ProtuStrankaListFormatedWithAdress_1">
      <item>MEDIA DOM d.o.o., Avenija Dubrovnik 10, 10000 Zagreb</item>
    </derivirana_varijabla>
  </DomainObject.Predmet.ProtuStrankaListFormatedWithAdress>
  <DomainObject.Predmet.ProtuStrankaListFormatedWithAdressOIB>
    <izvorni_sadrzaj>
      <item>MEDIA DOM d.o.o., OIB 70137136374, Avenija Dubrovnik 10, 10000 Zagreb</item>
    </izvorni_sadrzaj>
    <derivirana_varijabla naziv="DomainObject.Predmet.ProtuStrankaListFormatedWithAdressOIB_1">
      <item>MEDIA DOM d.o.o., OIB 70137136374, Avenija Dubrovnik 10, 10000 Zagreb</item>
    </derivirana_varijabla>
  </DomainObject.Predmet.ProtuStrankaListFormatedWithAdressOIB>
  <DomainObject.Predmet.ProtuStrankaListNazivFormated>
    <izvorni_sadrzaj>
      <item>MEDIA DOM d.o.o.</item>
    </izvorni_sadrzaj>
    <derivirana_varijabla naziv="DomainObject.Predmet.ProtuStrankaListNazivFormated_1">
      <item>MEDIA DOM d.o.o.</item>
    </derivirana_varijabla>
  </DomainObject.Predmet.ProtuStrankaListNazivFormated>
  <DomainObject.Predmet.ProtuStrankaListNazivFormatedOIB>
    <izvorni_sadrzaj>
      <item>MEDIA DOM d.o.o., OIB 70137136374</item>
    </izvorni_sadrzaj>
    <derivirana_varijabla naziv="DomainObject.Predmet.ProtuStrankaListNazivFormatedOIB_1">
      <item>MEDIA DOM d.o.o., OIB 70137136374</item>
    </derivirana_varijabla>
  </DomainObject.Predmet.ProtuStrankaListNazivFormatedOIB>
  <DomainObject.Predmet.OstaliListFormated>
    <izvorni_sadrzaj>
      <item>Kristina Rakuša</item>
      <item>Marko Šarić</item>
    </izvorni_sadrzaj>
    <derivirana_varijabla naziv="DomainObject.Predmet.OstaliListFormated_1">
      <item>Kristina Rakuša</item>
      <item>Marko Šarić</item>
    </derivirana_varijabla>
  </DomainObject.Predmet.OstaliListFormated>
  <DomainObject.Predmet.OstaliListFormatedOIB>
    <izvorni_sadrzaj>
      <item>Kristina Rakuša, OIB 07768738744</item>
      <item>Marko Šarić, OIB 12854393611</item>
    </izvorni_sadrzaj>
    <derivirana_varijabla naziv="DomainObject.Predmet.OstaliListFormatedOIB_1">
      <item>Kristina Rakuša, OIB 07768738744</item>
      <item>Marko Šarić, OIB 12854393611</item>
    </derivirana_varijabla>
  </DomainObject.Predmet.OstaliListFormatedOIB>
  <DomainObject.Predmet.OstaliListFormatedWithAdress>
    <izvorni_sadrzaj>
      <item>Kristina Rakuša, Draškovićeva 72, 10000 Zagreb</item>
      <item>Marko Šarić, Samoborska Cesta 63, 10000 Zagreb</item>
    </izvorni_sadrzaj>
    <derivirana_varijabla naziv="DomainObject.Predmet.OstaliListFormatedWithAdress_1">
      <item>Kristina Rakuša, Draškovićeva 72, 10000 Zagreb</item>
      <item>Marko Šarić, Samoborska Cesta 63, 10000 Zagreb</item>
    </derivirana_varijabla>
  </DomainObject.Predmet.OstaliListFormatedWithAdress>
  <DomainObject.Predmet.OstaliListFormatedWithAdressOIB>
    <izvorni_sadrzaj>
      <item>Kristina Rakuša, OIB 07768738744, Draškovićeva 72, 10000 Zagreb</item>
      <item>Marko Šarić, OIB 12854393611, Samoborska Cesta 63, 10000 Zagreb</item>
    </izvorni_sadrzaj>
    <derivirana_varijabla naziv="DomainObject.Predmet.OstaliListFormatedWithAdressOIB_1">
      <item>Kristina Rakuša, OIB 07768738744, Draškovićeva 72, 10000 Zagreb</item>
      <item>Marko Šarić, OIB 12854393611, Samoborska Cesta 63, 10000 Zagreb</item>
    </derivirana_varijabla>
  </DomainObject.Predmet.OstaliListFormatedWithAdressOIB>
  <DomainObject.Predmet.OstaliListNazivFormated>
    <izvorni_sadrzaj>
      <item>Kristina Rakuša</item>
      <item>Marko Šarić</item>
    </izvorni_sadrzaj>
    <derivirana_varijabla naziv="DomainObject.Predmet.OstaliListNazivFormated_1">
      <item>Kristina Rakuša</item>
      <item>Marko Šarić</item>
    </derivirana_varijabla>
  </DomainObject.Predmet.OstaliListNazivFormated>
  <DomainObject.Predmet.OstaliListNazivFormatedOIB>
    <izvorni_sadrzaj>
      <item>Kristina Rakuša, OIB 07768738744</item>
      <item>Marko Šarić, OIB 12854393611</item>
    </izvorni_sadrzaj>
    <derivirana_varijabla naziv="DomainObject.Predmet.OstaliListNazivFormatedOIB_1">
      <item>Kristina Rakuša, OIB 07768738744</item>
      <item>Marko Šarić, OIB 12854393611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29. srpnja 2019.</izvorni_sadrzaj>
    <derivirana_varijabla naziv="DomainObject.Datum_1">29.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DOM d.o.o.</izvorni_sadrzaj>
    <derivirana_varijabla naziv="DomainObject.Predmet.ProtustrankaIDrugi_1">MEDIA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DOM d.o.o., OIB 70137136374, Avenija Dubrovnik 10, 10000 Zagreb</izvorni_sadrzaj>
    <derivirana_varijabla naziv="DomainObject.Predmet.ProtustrankaIDrugiAdressOIB_1">MEDIA DOM d.o.o., OIB 70137136374,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srpnja 2019.</izvorni_sadrzaj>
    <derivirana_varijabla naziv="DomainObject.Predmet.OdlukaRjesenje.DatumDonosenjaOdluke_1">24. srpnja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St-1120/2019-19</izvorni_sadrzaj>
    <derivirana_varijabla naziv="DomainObject.Predmet.OdlukaRjesenje.Oznaka_1">St-1120/2019-19</derivirana_varijabla>
  </DomainObject.Predmet.OdlukaRjesenje.Oznaka>
  <DomainObject.Predmet.SudioniciListNaziv>
    <izvorni_sadrzaj>
      <item>MEDIA DOM d.o.o.</item>
      <item>Kristina Rakuša</item>
      <item>Marko Šarić</item>
      <item>FINA Regionalni centar Zagreb</item>
    </izvorni_sadrzaj>
    <derivirana_varijabla naziv="DomainObject.Predmet.SudioniciListNaziv_1">
      <item>MEDIA DOM d.o.o.</item>
      <item>Kristina Rakuša</item>
      <item>Marko Šarić</item>
      <item>FINA Regionalni centar Zagreb</item>
    </derivirana_varijabla>
  </DomainObject.Predmet.SudioniciListNaziv>
  <DomainObject.Predmet.SudioniciListAdressOIB>
    <izvorni_sadrzaj>
      <item>MEDIA DOM d.o.o., OIB 70137136374, Avenija Dubrovnik 10,10000 Zagreb</item>
      <item>Kristina Rakuša, OIB 07768738744, Draškovićeva 72,10000 Zagreb</item>
      <item>Marko Šarić, OIB 12854393611, Samoborska Cesta 63,10000 Zagreb</item>
      <item>FINA Regionalni centar Zagreb, OIB 85821130368, Trg svibanjskih žrtava 1995. 1,10000 Zagreb</item>
    </izvorni_sadrzaj>
    <derivirana_varijabla naziv="DomainObject.Predmet.SudioniciListAdressOIB_1">
      <item>MEDIA DOM d.o.o., OIB 70137136374, Avenija Dubrovnik 10,10000 Zagreb</item>
      <item>Kristina Rakuša, OIB 07768738744, Draškovićeva 72,10000 Zagreb</item>
      <item>Marko Šarić, OIB 12854393611, Samoborska Cesta 63,10000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70137136374</item>
      <item>, OIB 07768738744</item>
      <item>, OIB 12854393611</item>
      <item>, OIB 85821130368</item>
    </izvorni_sadrzaj>
    <derivirana_varijabla naziv="DomainObject.Predmet.SudioniciListNazivOIB_1">
      <item>, OIB 70137136374</item>
      <item>, OIB 07768738744</item>
      <item>, OIB 12854393611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St-1120/2019-17</izvorni_sadrzaj>
    <derivirana_varijabla naziv="DomainObject.PredzadnjaOdlukaIzPredmeta.Oznaka_1">St-1120/2019-17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257</properties:Words>
  <properties:Characters>1326</properties:Characters>
  <properties:Lines>46</properties:Lines>
  <properties:Paragraphs>20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2019-03-27T09:11:00Z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2019-07-29T11:31:00Z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FINA - nalog postupiti po čl. 112. st. 4. SZ, nakon obustave.docx)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