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A6733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615369">
                    <w:rPr>
                      <w:sz w:val="22"/>
                      <w:szCs w:val="22"/>
                    </w:rPr>
                    <w:t>St-</w:t>
                  </w:r>
                  <w:r w:rsidR="004A6733">
                    <w:rPr>
                      <w:sz w:val="22"/>
                      <w:szCs w:val="22"/>
                    </w:rPr>
                    <w:t>1246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00e04f" w14:paraId="e00e04f" w:rsidRDefault="00E63D95" w:rsidP="004A6733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4A6733">
        <w:t>SPORTSKA UDRUGA GRAĐANA TAEKWONDO KLUB TVRĐA, Osijek, Franje Kuhača 4, registarski broj: 14004445, OIB: 01453910543</w:t>
      </w:r>
      <w:r>
        <w:t>,  temeljem članka 430. Stečajnog zakona (NN 71/15</w:t>
      </w:r>
      <w:r w:rsidR="00694A39">
        <w:t>, 104/17</w:t>
      </w:r>
      <w:r>
        <w:t xml:space="preserve">, dalje: SZ), dana </w:t>
      </w:r>
      <w:r w:rsidR="004A6733">
        <w:t>21</w:t>
      </w:r>
      <w:r w:rsidR="00615369">
        <w:t xml:space="preserve">. </w:t>
      </w:r>
      <w:r w:rsidR="00726A1E">
        <w:t xml:space="preserve">studenog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4A6733">
        <w:t>SPORTSKA UDRUGA GRAĐANA TAEKWONDO KLUB TVRĐA, Osijek, Franje Kuhača 4, registarski broj: 14004445, OIB: 01453910543</w:t>
      </w:r>
      <w:r>
        <w:t xml:space="preserve">, na temelju neizvršenih osnova za plaćanje iznosi </w:t>
      </w:r>
      <w:r w:rsidR="004A6733">
        <w:t>25.310,07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A6733">
        <w:t xml:space="preserve"> – predsjednik udruge </w:t>
      </w:r>
      <w:r>
        <w:t xml:space="preserve"> </w:t>
      </w:r>
      <w:r w:rsidR="004A6733">
        <w:t xml:space="preserve">Jasmina </w:t>
      </w:r>
      <w:proofErr w:type="spellStart"/>
      <w:r w:rsidR="004A6733">
        <w:t>Meter</w:t>
      </w:r>
      <w:proofErr w:type="spellEnd"/>
      <w:r w:rsidR="004A6733">
        <w:t>, OIB: 12493576060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A6733">
        <w:t>1246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4A6733">
        <w:t>21</w:t>
      </w:r>
      <w:r w:rsidR="00E63D95">
        <w:t xml:space="preserve">. </w:t>
      </w:r>
      <w:r w:rsidR="00726A1E">
        <w:t>studenog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</w:t>
      </w:r>
      <w:r w:rsidR="00163562">
        <w:t xml:space="preserve">      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F745D">
        <w:t>11.1.2019.</w:t>
      </w:r>
    </w:p>
    <w:p w:rsidRDefault="00B972A7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63562"/>
    <w:rsid w:val="00167093"/>
    <w:rsid w:val="001D7DC0"/>
    <w:rsid w:val="001E315F"/>
    <w:rsid w:val="001F3355"/>
    <w:rsid w:val="00256E33"/>
    <w:rsid w:val="00274EC6"/>
    <w:rsid w:val="00341D96"/>
    <w:rsid w:val="00364EB7"/>
    <w:rsid w:val="003908EC"/>
    <w:rsid w:val="003E4468"/>
    <w:rsid w:val="004049C3"/>
    <w:rsid w:val="00463C3F"/>
    <w:rsid w:val="004A6733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4A39"/>
    <w:rsid w:val="00696430"/>
    <w:rsid w:val="006B1CD3"/>
    <w:rsid w:val="006E7282"/>
    <w:rsid w:val="00720319"/>
    <w:rsid w:val="00726A1E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6125C"/>
    <w:rsid w:val="00B972A7"/>
    <w:rsid w:val="00BF745D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7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2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2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2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2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7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2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2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2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2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St-1246/2018</izvorni_sadrzaj>
    <derivirana_varijabla naziv="DomainObject.Predmet.OznakaBroj_1">St-1246/2018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UDRUGA GRAĐANA TAEKWONDO KLUB TVRĐA</izvorni_sadrzaj>
    <derivirana_varijabla naziv="DomainObject.Predmet.ProtustrankaFormated_1">  SPORTSKA UDRUGA GRAĐANA TAEKWONDO KLUB TVRĐA</derivirana_varijabla>
  </DomainObject.Predmet.ProtustrankaFormated>
  <DomainObject.Predmet.ProtustrankaFormatedOIB>
    <izvorni_sadrzaj>  SPORTSKA UDRUGA GRAĐANA TAEKWONDO KLUB TVRĐA, OIB 01453910543</izvorni_sadrzaj>
    <derivirana_varijabla naziv="DomainObject.Predmet.ProtustrankaFormatedOIB_1">  SPORTSKA UDRUGA GRAĐANA TAEKWONDO KLUB TVRĐA, OIB 01453910543</derivirana_varijabla>
  </DomainObject.Predmet.ProtustrankaFormatedOIB>
  <DomainObject.Predmet.ProtustrankaFormatedWithAdress>
    <izvorni_sadrzaj> SPORTSKA UDRUGA GRAĐANA TAEKWONDO KLUB TVRĐA, FRANJE KUHAČA 4, 31000 Osijek</izvorni_sadrzaj>
    <derivirana_varijabla naziv="DomainObject.Predmet.ProtustrankaFormatedWithAdress_1"> SPORTSKA UDRUGA GRAĐANA TAEKWONDO KLUB TVRĐA, FRANJE KUHAČA 4, 31000 Osijek</derivirana_varijabla>
  </DomainObject.Predmet.ProtustrankaFormatedWithAdress>
  <DomainObject.Predmet.ProtustrankaFormatedWithAdressOIB>
    <izvorni_sadrzaj> SPORTSKA UDRUGA GRAĐANA TAEKWONDO KLUB TVRĐA, OIB 01453910543, FRANJE KUHAČA 4, 31000 Osijek</izvorni_sadrzaj>
    <derivirana_varijabla naziv="DomainObject.Predmet.ProtustrankaFormatedWithAdressOIB_1"> SPORTSKA UDRUGA GRAĐANA TAEKWONDO KLUB TVRĐA, OIB 01453910543, FRANJE KUHAČA 4, 31000 Osijek</derivirana_varijabla>
  </DomainObject.Predmet.ProtustrankaFormatedWithAdressOIB>
  <DomainObject.Predmet.ProtustrankaWithAdress>
    <izvorni_sadrzaj>SPORTSKA UDRUGA GRAĐANA TAEKWONDO KLUB TVRĐA FRANJE KUHAČA 4, 31000 Osijek</izvorni_sadrzaj>
    <derivirana_varijabla naziv="DomainObject.Predmet.ProtustrankaWithAdress_1">SPORTSKA UDRUGA GRAĐANA TAEKWONDO KLUB TVRĐA FRANJE KUHAČA 4, 31000 Osijek</derivirana_varijabla>
  </DomainObject.Predmet.ProtustrankaWithAdress>
  <DomainObject.Predmet.ProtustrankaWithAdressOIB>
    <izvorni_sadrzaj>SPORTSKA UDRUGA GRAĐANA TAEKWONDO KLUB TVRĐA, OIB 01453910543, FRANJE KUHAČA 4, 31000 Osijek</izvorni_sadrzaj>
    <derivirana_varijabla naziv="DomainObject.Predmet.ProtustrankaWithAdressOIB_1">SPORTSKA UDRUGA GRAĐANA TAEKWONDO KLUB TVRĐA, OIB 01453910543, FRANJE KUHAČA 4, 31000 Osijek</derivirana_varijabla>
  </DomainObject.Predmet.ProtustrankaWithAdressOIB>
  <DomainObject.Predmet.ProtustrankaNazivFormated>
    <izvorni_sadrzaj>SPORTSKA UDRUGA GRAĐANA TAEKWONDO KLUB TVRĐA</izvorni_sadrzaj>
    <derivirana_varijabla naziv="DomainObject.Predmet.ProtustrankaNazivFormated_1">SPORTSKA UDRUGA GRAĐANA TAEKWONDO KLUB TVRĐA</derivirana_varijabla>
  </DomainObject.Predmet.ProtustrankaNazivFormated>
  <DomainObject.Predmet.ProtustrankaNazivFormatedOIB>
    <izvorni_sadrzaj>SPORTSKA UDRUGA GRAĐANA TAEKWONDO KLUB TVRĐA, OIB 01453910543</izvorni_sadrzaj>
    <derivirana_varijabla naziv="DomainObject.Predmet.ProtustrankaNazivFormatedOIB_1">SPORTSKA UDRUGA GRAĐANA TAEKWONDO KLUB TVRĐA, OIB 01453910543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SPORTSKA UDRUGA GRAĐANA TAEKWONDO KLUB TVRĐA</item>
    </izvorni_sadrzaj>
    <derivirana_varijabla naziv="DomainObject.Predmet.ProtuStrankaListFormated_1">
      <item>SPORTSKA UDRUGA GRAĐANA TAEKWONDO KLUB TVRĐA</item>
    </derivirana_varijabla>
  </DomainObject.Predmet.ProtuStrankaListFormated>
  <DomainObject.Predmet.ProtuStrankaListFormatedOIB>
    <izvorni_sadrzaj>
      <item>SPORTSKA UDRUGA GRAĐANA TAEKWONDO KLUB TVRĐA, OIB 01453910543</item>
    </izvorni_sadrzaj>
    <derivirana_varijabla naziv="DomainObject.Predmet.ProtuStrankaListFormatedOIB_1">
      <item>SPORTSKA UDRUGA GRAĐANA TAEKWONDO KLUB TVRĐA, OIB 01453910543</item>
    </derivirana_varijabla>
  </DomainObject.Predmet.ProtuStrankaListFormatedOIB>
  <DomainObject.Predmet.ProtuStrankaListFormatedWithAdress>
    <izvorni_sadrzaj>
      <item>SPORTSKA UDRUGA GRAĐANA TAEKWONDO KLUB TVRĐA, FRANJE KUHAČA 4, 31000 Osijek</item>
    </izvorni_sadrzaj>
    <derivirana_varijabla naziv="DomainObject.Predmet.ProtuStrankaListFormatedWithAdress_1">
      <item>SPORTSKA UDRUGA GRAĐANA TAEKWONDO KLUB TVRĐA, FRANJE KUHAČA 4, 31000 Osijek</item>
    </derivirana_varijabla>
  </DomainObject.Predmet.ProtuStrankaListFormatedWithAdress>
  <DomainObject.Predmet.ProtuStrankaListFormatedWithAdressOIB>
    <izvorni_sadrzaj>
      <item>SPORTSKA UDRUGA GRAĐANA TAEKWONDO KLUB TVRĐA, OIB 01453910543, FRANJE KUHAČA 4, 31000 Osijek</item>
    </izvorni_sadrzaj>
    <derivirana_varijabla naziv="DomainObject.Predmet.ProtuStrankaListFormatedWithAdressOIB_1">
      <item>SPORTSKA UDRUGA GRAĐANA TAEKWONDO KLUB TVRĐA, OIB 01453910543, FRANJE KUHAČA 4, 31000 Osijek</item>
    </derivirana_varijabla>
  </DomainObject.Predmet.ProtuStrankaListFormatedWithAdressOIB>
  <DomainObject.Predmet.ProtuStrankaListNazivFormated>
    <izvorni_sadrzaj>
      <item>SPORTSKA UDRUGA GRAĐANA TAEKWONDO KLUB TVRĐA</item>
    </izvorni_sadrzaj>
    <derivirana_varijabla naziv="DomainObject.Predmet.ProtuStrankaListNazivFormated_1">
      <item>SPORTSKA UDRUGA GRAĐANA TAEKWONDO KLUB TVRĐA</item>
    </derivirana_varijabla>
  </DomainObject.Predmet.ProtuStrankaListNazivFormated>
  <DomainObject.Predmet.ProtuStrankaListNazivFormatedOIB>
    <izvorni_sadrzaj>
      <item>SPORTSKA UDRUGA GRAĐANA TAEKWONDO KLUB TVRĐA, OIB 01453910543</item>
    </izvorni_sadrzaj>
    <derivirana_varijabla naziv="DomainObject.Predmet.ProtuStrankaListNazivFormatedOIB_1">
      <item>SPORTSKA UDRUGA GRAĐANA TAEKWONDO KLUB TVRĐA, OIB 01453910543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SPORTSKA UDRUGA GRAĐANA TAEKWONDO KLUB TVRĐA</izvorni_sadrzaj>
    <derivirana_varijabla naziv="DomainObject.Predmet.ProtustrankaIDrugi_1">SPORTSKA UDRUGA GRAĐANA TAEKWONDO KLUB TVRĐA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SPORTSKA UDRUGA GRAĐANA TAEKWONDO KLUB TVRĐA, OIB 01453910543, FRANJE KUHAČA 4, 31000 Osijek</izvorni_sadrzaj>
    <derivirana_varijabla naziv="DomainObject.Predmet.ProtustrankaIDrugiAdressOIB_1">SPORTSKA UDRUGA GRAĐANA TAEKWONDO KLUB TVRĐA, OIB 01453910543, FRANJE KUHAČA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SPORTSKA UDRUGA GRAĐANA TAEKWONDO KLUB TVRĐA</item>
    </izvorni_sadrzaj>
    <derivirana_varijabla naziv="DomainObject.Predmet.SudioniciListNaziv_1">
      <item>FINA RC OSIJEK</item>
      <item>SPORTSKA UDRUGA GRAĐANA TAEKWONDO KLUB TVRĐA</item>
    </derivirana_varijabla>
  </DomainObject.Predmet.SudioniciListNaziv>
  <DomainObject.Predmet.SudioniciListAdressOIB>
    <izvorni_sadrzaj>
      <item>FINA RC OSIJEK, OIB 85821130368</item>
      <item>SPORTSKA UDRUGA GRAĐANA TAEKWONDO KLUB TVRĐA, OIB 01453910543, FRANJE KUHAČA 4,31000 Osijek</item>
    </izvorni_sadrzaj>
    <derivirana_varijabla naziv="DomainObject.Predmet.SudioniciListAdressOIB_1">
      <item>FINA RC OSIJEK, OIB 85821130368</item>
      <item>SPORTSKA UDRUGA GRAĐANA TAEKWONDO KLUB TVRĐA, OIB 01453910543, FRANJE KUHAČA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01453910543</item>
    </izvorni_sadrzaj>
    <derivirana_varijabla naziv="DomainObject.Predmet.SudioniciListNazivOIB_1">
      <item>, OIB 85821130368</item>
      <item>, OIB 01453910543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2157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2018-11-21T11:23:00Z</dcterms:created>
  <dc:creator>Snježana Andrijanić</dc:creator>
  <cp:lastModifiedBy>Gordana Harc</cp:lastModifiedBy>
  <cp:lastPrinted>2018-11-20T10:17:00Z</cp:lastPrinted>
  <dcterms:modified xmlns:xsi="http://www.w3.org/2001/XMLSchema-instance" xsi:type="dcterms:W3CDTF">2018-11-21T11:51:00Z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(St-1246-18  - oglas  -OS.docx)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