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c045" w14:paraId="71fc045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ED39D5">
        <w:rPr>
          <w:szCs w:val="24"/>
        </w:rPr>
        <w:t>23</w:t>
      </w:r>
      <w:r w:rsidR="0042541F">
        <w:rPr>
          <w:szCs w:val="24"/>
        </w:rPr>
        <w:t>/2016-</w:t>
      </w:r>
      <w:r w:rsidR="00C43B37">
        <w:rPr>
          <w:szCs w:val="24"/>
        </w:rPr>
        <w:t>3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572E48" w:rsidP="00E11CA3" w:rsidR="00572E48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ED39D5" w:rsidP="00ED39D5" w:rsidR="00ED39D5">
      <w:pPr>
        <w:jc w:val="both"/>
        <w:rPr>
          <w:sz w:val="24"/>
          <w:lang w:val="hr-HR"/>
        </w:rPr>
      </w:pPr>
    </w:p>
    <w:p w:rsidRDefault="00ED39D5" w:rsidP="00ED39D5" w:rsidR="00ED39D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 u pravnoj stvari predlagatelja – potrošača Tihomira </w:t>
      </w:r>
      <w:proofErr w:type="spellStart"/>
      <w:r>
        <w:rPr>
          <w:sz w:val="24"/>
          <w:szCs w:val="24"/>
          <w:lang w:val="hr-HR"/>
        </w:rPr>
        <w:t>Sapanjoša</w:t>
      </w:r>
      <w:proofErr w:type="spellEnd"/>
      <w:r>
        <w:rPr>
          <w:sz w:val="24"/>
          <w:szCs w:val="24"/>
          <w:lang w:val="hr-HR"/>
        </w:rPr>
        <w:t xml:space="preserve"> iz Osijeka, Osječka Nova ulica 37, OIB: 70465200035, radi stečaja potrošača, izvan ročišta, dana 7. veljače 2017. godine, </w:t>
      </w:r>
    </w:p>
    <w:p w:rsidRDefault="00C7390D" w:rsidP="00910F4D" w:rsidR="00C7390D" w:rsidRPr="00572E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ED39D5">
        <w:rPr>
          <w:sz w:val="24"/>
          <w:szCs w:val="24"/>
          <w:lang w:val="hr-HR"/>
        </w:rPr>
        <w:t xml:space="preserve">Tihomira </w:t>
      </w:r>
      <w:proofErr w:type="spellStart"/>
      <w:r w:rsidR="00ED39D5">
        <w:rPr>
          <w:sz w:val="24"/>
          <w:szCs w:val="24"/>
          <w:lang w:val="hr-HR"/>
        </w:rPr>
        <w:t>Sapanjoša</w:t>
      </w:r>
      <w:proofErr w:type="spellEnd"/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>
        <w:rPr>
          <w:sz w:val="24"/>
          <w:szCs w:val="24"/>
          <w:lang w:val="hr-HR"/>
        </w:rPr>
        <w:t>-</w:t>
      </w:r>
      <w:r w:rsidR="00ED39D5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/2016-2 od </w:t>
      </w:r>
      <w:r w:rsidR="00ED39D5">
        <w:rPr>
          <w:sz w:val="24"/>
          <w:szCs w:val="24"/>
          <w:lang w:val="hr-HR"/>
        </w:rPr>
        <w:t>18</w:t>
      </w:r>
      <w:r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ED39D5">
        <w:rPr>
          <w:sz w:val="24"/>
          <w:szCs w:val="24"/>
          <w:lang w:val="hr-HR"/>
        </w:rPr>
        <w:t xml:space="preserve">Tihomiru </w:t>
      </w:r>
      <w:proofErr w:type="spellStart"/>
      <w:r w:rsidR="00ED39D5">
        <w:rPr>
          <w:sz w:val="24"/>
          <w:szCs w:val="24"/>
          <w:lang w:val="hr-HR"/>
        </w:rPr>
        <w:t>Sapanjošu</w:t>
      </w:r>
      <w:proofErr w:type="spellEnd"/>
      <w:r>
        <w:rPr>
          <w:sz w:val="24"/>
          <w:szCs w:val="24"/>
          <w:lang w:val="hr-HR"/>
        </w:rPr>
        <w:t xml:space="preserve">  da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</w:t>
      </w:r>
      <w:r w:rsidR="00ED39D5">
        <w:rPr>
          <w:sz w:val="24"/>
          <w:szCs w:val="24"/>
          <w:lang w:val="hr-HR"/>
        </w:rPr>
        <w:t>27</w:t>
      </w:r>
      <w:r>
        <w:rPr>
          <w:sz w:val="24"/>
          <w:szCs w:val="24"/>
          <w:lang w:val="hr-HR"/>
        </w:rPr>
        <w:t xml:space="preserve">. </w:t>
      </w:r>
      <w:r w:rsidR="00ED39D5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ED39D5">
        <w:rPr>
          <w:szCs w:val="24"/>
          <w:lang w:val="hr-HR"/>
        </w:rPr>
        <w:t>7</w:t>
      </w:r>
      <w:r w:rsidR="00C43B37">
        <w:rPr>
          <w:szCs w:val="24"/>
          <w:lang w:val="hr-HR"/>
        </w:rPr>
        <w:t xml:space="preserve">. </w:t>
      </w:r>
      <w:r w:rsidR="00ED39D5">
        <w:rPr>
          <w:szCs w:val="24"/>
          <w:lang w:val="hr-HR"/>
        </w:rPr>
        <w:t>veljače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52742"/>
    <w:rsid w:val="001C2130"/>
    <w:rsid w:val="001D386C"/>
    <w:rsid w:val="0022216A"/>
    <w:rsid w:val="002520DD"/>
    <w:rsid w:val="00287BBC"/>
    <w:rsid w:val="00295D11"/>
    <w:rsid w:val="002B5C53"/>
    <w:rsid w:val="002C64BB"/>
    <w:rsid w:val="004016EC"/>
    <w:rsid w:val="0042541F"/>
    <w:rsid w:val="00462BC3"/>
    <w:rsid w:val="005541E4"/>
    <w:rsid w:val="005704A9"/>
    <w:rsid w:val="00572E48"/>
    <w:rsid w:val="005A4175"/>
    <w:rsid w:val="005C2135"/>
    <w:rsid w:val="006E7221"/>
    <w:rsid w:val="008000B6"/>
    <w:rsid w:val="008001EE"/>
    <w:rsid w:val="0086517C"/>
    <w:rsid w:val="008F394D"/>
    <w:rsid w:val="00910F4D"/>
    <w:rsid w:val="009354D7"/>
    <w:rsid w:val="009B1214"/>
    <w:rsid w:val="00A20C77"/>
    <w:rsid w:val="00A54168"/>
    <w:rsid w:val="00A87AB5"/>
    <w:rsid w:val="00AB00F8"/>
    <w:rsid w:val="00B4749F"/>
    <w:rsid w:val="00B97F60"/>
    <w:rsid w:val="00C135A1"/>
    <w:rsid w:val="00C263A0"/>
    <w:rsid w:val="00C43B37"/>
    <w:rsid w:val="00C7390D"/>
    <w:rsid w:val="00E11CA3"/>
    <w:rsid w:val="00E14A15"/>
    <w:rsid w:val="00E70493"/>
    <w:rsid w:val="00ED178B"/>
    <w:rsid w:val="00ED39D5"/>
    <w:rsid w:val="00F65AF3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1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1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Sp-23/2016</izvorni_sadrzaj>
    <derivirana_varijabla naziv="DomainObject.Predmet.OznakaBroj_1">Sp-23/2016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Sapanjoš</izvorni_sadrzaj>
    <derivirana_varijabla naziv="DomainObject.Predmet.StrankaFormated_1">  Tihomir Sapanjoš</derivirana_varijabla>
  </DomainObject.Predmet.StrankaFormated>
  <DomainObject.Predmet.StrankaFormatedOIB>
    <izvorni_sadrzaj>  Tihomir Sapanjoš, OIB 70465200035</izvorni_sadrzaj>
    <derivirana_varijabla naziv="DomainObject.Predmet.StrankaFormatedOIB_1">  Tihomir Sapanjoš, OIB 70465200035</derivirana_varijabla>
  </DomainObject.Predmet.StrankaFormatedOIB>
  <DomainObject.Predmet.StrankaFormatedWithAdress>
    <izvorni_sadrzaj> Tihomir Sapanjoš, Osječka Nova Ulica 37, 31000 Sarvaš</izvorni_sadrzaj>
    <derivirana_varijabla naziv="DomainObject.Predmet.StrankaFormatedWithAdress_1"> Tihomir Sapanjoš, Osječka Nova Ulica 37, 31000 Sarvaš</derivirana_varijabla>
  </DomainObject.Predmet.StrankaFormatedWithAdress>
  <DomainObject.Predmet.StrankaFormatedWithAdressOIB>
    <izvorni_sadrzaj> Tihomir Sapanjoš, OIB 70465200035, Osječka Nova Ulica 37, 31000 Sarvaš</izvorni_sadrzaj>
    <derivirana_varijabla naziv="DomainObject.Predmet.StrankaFormatedWithAdressOIB_1"> Tihomir Sapanjoš, OIB 70465200035, Osječka Nova Ulica 37, 31000 Sarvaš</derivirana_varijabla>
  </DomainObject.Predmet.StrankaFormatedWithAdressOIB>
  <DomainObject.Predmet.StrankaWithAdress>
    <izvorni_sadrzaj>Tihomir Sapanjoš Osječka Nova Ulica 37,31000 Sarvaš</izvorni_sadrzaj>
    <derivirana_varijabla naziv="DomainObject.Predmet.StrankaWithAdress_1">Tihomir Sapanjoš Osječka Nova Ulica 37,31000 Sarvaš</derivirana_varijabla>
  </DomainObject.Predmet.StrankaWithAdress>
  <DomainObject.Predmet.StrankaWithAdressOIB>
    <izvorni_sadrzaj>Tihomir Sapanjoš, OIB 70465200035, Osječka Nova Ulica 37,31000 Sarvaš</izvorni_sadrzaj>
    <derivirana_varijabla naziv="DomainObject.Predmet.StrankaWithAdressOIB_1">Tihomir Sapanjoš, OIB 70465200035, Osječka Nova Ulica 37,31000 Sarvaš</derivirana_varijabla>
  </DomainObject.Predmet.StrankaWithAdressOIB>
  <DomainObject.Predmet.StrankaNazivFormated>
    <izvorni_sadrzaj>Tihomir Sapanjoš</izvorni_sadrzaj>
    <derivirana_varijabla naziv="DomainObject.Predmet.StrankaNazivFormated_1">Tihomir Sapanjoš</derivirana_varijabla>
  </DomainObject.Predmet.StrankaNazivFormated>
  <DomainObject.Predmet.StrankaNazivFormatedOIB>
    <izvorni_sadrzaj>Tihomir Sapanjoš, OIB 70465200035</izvorni_sadrzaj>
    <derivirana_varijabla naziv="DomainObject.Predmet.StrankaNazivFormatedOIB_1">Tihomir Sapanjoš, OIB 70465200035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Tihomir Sapanjoš</item>
    </izvorni_sadrzaj>
    <derivirana_varijabla naziv="DomainObject.Predmet.StrankaListFormated_1">
      <item>Tihomir Sapanjoš</item>
    </derivirana_varijabla>
  </DomainObject.Predmet.StrankaListFormated>
  <DomainObject.Predmet.StrankaListFormatedOIB>
    <izvorni_sadrzaj>
      <item>Tihomir Sapanjoš, OIB 70465200035</item>
    </izvorni_sadrzaj>
    <derivirana_varijabla naziv="DomainObject.Predmet.StrankaListFormatedOIB_1">
      <item>Tihomir Sapanjoš, OIB 70465200035</item>
    </derivirana_varijabla>
  </DomainObject.Predmet.StrankaListFormatedOIB>
  <DomainObject.Predmet.StrankaListFormatedWithAdress>
    <izvorni_sadrzaj>
      <item>Tihomir Sapanjoš, Osječka Nova Ulica 37, 31000 Sarvaš</item>
    </izvorni_sadrzaj>
    <derivirana_varijabla naziv="DomainObject.Predmet.StrankaListFormatedWithAdress_1">
      <item>Tihomir Sapanjoš, Osječka Nova Ulica 37, 31000 Sarvaš</item>
    </derivirana_varijabla>
  </DomainObject.Predmet.StrankaListFormatedWithAdress>
  <DomainObject.Predmet.StrankaListFormatedWithAdressOIB>
    <izvorni_sadrzaj>
      <item>Tihomir Sapanjoš, OIB 70465200035, Osječka Nova Ulica 37, 31000 Sarvaš</item>
    </izvorni_sadrzaj>
    <derivirana_varijabla naziv="DomainObject.Predmet.StrankaListFormatedWithAdressOIB_1">
      <item>Tihomir Sapanjoš, OIB 70465200035, Osječka Nova Ulica 37, 31000 Sarvaš</item>
    </derivirana_varijabla>
  </DomainObject.Predmet.StrankaListFormatedWithAdressOIB>
  <DomainObject.Predmet.StrankaListNazivFormated>
    <izvorni_sadrzaj>
      <item>Tihomir Sapanjoš</item>
    </izvorni_sadrzaj>
    <derivirana_varijabla naziv="DomainObject.Predmet.StrankaListNazivFormated_1">
      <item>Tihomir Sapanjoš</item>
    </derivirana_varijabla>
  </DomainObject.Predmet.StrankaListNazivFormated>
  <DomainObject.Predmet.StrankaListNazivFormatedOIB>
    <izvorni_sadrzaj>
      <item>Tihomir Sapanjoš, OIB 70465200035</item>
    </izvorni_sadrzaj>
    <derivirana_varijabla naziv="DomainObject.Predmet.StrankaListNazivFormatedOIB_1">
      <item>Tihomir Sapanjoš, OIB 70465200035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Sapanjoš</izvorni_sadrzaj>
    <derivirana_varijabla naziv="DomainObject.Predmet.StrankaIDrugi_1">Tihomir Sapanjoš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Tihomir Sapanjoš, OIB 70465200035, Osječka Nova Ulica 37, 31000 Sarvaš</izvorni_sadrzaj>
    <derivirana_varijabla naziv="DomainObject.Predmet.StrankaIDrugiAdressOIB_1">Tihomir Sapanjoš, OIB 70465200035, Osječka Nova Ulica 37,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Sapanjoš</item>
    </izvorni_sadrzaj>
    <derivirana_varijabla naziv="DomainObject.Predmet.SudioniciListNaziv_1">
      <item>Tihomir Sapanjoš</item>
    </derivirana_varijabla>
  </DomainObject.Predmet.SudioniciListNaziv>
  <DomainObject.Predmet.SudioniciListAdressOIB>
    <izvorni_sadrzaj>
      <item>Tihomir Sapanjoš, OIB 70465200035, Osječka Nova Ulica 37,31000 Sarvaš</item>
    </izvorni_sadrzaj>
    <derivirana_varijabla naziv="DomainObject.Predmet.SudioniciListAdressOIB_1">
      <item>Tihomir Sapanjoš, OIB 70465200035, Osječka Nova Ulica 37,31000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70465200035</item>
    </izvorni_sadrzaj>
    <derivirana_varijabla naziv="DomainObject.Predmet.SudioniciListNazivOIB_1">
      <item>, OIB 70465200035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233</properties:Words>
  <properties:Characters>1114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2017-01-05T09:31:00Z</dcterms:created>
  <dc:creator>SUD</dc:creator>
  <cp:lastModifiedBy>Katica Bogdan</cp:lastModifiedBy>
  <cp:lastPrinted>2017-02-07T09:02:00Z</cp:lastPrinted>
  <dcterms:modified xmlns:xsi="http://www.w3.org/2001/XMLSchema-instance" xsi:type="dcterms:W3CDTF">2017-02-07T09:05:00Z</dcterms:modified>
  <cp:revision>9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