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74ca" w14:paraId="0a374ca" w:rsidRDefault="00C44084" w:rsidP="00C44084" w:rsidR="00C4408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  <w:t>1.St-231/2012</w:t>
      </w:r>
    </w:p>
    <w:p w:rsidRDefault="00C44084" w:rsidP="00C44084" w:rsidR="00C44084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4084" w:rsidP="00C44084" w:rsidR="00C44084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C44084" w:rsidP="00C44084" w:rsidR="00C44084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eastAsia="hr-HR"/>
        </w:rPr>
        <w:tab/>
        <w:t xml:space="preserve">      </w:t>
      </w:r>
    </w:p>
    <w:p w:rsidRDefault="00C44084" w:rsidP="00C44084" w:rsidR="00C4408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C44084" w:rsidP="00C44084" w:rsidR="00C4408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Split, Sukojišanska 6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C44084" w:rsidP="00C44084" w:rsidR="00C44084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C44084" w:rsidP="00C44084" w:rsidR="00C44084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J E Š E N J E </w:t>
      </w:r>
    </w:p>
    <w:p w:rsidRDefault="00C44084" w:rsidP="00C44084" w:rsidR="00C44084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povodom prijedloga predlagatelja : HETA Asset Resolution Hrvatska d.o.o. Zagreb, Koranska 16, OIB: 87064273078, ranije HYPO-Leasing Kroatien, d.o.o., Zagreb,Koranska 16., zastupan po punom. Damiru Katić, odvjetniku. u Zagrebu, Drniška 22., radi otvaranja stečajnog postupka nad trgovačkim društvom kao stečajnim dužnikom: IMOKI, d.o.o., Split, Ulica Sv. Ižidora  , OIB: 83630335738, dana 15. ožujka  2016. godine</w:t>
      </w:r>
    </w:p>
    <w:p w:rsidRDefault="00C44084" w:rsidP="00C44084" w:rsidR="00C44084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C44084" w:rsidP="00C44084" w:rsidR="00C440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Određuje ročište radi rasprave o uvjetima za otvaranje stečajnog postupka odnosno istodobno zaključene stečajnog postupka  za dan 11.travnja 2017. godine s početkom u 12,00 sati, sudnica br. 1/Prizemlje, Trgovački sud u Splitu, Sukoišanska 6.</w:t>
      </w:r>
    </w:p>
    <w:p w:rsidRDefault="00C44084" w:rsidP="00C44084" w:rsidR="00C440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 ročište se pozivaju: </w:t>
      </w:r>
    </w:p>
    <w:p w:rsidRDefault="00C44084" w:rsidP="00C44084" w:rsidR="00C44084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 HETA Asset Resolution Hrvatska d.o.o. Zagreb, Koranska 16, po punomoćniku</w:t>
      </w:r>
    </w:p>
    <w:p w:rsidRDefault="00C44084" w:rsidP="00C44084" w:rsidR="00C44084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privremeni stečajni upravitelj Mira Hajdić iz Splita, Smiljanićeva 2</w:t>
      </w:r>
    </w:p>
    <w:p w:rsidRDefault="00C44084" w:rsidP="00C44084" w:rsidR="00C44084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zakonski zastupnik dužnika Tonći Gudelj, Podstražje, Milna 8, otok Vis,</w:t>
      </w:r>
    </w:p>
    <w:p w:rsidRDefault="00C44084" w:rsidP="00C44084" w:rsidR="00C44084">
      <w:p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koji će se na ročištu izjasniti o prijedlogu za otvaranje stečajnog postupka. Te osobe mogu se o prijedlogu i pisano izjasniti.         </w:t>
      </w:r>
    </w:p>
    <w:p w:rsidRDefault="00C44084" w:rsidP="00C44084" w:rsidR="00C440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Poziva se Financijska agencija najkasnije dan prije zakazanog ročišta dostaviti sudu podatke o bonitetu dužnika-potvrdu sukladno čl. 4. Stečajnog zakona, telefaxom na broj: 021/481-242.</w:t>
      </w:r>
    </w:p>
    <w:p w:rsidRDefault="00C44084" w:rsidP="00C44084" w:rsidR="00C440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15.ožujka 2017. godine</w:t>
      </w:r>
    </w:p>
    <w:p w:rsidRDefault="00C44084" w:rsidP="00C44084" w:rsidR="00C44084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C44084" w:rsidP="00C44084" w:rsidR="00C44084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C44084" w:rsidP="00C44084" w:rsidR="00C44084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44084" w:rsidP="00C44084" w:rsidR="00C4408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posebna žalba.</w:t>
      </w:r>
    </w:p>
    <w:p w:rsidRDefault="00C44084" w:rsidP="00C44084" w:rsidR="00C4408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44084" w:rsidP="00C44084" w:rsidR="00C44084">
      <w:pPr>
        <w:spacing w:lineRule="auto" w:line="240"/>
        <w:ind w:firstLine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predlagatelja HETA Asset Resolution Hrvatska d.o.o. Zagreb, Koranska 16, po punomoćniku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privremenog stečajnog upravitelja Miru Hajdić iz Splita, Smiljanićeva 2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zakonski zastupnik dužnika Tonći Gudelj, Podstražje, Milna 8, otok Vis 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Split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C44084" w:rsidP="00C44084" w:rsidR="00C44084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C44084" w:rsidP="00C44084" w:rsidR="00C44084"/>
    <w:p w:rsidRDefault="009B502D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415EC"/>
    <w:multiLevelType w:val="hybridMultilevel"/>
    <w:tmpl w:val="4104866E"/>
    <w:lvl w:tplc="92788524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84"/>
    <w:rsid w:val="000050BF"/>
    <w:rsid w:val="000256D3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9B502D"/>
    <w:rsid w:val="00A05026"/>
    <w:rsid w:val="00A86D22"/>
    <w:rsid w:val="00AB6E49"/>
    <w:rsid w:val="00AC09D9"/>
    <w:rsid w:val="00B01348"/>
    <w:rsid w:val="00B40090"/>
    <w:rsid w:val="00B72C27"/>
    <w:rsid w:val="00B874FD"/>
    <w:rsid w:val="00C44084"/>
    <w:rsid w:val="00C655DC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084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408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C440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40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0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0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502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50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50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084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408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C440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40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0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0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502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50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50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75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2012.</izvorni_sadrzaj>
    <derivirana_varijabla naziv="DomainObject.Predmet.DatumOsnivanja_1">26.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ST- 199/2011 - promjena upisnika po naredbi</izvorni_sadrzaj>
    <derivirana_varijabla naziv="DomainObject.Predmet.Opis_1">Otvoren iz ST- 199/2011 - promjena upisnika po naredbi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IMOKI d.o.o. za turizam, trgovinu, ugostiteljstvo i usluge</izvorni_sadrzaj>
    <derivirana_varijabla naziv="DomainObject.Predmet.ProtustrankaFormated_1">  IMOKI d.o.o. za turizam, trgovinu, ugostiteljstvo i usluge</derivirana_varijabla>
  </DomainObject.Predmet.ProtustrankaFormated>
  <DomainObject.Predmet.ProtustrankaFormatedOIB>
    <izvorni_sadrzaj>  IMOKI d.o.o. za turizam, trgovinu, ugostiteljstvo i usluge, OIB 83630335738</izvorni_sadrzaj>
    <derivirana_varijabla naziv="DomainObject.Predmet.ProtustrankaFormatedOIB_1">  IMOKI d.o.o. za turizam, trgovinu, ugostiteljstvo i usluge, OIB 83630335738</derivirana_varijabla>
  </DomainObject.Predmet.ProtustrankaFormatedOIB>
  <DomainObject.Predmet.ProtustrankaFormatedWithAdress>
    <izvorni_sadrzaj> IMOKI d.o.o. za turizam, trgovinu, ugostiteljstvo i usluge, Ulica sv. Ižidora 86, Split</izvorni_sadrzaj>
    <derivirana_varijabla naziv="DomainObject.Predmet.ProtustrankaFormatedWithAdress_1"> IMOKI d.o.o. za turizam, trgovinu, ugostiteljstvo i usluge, Ulica sv. Ižidora 86, Split</derivirana_varijabla>
  </DomainObject.Predmet.ProtustrankaFormatedWithAdress>
  <DomainObject.Predmet.ProtustrankaFormatedWithAdressOIB>
    <izvorni_sadrzaj> IMOKI d.o.o. za turizam, trgovinu, ugostiteljstvo i usluge, OIB 83630335738, Ulica sv. Ižidora 86, Split</izvorni_sadrzaj>
    <derivirana_varijabla naziv="DomainObject.Predmet.ProtustrankaFormatedWithAdressOIB_1"> IMOKI d.o.o. za turizam, trgovinu, ugostiteljstvo i usluge, OIB 83630335738, Ulica sv. Ižidora 86, Split</derivirana_varijabla>
  </DomainObject.Predmet.ProtustrankaFormatedWithAdressOIB>
  <DomainObject.Predmet.ProtustrankaWithAdress>
    <izvorni_sadrzaj>IMOKI d.o.o. za turizam, trgovinu, ugostiteljstvo i usluge Ulica sv. Ižidora 86, Split</izvorni_sadrzaj>
    <derivirana_varijabla naziv="DomainObject.Predmet.ProtustrankaWithAdress_1">IMOKI d.o.o. za turizam, trgovinu, ugostiteljstvo i usluge Ulica sv. Ižidora 86, Split</derivirana_varijabla>
  </DomainObject.Predmet.ProtustrankaWithAdress>
  <DomainObject.Predmet.ProtustrankaWithAdressOIB>
    <izvorni_sadrzaj>IMOKI d.o.o. za turizam, trgovinu, ugostiteljstvo i usluge, OIB 83630335738, Ulica sv. Ižidora 86, Split</izvorni_sadrzaj>
    <derivirana_varijabla naziv="DomainObject.Predmet.ProtustrankaWithAdressOIB_1">IMOKI d.o.o. za turizam, trgovinu, ugostiteljstvo i usluge, OIB 83630335738, Ulica sv. Ižidora 86, Split</derivirana_varijabla>
  </DomainObject.Predmet.ProtustrankaWithAdressOIB>
  <DomainObject.Predmet.ProtustrankaNazivFormated>
    <izvorni_sadrzaj>IMOKI d.o.o. za turizam, trgovinu, ugostiteljstvo i usluge</izvorni_sadrzaj>
    <derivirana_varijabla naziv="DomainObject.Predmet.ProtustrankaNazivFormated_1">IMOKI d.o.o. za turizam, trgovinu, ugostiteljstvo i usluge</derivirana_varijabla>
  </DomainObject.Predmet.ProtustrankaNazivFormated>
  <DomainObject.Predmet.ProtustrankaNazivFormatedOIB>
    <izvorni_sadrzaj>IMOKI d.o.o. za turizam, trgovinu, ugostiteljstvo i usluge, OIB 83630335738</izvorni_sadrzaj>
    <derivirana_varijabla naziv="DomainObject.Predmet.ProtustrankaNazivFormatedOIB_1">IMOKI d.o.o. za turizam, trgovinu, ugostiteljstvo i usluge, OIB 83630335738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HYPO-LEASING KROATIEN, društvo za financiranje, d.o.o.</izvorni_sadrzaj>
    <derivirana_varijabla naziv="DomainObject.Predmet.StrankaFormated_1">  POREZNA UPRAVA, PODRUČNI URED SPLIT; HYPO-LEASING KROATIEN, društvo za financiranje, d.o.o.</derivirana_varijabla>
  </DomainObject.Predmet.StrankaFormated>
  <DomainObject.Predmet.StrankaFormatedOIB>
    <izvorni_sadrzaj>  POREZNA UPRAVA, PODRUČNI URED SPLIT, OIB 18683136487; HYPO-LEASING KROATIEN, društvo za financiranje, d.o.o., OIB 87064273078</izvorni_sadrzaj>
    <derivirana_varijabla naziv="DomainObject.Predmet.StrankaFormatedOIB_1">  POREZNA UPRAVA, PODRUČNI URED SPLIT, OIB 18683136487; HYPO-LEASING KROATIEN, društvo za financiranje, d.o.o., OIB 87064273078</derivirana_varijabla>
  </DomainObject.Predmet.StrankaFormatedOIB>
  <DomainObject.Predmet.StrankaFormatedWithAdress>
    <izvorni_sadrzaj> POREZNA UPRAVA, PODRUČNI URED SPLIT, Mažuranićevo šetalište 24b, 21000 Split; HYPO-LEASING KROATIEN, društvo za financiranje, d.o.o., Koranska 16, 10000 Zagreb</izvorni_sadrzaj>
    <derivirana_varijabla naziv="DomainObject.Predmet.StrankaFormatedWithAdress_1"> POREZNA UPRAVA, PODRUČNI URED SPLIT, Mažuranićevo šetalište 24b, 21000 Split; HYPO-LEASING KROATIEN, društvo za financiranje, d.o.o., Koranska 16, 10000 Zagreb</derivirana_varijabla>
  </DomainObject.Predmet.StrankaFormatedWithAdress>
  <DomainObject.Predmet.StrankaFormatedWithAdressOIB>
    <izvorni_sadrzaj> POREZNA UPRAVA, PODRUČNI URED SPLIT, OIB 18683136487, Mažuranićevo šetalište 24b, 21000 Split; HYPO-LEASING KROATIEN, društvo za financiranje, d.o.o., OIB 87064273078, Koranska 16, 10000 Zagreb</izvorni_sadrzaj>
    <derivirana_varijabla naziv="DomainObject.Predmet.StrankaFormatedWithAdressOIB_1"> POREZNA UPRAVA, PODRUČNI URED SPLIT, OIB 18683136487, Mažuranićevo šetalište 24b, 21000 Split; HYPO-LEASING KROATIEN, društvo za financiranje, d.o.o., OIB 87064273078, Koranska 16, 10000 Zagreb</derivirana_varijabla>
  </DomainObject.Predmet.StrankaFormatedWithAdressOIB>
  <DomainObject.Predmet.StrankaWithAdress>
    <izvorni_sadrzaj>POREZNA UPRAVA, PODRUČNI URED SPLIT Mažuranićevo šetalište 24b,21000 Split,HYPO-LEASING KROATIEN, društvo za financiranje, d.o.o. Koranska 16,10000 Zagreb</izvorni_sadrzaj>
    <derivirana_varijabla naziv="DomainObject.Predmet.StrankaWithAdress_1">POREZNA UPRAVA, PODRUČNI URED SPLIT Mažuranićevo šetalište 24b,21000 Split,HYPO-LEASING KROATIEN, društvo za financiranje, d.o.o. Koranska 16,10000 Zagreb</derivirana_varijabla>
  </DomainObject.Predmet.StrankaWithAdress>
  <DomainObject.Predmet.StrankaWithAdressOIB>
    <izvorni_sadrzaj>POREZNA UPRAVA, PODRUČNI URED SPLIT, OIB 18683136487, Mažuranićevo šetalište 24b,21000 Split,HYPO-LEASING KROATIEN, društvo za financiranje, d.o.o., OIB 87064273078, Koranska 16,10000 Zagreb</izvorni_sadrzaj>
    <derivirana_varijabla naziv="DomainObject.Predmet.StrankaWithAdressOIB_1">POREZNA UPRAVA, PODRUČNI URED SPLIT, OIB 18683136487, Mažuranićevo šetalište 24b,21000 Split,HYPO-LEASING KROATIEN, društvo za financiranje, d.o.o., OIB 87064273078, Koranska 16,10000 Zagreb</derivirana_varijabla>
  </DomainObject.Predmet.StrankaWithAdressOIB>
  <DomainObject.Predmet.StrankaNazivFormated>
    <izvorni_sadrzaj>POREZNA UPRAVA, PODRUČNI URED SPLIT,HYPO-LEASING KROATIEN, društvo za financiranje, d.o.o.</izvorni_sadrzaj>
    <derivirana_varijabla naziv="DomainObject.Predmet.StrankaNazivFormated_1">POREZNA UPRAVA, PODRUČNI URED SPLIT,HYPO-LEASING KROATIEN, društvo za financiranje, d.o.o.</derivirana_varijabla>
  </DomainObject.Predmet.StrankaNazivFormated>
  <DomainObject.Predmet.StrankaNazivFormatedOIB>
    <izvorni_sadrzaj>POREZNA UPRAVA, PODRUČNI URED SPLIT, OIB 18683136487,HYPO-LEASING KROATIEN, društvo za financiranje, d.o.o., OIB 87064273078</izvorni_sadrzaj>
    <derivirana_varijabla naziv="DomainObject.Predmet.StrankaNazivFormatedOIB_1">POREZNA UPRAVA, PODRUČNI URED SPLIT, OIB 18683136487,HYPO-LEASING KROATIEN, društvo za financiranje,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POREZNA UPRAVA, PODRUČNI URED SPLIT</item>
      <item>HYPO-LEASING KROATIEN, društvo za financiranje, d.o.o.</item>
    </izvorni_sadrzaj>
    <derivirana_varijabla naziv="DomainObject.Predmet.StrankaListFormated_1">
      <item>POREZNA UPRAVA, PODRUČNI URED SPLIT</item>
      <item>HYPO-LEASING KROATIEN, društvo za financiranje, d.o.o.</item>
    </derivirana_varijabla>
  </DomainObject.Predmet.StrankaListFormated>
  <DomainObject.Predmet.StrankaListFormatedOIB>
    <izvorni_sadrzaj>
      <item>POREZNA UPRAVA, PODRUČNI URED SPLIT, OIB 18683136487</item>
      <item>HYPO-LEASING KROATIEN, društvo za financiranje, d.o.o., OIB 87064273078</item>
    </izvorni_sadrzaj>
    <derivirana_varijabla naziv="DomainObject.Predmet.StrankaListFormatedOIB_1">
      <item>POREZNA UPRAVA, PODRUČNI URED SPLIT, OIB 18683136487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UPRAVA, PODRUČNI URED SPLIT, Mažuranićevo šetalište 24b, 21000 Split</item>
      <item>HYPO-LEASING KROATIEN, društvo za financiranje, d.o.o., Koranska 16, 10000 Zagreb</item>
    </izvorni_sadrzaj>
    <derivirana_varijabla naziv="DomainObject.Predmet.StrankaListFormatedWithAdress_1">
      <item>POREZNA UPRAVA, PODRUČNI URED SPLIT, Mažuranićevo šetalište 24b, 21000 Split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HYPO-LEASING KROATIEN, društvo za financiranje, d.o.o., OIB 87064273078, Koranska 16, 10000 Zagreb</item>
    </izvorni_sadrzaj>
    <derivirana_varijabla naziv="DomainObject.Predmet.StrankaListFormatedWithAdressOIB_1">
      <item>POREZNA UPRAVA, PODRUČNI URED SPLIT, OIB 18683136487, Mažuranićevo šetalište 24b, 21000 Split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UPRAVA, PODRUČNI URED SPLIT</item>
      <item>HYPO-LEASING KROATIEN, društvo za financiranje, d.o.o.</item>
    </izvorni_sadrzaj>
    <derivirana_varijabla naziv="DomainObject.Predmet.StrankaListNazivFormated_1">
      <item>POREZNA UPRAVA, PODRUČNI URED SPLIT</item>
      <item>HYPO-LEASING KROATIEN, društvo za financiranje, d.o.o.</item>
    </derivirana_varijabla>
  </DomainObject.Predmet.StrankaListNazivFormated>
  <DomainObject.Predmet.StrankaListNazivFormatedOIB>
    <izvorni_sadrzaj>
      <item>POREZNA UPRAVA, PODRUČNI URED SPLIT, OIB 18683136487</item>
      <item>HYPO-LEASING KROATIEN, društvo za financiranje, d.o.o., OIB 87064273078</item>
    </izvorni_sadrzaj>
    <derivirana_varijabla naziv="DomainObject.Predmet.StrankaListNazivFormatedOIB_1">
      <item>POREZNA UPRAVA, PODRUČNI URED SPLIT,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IMOKI d.o.o. za turizam, trgovinu, ugostiteljstvo i usluge</item>
    </izvorni_sadrzaj>
    <derivirana_varijabla naziv="DomainObject.Predmet.ProtuStrankaListFormated_1">
      <item>IMOKI d.o.o. za turizam, trgovinu, ugostiteljstvo i usluge</item>
    </derivirana_varijabla>
  </DomainObject.Predmet.ProtuStrankaListFormated>
  <DomainObject.Predmet.ProtuStrankaListFormatedOIB>
    <izvorni_sadrzaj>
      <item>IMOKI d.o.o. za turizam, trgovinu, ugostiteljstvo i usluge, OIB 83630335738</item>
    </izvorni_sadrzaj>
    <derivirana_varijabla naziv="DomainObject.Predmet.ProtuStrankaListFormatedOIB_1">
      <item>IMOKI d.o.o. za turizam, trgovinu, ugostiteljstvo i usluge, OIB 83630335738</item>
    </derivirana_varijabla>
  </DomainObject.Predmet.ProtuStrankaListFormatedOIB>
  <DomainObject.Predmet.ProtuStrankaListFormatedWithAdress>
    <izvorni_sadrzaj>
      <item>IMOKI d.o.o. za turizam, trgovinu, ugostiteljstvo i usluge, Ulica sv. Ižidora 86, Split</item>
    </izvorni_sadrzaj>
    <derivirana_varijabla naziv="DomainObject.Predmet.ProtuStrankaListFormatedWithAdress_1">
      <item>IMOKI d.o.o. za turizam, trgovinu, ugostiteljstvo i usluge, Ulica sv. Ižidora 86, Split</item>
    </derivirana_varijabla>
  </DomainObject.Predmet.ProtuStrankaListFormatedWithAdress>
  <DomainObject.Predmet.ProtuStrankaListFormatedWithAdressOIB>
    <izvorni_sadrzaj>
      <item>IMOKI d.o.o. za turizam, trgovinu, ugostiteljstvo i usluge, OIB 83630335738, Ulica sv. Ižidora 86, Split</item>
    </izvorni_sadrzaj>
    <derivirana_varijabla naziv="DomainObject.Predmet.ProtuStrankaListFormatedWithAdressOIB_1">
      <item>IMOKI d.o.o. za turizam, trgovinu, ugostiteljstvo i usluge, OIB 83630335738, Ulica sv. Ižidora 86, Split</item>
    </derivirana_varijabla>
  </DomainObject.Predmet.ProtuStrankaListFormatedWithAdressOIB>
  <DomainObject.Predmet.ProtuStrankaListNazivFormated>
    <izvorni_sadrzaj>
      <item>IMOKI d.o.o. za turizam, trgovinu, ugostiteljstvo i usluge</item>
    </izvorni_sadrzaj>
    <derivirana_varijabla naziv="DomainObject.Predmet.ProtuStrankaListNazivFormated_1">
      <item>IMOKI d.o.o. za turizam, trgovinu, ugostiteljstvo i usluge</item>
    </derivirana_varijabla>
  </DomainObject.Predmet.ProtuStrankaListNazivFormated>
  <DomainObject.Predmet.ProtuStrankaListNazivFormatedOIB>
    <izvorni_sadrzaj>
      <item>IMOKI d.o.o. za turizam, trgovinu, ugostiteljstvo i usluge, OIB 83630335738</item>
    </izvorni_sadrzaj>
    <derivirana_varijabla naziv="DomainObject.Predmet.ProtuStrankaListNazivFormatedOIB_1">
      <item>IMOKI d.o.o. za turizam, trgovinu, ugostiteljstvo i usluge, OIB 83630335738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IMOKI d.o.o. za turizam, trgovinu, ugostiteljstvo i usluge</izvorni_sadrzaj>
    <derivirana_varijabla naziv="DomainObject.Predmet.ProtustrankaIDrugi_1">IMOKI d.o.o. za turizam, trgovinu, ugostiteljstvo i usluge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IMOKI d.o.o. za turizam, trgovinu, ugostiteljstvo i usluge, OIB 83630335738, Ulica sv. Ižidora 86, Split</izvorni_sadrzaj>
    <derivirana_varijabla naziv="DomainObject.Predmet.ProtustrankaIDrugiAdressOIB_1">IMOKI d.o.o. za turizam, trgovinu, ugostiteljstvo i usluge, OIB 83630335738, Ulica sv. Ižidora 86,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IMOKI d.o.o. za turizam, trgovinu, ugostiteljstvo i usluge</item>
      <item>POREZNA UPRAVA, PODRUČNI URED SPLIT</item>
      <item>HYPO-LEASING KROATIEN, društvo za financiranje, d.o.o.</item>
    </izvorni_sadrzaj>
    <derivirana_varijabla naziv="DomainObject.Predmet.SudioniciListNaziv_1">
      <item>IMOKI d.o.o. za turizam, trgovinu, ugostiteljstvo i usluge</item>
      <item>POREZNA UPRAVA, PODRUČNI URED SPLIT</item>
      <item>HYPO-LEASING KROATIEN, društvo za financiranje, d.o.o.</item>
    </derivirana_varijabla>
  </DomainObject.Predmet.SudioniciListNaziv>
  <DomainObject.Predmet.SudioniciListAdressOIB>
    <izvorni_sadrzaj>
      <item>IMOKI d.o.o. za turizam, trgovinu, ugostiteljstvo i usluge, OIB 83630335738, Ulica sv. Ižidora 86,Split</item>
      <item>POREZNA UPRAVA, PODRUČNI URED SPLIT, OIB 18683136487, Mažuranićevo šetalište 24b,21000 Split</item>
      <item>HYPO-LEASING KROATIEN, društvo za financiranje, d.o.o., OIB 87064273078, Koranska 16,10000 Zagreb</item>
    </izvorni_sadrzaj>
    <derivirana_varijabla naziv="DomainObject.Predmet.SudioniciListAdressOIB_1">
      <item>IMOKI d.o.o. za turizam, trgovinu, ugostiteljstvo i usluge, OIB 83630335738, Ulica sv. Ižidora 86,Split</item>
      <item>POREZNA UPRAVA, PODRUČNI URED SPLIT, OIB 18683136487, Mažuranićevo šetalište 24b,21000 Split</item>
      <item>HYPO-LEASING KROATIEN, društvo za financiranje, d.o.o.,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83630335738</item>
      <item>, OIB 18683136487</item>
      <item>, OIB 87064273078</item>
    </izvorni_sadrzaj>
    <derivirana_varijabla naziv="DomainObject.Predmet.SudioniciListNazivOIB_1">
      <item>, OIB 83630335738</item>
      <item>, OIB 18683136487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1616</properties:Characters>
  <properties:Lines>50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2017-03-15T07:03:00Z</dcterms:created>
  <dc:creator>Marija Elez</dc:creator>
  <cp:lastModifiedBy>Marija Elez</cp:lastModifiedBy>
  <cp:lastPrinted>2017-03-15T07:10:00Z</cp:lastPrinted>
  <dcterms:modified xmlns:xsi="http://www.w3.org/2001/XMLSchema-instance" xsi:type="dcterms:W3CDTF">2017-03-15T07:12:00Z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