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b5f4e" w14:paraId="b1b5f4e" w:rsidRDefault="006608C9" w:rsidP="006608C9" w:rsidR="006608C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6608C9" w:rsidP="006608C9" w:rsidR="006608C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6608C9" w:rsidP="006608C9" w:rsidR="006608C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6608C9" w:rsidP="006608C9" w:rsidR="006608C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1021/18</w:t>
      </w:r>
    </w:p>
    <w:p w:rsidRDefault="006608C9" w:rsidP="006608C9" w:rsidR="006608C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6608C9" w:rsidP="006608C9" w:rsidR="006608C9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6608C9" w:rsidP="006608C9" w:rsidR="006608C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608C9" w:rsidP="006608C9" w:rsidR="006608C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6608C9" w:rsidP="006608C9" w:rsidR="006608C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6608C9" w:rsidP="006608C9" w:rsidR="006608C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SAVA FOOD j.d.o.o., OIB 22121743680, Zagreb, Savska cesta 196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7. rujna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6608C9" w:rsidP="006608C9" w:rsidR="006608C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608C9" w:rsidP="006608C9" w:rsidR="006608C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6608C9" w:rsidP="006608C9" w:rsidR="006608C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608C9" w:rsidP="006608C9" w:rsidR="006608C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SAVA FOOD j.d.o.o., OIB 22121743680, Zagreb, Savska cesta 196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7. rujna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6608C9" w:rsidP="006608C9" w:rsidR="006608C9" w:rsidRPr="004453B3">
      <w:pPr>
        <w:pStyle w:val="BodyText21"/>
        <w:rPr>
          <w:rFonts w:hAnsi="Times New Roman" w:ascii="Times New Roman"/>
          <w:szCs w:val="24"/>
        </w:rPr>
      </w:pPr>
    </w:p>
    <w:p w:rsidRDefault="006608C9" w:rsidP="006608C9" w:rsidR="006608C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EB702A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Vedran Grčić, OIB 28045499425, Karlovac, Dr. Ante Starčevića 15.</w:t>
      </w:r>
    </w:p>
    <w:p w:rsidRDefault="006608C9" w:rsidP="006608C9" w:rsidR="006608C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608C9" w:rsidP="006608C9" w:rsidR="006608C9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SAVA FOOD j.d.o.o., OIB 22121743680, Zagreb, Savska cesta 196.</w:t>
      </w:r>
    </w:p>
    <w:p w:rsidRDefault="006608C9" w:rsidP="006608C9" w:rsidR="006608C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608C9" w:rsidP="006608C9" w:rsidR="006608C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6608C9" w:rsidP="006608C9" w:rsidR="006608C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608C9" w:rsidP="006608C9" w:rsidR="006608C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6608C9" w:rsidP="006608C9" w:rsidR="006608C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608C9" w:rsidP="006608C9" w:rsidR="006608C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6608C9" w:rsidP="006608C9" w:rsidR="006608C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608C9" w:rsidP="006608C9" w:rsidR="006608C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29. svibnja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6608C9" w:rsidP="006608C9" w:rsidR="006608C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608C9" w:rsidP="006608C9" w:rsidR="006608C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6608C9" w:rsidP="006608C9" w:rsidR="006608C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608C9" w:rsidP="006608C9" w:rsidR="006608C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6608C9" w:rsidP="006608C9" w:rsidR="006608C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608C9" w:rsidP="006608C9" w:rsidR="006608C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6608C9" w:rsidP="006608C9" w:rsidR="006608C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608C9" w:rsidP="006608C9" w:rsidR="006608C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6608C9" w:rsidP="006608C9" w:rsidR="006608C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608C9" w:rsidP="006608C9" w:rsidR="006608C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7. rujna 2018.</w:t>
      </w:r>
    </w:p>
    <w:p w:rsidRDefault="006608C9" w:rsidP="006608C9" w:rsidR="006608C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6608C9" w:rsidP="006608C9" w:rsidR="006608C9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6608C9" w:rsidP="006608C9" w:rsidR="006608C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6608C9" w:rsidP="006608C9" w:rsidR="006608C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608C9" w:rsidP="006608C9" w:rsidR="006608C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608C9" w:rsidP="006608C9" w:rsidR="006608C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6608C9" w:rsidP="006608C9" w:rsidR="006608C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608C9" w:rsidP="006608C9" w:rsidR="006608C9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608C9" w:rsidP="006608C9" w:rsidR="006608C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608C9" w:rsidP="006608C9" w:rsidR="006608C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6608C9" w:rsidP="006608C9" w:rsidR="006608C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6608C9" w:rsidP="006608C9" w:rsidR="006608C9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6608C9" w:rsidP="006608C9" w:rsidR="006608C9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6608C9" w:rsidP="006608C9" w:rsidR="006608C9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6608C9" w:rsidP="006608C9" w:rsidR="006608C9" w:rsidRPr="004453B3">
      <w:pPr>
        <w:rPr>
          <w:rFonts w:hAnsi="Times New Roman" w:ascii="Times New Roman"/>
          <w:szCs w:val="24"/>
        </w:rPr>
      </w:pPr>
    </w:p>
    <w:p w:rsidRDefault="00C95241" w:rsidR="00C95241"/>
    <w:sectPr w:rsidSect="00840E3D" w:rsidR="00C9524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1228" w:rsidR="00000000">
      <w:r>
        <w:separator/>
      </w:r>
    </w:p>
  </w:endnote>
  <w:endnote w:id="0" w:type="continuationSeparator">
    <w:p w:rsidRDefault="005C122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228" w:rsidR="00280A5F">
    <w:pPr>
      <w:pStyle w:val="Podnoje"/>
      <w:jc w:val="right"/>
    </w:pPr>
  </w:p>
  <w:p w:rsidRDefault="005C1228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1228" w:rsidR="00000000">
      <w:r>
        <w:separator/>
      </w:r>
    </w:p>
  </w:footnote>
  <w:footnote w:id="0" w:type="continuationSeparator">
    <w:p w:rsidRDefault="005C122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08C9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5C1228" w:rsidRPr="005C1228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1021/18</w:t>
    </w:r>
  </w:p>
  <w:p w:rsidRDefault="005C12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08C9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0DA5"/>
    <w:rsid w:val="00135025"/>
    <w:rsid w:val="00181F4E"/>
    <w:rsid w:val="003B0DA5"/>
    <w:rsid w:val="005C1228"/>
    <w:rsid w:val="006608C9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08C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608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08C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6608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08C9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6608C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08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08C9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C12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2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2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2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2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08C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608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08C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6608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08C9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6608C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08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08C9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C12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2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2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2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2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St-1021/2018</izvorni_sadrzaj>
    <derivirana_varijabla naziv="DomainObject.Predmet.OznakaBroj_1">St-1021/2018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SAVA FOOD jednostavno društvo s ograničenom odgovornošću za ugostiteljstvo, trgovinu i usluge</izvorni_sadrzaj>
    <derivirana_varijabla naziv="DomainObject.Predmet.ProtustrankaFormated_1">  SAVA FOOD jednostavno društvo s ograničenom odgovornošću za ugostiteljstvo, trgovinu i usluge</derivirana_varijabla>
  </DomainObject.Predmet.ProtustrankaFormated>
  <DomainObject.Predmet.ProtustrankaFormatedOIB>
    <izvorni_sadrzaj>  SAVA FOOD jednostavno društvo s ograničenom odgovornošću za ugostiteljstvo, trgovinu i usluge, OIB 22121743680</izvorni_sadrzaj>
    <derivirana_varijabla naziv="DomainObject.Predmet.ProtustrankaFormatedOIB_1">  SAVA FOOD jednostavno društvo s ograničenom odgovornošću za ugostiteljstvo, trgovinu i usluge, OIB 22121743680</derivirana_varijabla>
  </DomainObject.Predmet.ProtustrankaFormatedOIB>
  <DomainObject.Predmet.ProtustrankaFormatedWithAdress>
    <izvorni_sadrzaj> SAVA FOOD jednostavno društvo s ograničenom odgovornošću za ugostiteljstvo, trgovinu i usluge, Savska cesta 196, 10000 Zagreb</izvorni_sadrzaj>
    <derivirana_varijabla naziv="DomainObject.Predmet.ProtustrankaFormatedWithAdress_1"> SAVA FOOD jednostavno društvo s ograničenom odgovornošću za ugostiteljstvo, trgovinu i usluge, Savska cesta 196, 10000 Zagreb</derivirana_varijabla>
  </DomainObject.Predmet.ProtustrankaFormatedWithAdress>
  <DomainObject.Predmet.ProtustrankaFormatedWithAdressOIB>
    <izvorni_sadrzaj> SAVA FOOD jednostavno društvo s ograničenom odgovornošću za ugostiteljstvo, trgovinu i usluge, OIB 22121743680, Savska cesta 196, 10000 Zagreb</izvorni_sadrzaj>
    <derivirana_varijabla naziv="DomainObject.Predmet.ProtustrankaFormatedWithAdressOIB_1"> SAVA FOOD jednostavno društvo s ograničenom odgovornošću za ugostiteljstvo, trgovinu i usluge, OIB 22121743680, Savska cesta 196, 10000 Zagreb</derivirana_varijabla>
  </DomainObject.Predmet.ProtustrankaFormatedWithAdressOIB>
  <DomainObject.Predmet.ProtustrankaWithAdress>
    <izvorni_sadrzaj>SAVA FOOD jednostavno društvo s ograničenom odgovornošću za ugostiteljstvo, trgovinu i usluge Savska cesta 196, 10000 Zagreb</izvorni_sadrzaj>
    <derivirana_varijabla naziv="DomainObject.Predmet.ProtustrankaWithAdress_1">SAVA FOOD jednostavno društvo s ograničenom odgovornošću za ugostiteljstvo, trgovinu i usluge Savska cesta 196, 10000 Zagreb</derivirana_varijabla>
  </DomainObject.Predmet.ProtustrankaWithAdress>
  <DomainObject.Predmet.ProtustrankaWithAdressOIB>
    <izvorni_sadrzaj>SAVA FOOD jednostavno društvo s ograničenom odgovornošću za ugostiteljstvo, trgovinu i usluge, OIB 22121743680, Savska cesta 196, 10000 Zagreb</izvorni_sadrzaj>
    <derivirana_varijabla naziv="DomainObject.Predmet.ProtustrankaWithAdressOIB_1">SAVA FOOD jednostavno društvo s ograničenom odgovornošću za ugostiteljstvo, trgovinu i usluge, OIB 22121743680, Savska cesta 196, 10000 Zagreb</derivirana_varijabla>
  </DomainObject.Predmet.ProtustrankaWithAdressOIB>
  <DomainObject.Predmet.ProtustrankaNazivFormated>
    <izvorni_sadrzaj>SAVA FOOD jednostavno društvo s ograničenom odgovornošću za ugostiteljstvo, trgovinu i usluge</izvorni_sadrzaj>
    <derivirana_varijabla naziv="DomainObject.Predmet.ProtustrankaNazivFormated_1">SAVA FOOD jednostavno društvo s ograničenom odgovornošću za ugostiteljstvo, trgovinu i usluge</derivirana_varijabla>
  </DomainObject.Predmet.ProtustrankaNazivFormated>
  <DomainObject.Predmet.ProtustrankaNazivFormatedOIB>
    <izvorni_sadrzaj>SAVA FOOD jednostavno društvo s ograničenom odgovornošću za ugostiteljstvo, trgovinu i usluge, OIB 22121743680</izvorni_sadrzaj>
    <derivirana_varijabla naziv="DomainObject.Predmet.ProtustrankaNazivFormatedOIB_1">SAVA FOOD jednostavno društvo s ograničenom odgovornošću za ugostiteljstvo, trgovinu i usluge, OIB 22121743680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SAVA FOOD jednostavno društvo s ograničenom odgovornošću za ugostiteljstvo, trgovinu i usluge</item>
    </izvorni_sadrzaj>
    <derivirana_varijabla naziv="DomainObject.Predmet.ProtuStrankaListFormated_1">
      <item>SAVA FOOD jednostavno društvo s ograničenom odgovornošću za ugostiteljstvo, trgovinu i usluge</item>
    </derivirana_varijabla>
  </DomainObject.Predmet.ProtuStrankaListFormated>
  <DomainObject.Predmet.ProtuStrankaListFormatedOIB>
    <izvorni_sadrzaj>
      <item>SAVA FOOD jednostavno društvo s ograničenom odgovornošću za ugostiteljstvo, trgovinu i usluge, OIB 22121743680</item>
    </izvorni_sadrzaj>
    <derivirana_varijabla naziv="DomainObject.Predmet.ProtuStrankaListFormatedOIB_1">
      <item>SAVA FOOD jednostavno društvo s ograničenom odgovornošću za ugostiteljstvo, trgovinu i usluge, OIB 22121743680</item>
    </derivirana_varijabla>
  </DomainObject.Predmet.ProtuStrankaListFormatedOIB>
  <DomainObject.Predmet.ProtuStrankaListFormatedWithAdress>
    <izvorni_sadrzaj>
      <item>SAVA FOOD jednostavno društvo s ograničenom odgovornošću za ugostiteljstvo, trgovinu i usluge, Savska cesta 196, 10000 Zagreb</item>
    </izvorni_sadrzaj>
    <derivirana_varijabla naziv="DomainObject.Predmet.ProtuStrankaListFormatedWithAdress_1">
      <item>SAVA FOOD jednostavno društvo s ograničenom odgovornošću za ugostiteljstvo, trgovinu i usluge, Savska cesta 196, 10000 Zagreb</item>
    </derivirana_varijabla>
  </DomainObject.Predmet.ProtuStrankaListFormatedWithAdress>
  <DomainObject.Predmet.ProtuStrankaListFormatedWithAdressOIB>
    <izvorni_sadrzaj>
      <item>SAVA FOOD jednostavno društvo s ograničenom odgovornošću za ugostiteljstvo, trgovinu i usluge, OIB 22121743680, Savska cesta 196, 10000 Zagreb</item>
    </izvorni_sadrzaj>
    <derivirana_varijabla naziv="DomainObject.Predmet.ProtuStrankaListFormatedWithAdressOIB_1">
      <item>SAVA FOOD jednostavno društvo s ograničenom odgovornošću za ugostiteljstvo, trgovinu i usluge, OIB 22121743680, Savska cesta 196, 10000 Zagreb</item>
    </derivirana_varijabla>
  </DomainObject.Predmet.ProtuStrankaListFormatedWithAdressOIB>
  <DomainObject.Predmet.ProtuStrankaListNazivFormated>
    <izvorni_sadrzaj>
      <item>SAVA FOOD jednostavno društvo s ograničenom odgovornošću za ugostiteljstvo, trgovinu i usluge</item>
    </izvorni_sadrzaj>
    <derivirana_varijabla naziv="DomainObject.Predmet.ProtuStrankaListNazivFormated_1">
      <item>SAVA FOOD jednostavno društvo s ograničenom odgovornošću za ugostiteljstvo, trgovinu i usluge</item>
    </derivirana_varijabla>
  </DomainObject.Predmet.ProtuStrankaListNazivFormated>
  <DomainObject.Predmet.ProtuStrankaListNazivFormatedOIB>
    <izvorni_sadrzaj>
      <item>SAVA FOOD jednostavno društvo s ograničenom odgovornošću za ugostiteljstvo, trgovinu i usluge, OIB 22121743680</item>
    </izvorni_sadrzaj>
    <derivirana_varijabla naziv="DomainObject.Predmet.ProtuStrankaListNazivFormatedOIB_1">
      <item>SAVA FOOD jednostavno društvo s ograničenom odgovornošću za ugostiteljstvo, trgovinu i usluge, OIB 22121743680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SAVA FOOD jednostavno društvo s ograničenom odgovornošću za ugostiteljstvo, trgovinu i usluge</izvorni_sadrzaj>
    <derivirana_varijabla naziv="DomainObject.Predmet.ProtustrankaIDrugi_1">SAVA FOOD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SAVA FOOD jednostavno društvo s ograničenom odgovornošću za ugostiteljstvo, trgovinu i usluge, OIB 22121743680, Savska cesta 196, 10000 Zagreb</izvorni_sadrzaj>
    <derivirana_varijabla naziv="DomainObject.Predmet.ProtustrankaIDrugiAdressOIB_1">SAVA FOOD jednostavno društvo s ograničenom odgovornošću za ugostiteljstvo, trgovinu i usluge, OIB 22121743680, Savska cesta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SAVA FOOD jednostavno društvo s ograničenom odgovornošću za ugostiteljstvo, trgovinu i usluge</item>
    </izvorni_sadrzaj>
    <derivirana_varijabla naziv="DomainObject.Predmet.SudioniciListNaziv_1">
      <item>FINA Regionalni centar Zagreb</item>
      <item>SAVA FOOD jednostavno društvo s ograničenom odgovornošću za ugostiteljstvo,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SAVA FOOD jednostavno društvo s ograničenom odgovornošću za ugostiteljstvo, trgovinu i usluge, OIB 22121743680, Savska cesta 196,10000 Zagreb</item>
    </izvorni_sadrzaj>
    <derivirana_varijabla naziv="DomainObject.Predmet.SudioniciListAdressOIB_1">
      <item>FINA Regionalni centar Zagreb, OIB 85821130368, Trg svibanjskih žrtava 1995. br. 1,10000 Zagreb</item>
      <item>SAVA FOOD jednostavno društvo s ograničenom odgovornošću za ugostiteljstvo, trgovinu i usluge, OIB 22121743680, Savska cesta 196,10000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22121743680</item>
    </izvorni_sadrzaj>
    <derivirana_varijabla naziv="DomainObject.Predmet.SudioniciListNazivOIB_1">
      <item>, OIB 85821130368</item>
      <item>, OIB 22121743680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2157</properties:Characters>
  <properties:Lines>73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2018-09-07T11:06:00Z</dcterms:created>
  <dc:creator>Marija Lukić</dc:creator>
  <dc:description/>
  <cp:keywords/>
  <cp:lastModifiedBy>Marija Lukić</cp:lastModifiedBy>
  <cp:lastPrinted>2018-09-07T11:06:00Z</cp:lastPrinted>
  <dcterms:modified xmlns:xsi="http://www.w3.org/2001/XMLSchema-instance" xsi:type="dcterms:W3CDTF">2018-09-07T11:15:00Z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(st-1021-18 otv.i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