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209d" w14:paraId="657209d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64584">
        <w:rPr>
          <w:rFonts w:hAnsi="Times New Roman" w:ascii="Times New Roman"/>
          <w:sz w:val="24"/>
          <w:szCs w:val="24"/>
        </w:rPr>
        <w:t>378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864584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E056CB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864584">
        <w:rPr>
          <w:rFonts w:hAnsi="Times New Roman" w:ascii="Times New Roman"/>
          <w:sz w:val="24"/>
          <w:szCs w:val="24"/>
        </w:rPr>
        <w:t>DAS PROJEKT j.d.o.o. za konzalting i posredovanje u graditeljstvu, OIB: 72550039248 sa sjedištem u Kneza Domagoja 10 D, Sibinj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01.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864584">
        <w:rPr>
          <w:b/>
        </w:rPr>
        <w:t>10</w:t>
      </w:r>
      <w:r w:rsidR="00000510" w:rsidRPr="00884EB4">
        <w:rPr>
          <w:b/>
        </w:rPr>
        <w:t>,</w:t>
      </w:r>
      <w:r w:rsidR="00864584">
        <w:rPr>
          <w:b/>
        </w:rPr>
        <w:t>0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864584">
        <w:t>Igoru Stojiću, OIB: 15972480518, Kneza Domagoja 10/D, Sibinj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E056CB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864584">
        <w:rPr>
          <w:rFonts w:hAnsi="Times New Roman" w:ascii="Times New Roman"/>
          <w:sz w:val="24"/>
          <w:szCs w:val="24"/>
        </w:rPr>
        <w:t>DAS PROJEKT j.d.o.o. za konzalting i posredovanje u graditeljstvu, OIB: 72550039248 sa sjedištem u Kneza Domagoja 10 D, Sibinj</w:t>
      </w:r>
      <w:r w:rsidR="00864584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864584">
        <w:rPr>
          <w:rFonts w:hAnsi="Times New Roman" w:ascii="Times New Roman"/>
          <w:sz w:val="24"/>
          <w:szCs w:val="24"/>
        </w:rPr>
        <w:t>27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864584">
        <w:rPr>
          <w:rFonts w:hAnsi="Times New Roman" w:ascii="Times New Roman"/>
          <w:sz w:val="24"/>
          <w:szCs w:val="24"/>
        </w:rPr>
        <w:t>veljače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864584">
        <w:rPr>
          <w:rFonts w:hAnsi="Times New Roman" w:ascii="Times New Roman"/>
          <w:sz w:val="24"/>
          <w:szCs w:val="24"/>
        </w:rPr>
        <w:t>37.117,76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64584">
        <w:rPr>
          <w:rFonts w:hAnsi="Times New Roman" w:ascii="Times New Roman"/>
          <w:sz w:val="24"/>
          <w:szCs w:val="24"/>
        </w:rPr>
        <w:t>378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864584">
        <w:rPr>
          <w:rFonts w:hAnsi="Times New Roman" w:ascii="Times New Roman"/>
          <w:sz w:val="24"/>
          <w:szCs w:val="24"/>
        </w:rPr>
        <w:t>10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01.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9F7" w:rsidP="004D79BD" w:rsidR="00BF49F7">
      <w:r>
        <w:separator/>
      </w:r>
    </w:p>
  </w:endnote>
  <w:endnote w:id="0" w:type="continuationSeparator">
    <w:p w:rsidRDefault="00BF49F7" w:rsidP="004D79BD" w:rsidR="00BF4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E61952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9F7" w:rsidP="004D79BD" w:rsidR="00BF49F7">
      <w:r>
        <w:separator/>
      </w:r>
    </w:p>
  </w:footnote>
  <w:footnote w:id="0" w:type="continuationSeparator">
    <w:p w:rsidRDefault="00BF49F7" w:rsidP="004D79BD" w:rsidR="00BF49F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6B86"/>
    <w:rsid w:val="00070554"/>
    <w:rsid w:val="000B3160"/>
    <w:rsid w:val="000B7A17"/>
    <w:rsid w:val="000D01A1"/>
    <w:rsid w:val="00123592"/>
    <w:rsid w:val="0012609A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5D54"/>
    <w:rsid w:val="00864584"/>
    <w:rsid w:val="00882828"/>
    <w:rsid w:val="00884EB4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BF49F7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DF21C1"/>
    <w:rsid w:val="00E056CB"/>
    <w:rsid w:val="00E61952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0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0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0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0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0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0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0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0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37117.76</izvorni_sadrzaj>
    <derivirana_varijabla naziv="DomainObject.Predmet.InicijalnaVrijednost_1">37117.76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DAS PROJEKT j.d.o.o. za konzalting i posredovanje u graditeljstvu</izvorni_sadrzaj>
    <derivirana_varijabla naziv="DomainObject.Predmet.ProtustrankaFormated_1">  DAS PROJEKT j.d.o.o. za konzalting i posredovanje u graditeljstvu</derivirana_varijabla>
  </DomainObject.Predmet.ProtustrankaFormated>
  <DomainObject.Predmet.ProtustrankaFormatedOIB>
    <izvorni_sadrzaj>  DAS PROJEKT j.d.o.o. za konzalting i posredovanje u graditeljstvu, OIB 72550039248</izvorni_sadrzaj>
    <derivirana_varijabla naziv="DomainObject.Predmet.ProtustrankaFormatedOIB_1">  DAS PROJEKT j.d.o.o. za konzalting i posredovanje u graditeljstvu, OIB 72550039248</derivirana_varijabla>
  </DomainObject.Predmet.ProtustrankaFormatedOIB>
  <DomainObject.Predmet.ProtustrankaFormatedWithAdress>
    <izvorni_sadrzaj> DAS PROJEKT j.d.o.o. za konzalting i posredovanje u graditeljstvu, Kneza Domagoja 10 D , 35252 Sibinj</izvorni_sadrzaj>
    <derivirana_varijabla naziv="DomainObject.Predmet.ProtustrankaFormatedWithAdress_1"> DAS PROJEKT j.d.o.o. za konzalting i posredovanje u graditeljstvu, Kneza Domagoja 10 D , 35252 Sibinj</derivirana_varijabla>
  </DomainObject.Predmet.ProtustrankaFormatedWithAdress>
  <DomainObject.Predmet.ProtustrankaFormatedWithAdressOIB>
    <izvorni_sadrzaj> DAS PROJEKT j.d.o.o. za konzalting i posredovanje u graditeljstvu, OIB 72550039248, Kneza Domagoja 10 D , 35252 Sibinj</izvorni_sadrzaj>
    <derivirana_varijabla naziv="DomainObject.Predmet.ProtustrankaFormatedWithAdressOIB_1"> DAS PROJEKT j.d.o.o. za konzalting i posredovanje u graditeljstvu, OIB 72550039248, Kneza Domagoja 10 D , 35252 Sibinj</derivirana_varijabla>
  </DomainObject.Predmet.ProtustrankaFormatedWithAdressOIB>
  <DomainObject.Predmet.ProtustrankaWithAdress>
    <izvorni_sadrzaj>DAS PROJEKT j.d.o.o. za konzalting i posredovanje u graditeljstvu Kneza Domagoja 10 D , 35252 Sibinj</izvorni_sadrzaj>
    <derivirana_varijabla naziv="DomainObject.Predmet.ProtustrankaWithAdress_1">DAS PROJEKT j.d.o.o. za konzalting i posredovanje u graditeljstvu Kneza Domagoja 10 D , 35252 Sibinj</derivirana_varijabla>
  </DomainObject.Predmet.ProtustrankaWithAdress>
  <DomainObject.Predmet.ProtustrankaWithAdressOIB>
    <izvorni_sadrzaj>DAS PROJEKT j.d.o.o. za konzalting i posredovanje u graditeljstvu, OIB 72550039248, Kneza Domagoja 10 D , 35252 Sibinj</izvorni_sadrzaj>
    <derivirana_varijabla naziv="DomainObject.Predmet.ProtustrankaWithAdressOIB_1">DAS PROJEKT j.d.o.o. za konzalting i posredovanje u graditeljstvu, OIB 72550039248, Kneza Domagoja 10 D , 35252 Sibinj</derivirana_varijabla>
  </DomainObject.Predmet.ProtustrankaWithAdressOIB>
  <DomainObject.Predmet.ProtustrankaNazivFormated>
    <izvorni_sadrzaj>DAS PROJEKT j.d.o.o. za konzalting i posredovanje u graditeljstvu</izvorni_sadrzaj>
    <derivirana_varijabla naziv="DomainObject.Predmet.ProtustrankaNazivFormated_1">DAS PROJEKT j.d.o.o. za konzalting i posredovanje u graditeljstvu</derivirana_varijabla>
  </DomainObject.Predmet.ProtustrankaNazivFormated>
  <DomainObject.Predmet.ProtustrankaNazivFormatedOIB>
    <izvorni_sadrzaj>DAS PROJEKT j.d.o.o. za konzalting i posredovanje u graditeljstvu, OIB 72550039248</izvorni_sadrzaj>
    <derivirana_varijabla naziv="DomainObject.Predmet.ProtustrankaNazivFormatedOIB_1">DAS PROJEKT j.d.o.o. za konzalting i posredovanje u graditeljstvu, OIB 72550039248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DAS PROJEKT j.d.o.o. za konzalting i posredovanje u graditeljstvu</item>
    </izvorni_sadrzaj>
    <derivirana_varijabla naziv="DomainObject.Predmet.ProtuStrankaListFormated_1">
      <item>DAS PROJEKT j.d.o.o. za konzalting i posredovanje u graditeljstvu</item>
    </derivirana_varijabla>
  </DomainObject.Predmet.ProtuStrankaListFormated>
  <DomainObject.Predmet.ProtuStrankaListFormatedOIB>
    <izvorni_sadrzaj>
      <item>DAS PROJEKT j.d.o.o. za konzalting i posredovanje u graditeljstvu, OIB 72550039248</item>
    </izvorni_sadrzaj>
    <derivirana_varijabla naziv="DomainObject.Predmet.ProtuStrankaListFormatedOIB_1">
      <item>DAS PROJEKT j.d.o.o. za konzalting i posredovanje u graditeljstvu, OIB 72550039248</item>
    </derivirana_varijabla>
  </DomainObject.Predmet.ProtuStrankaListFormatedOIB>
  <DomainObject.Predmet.ProtuStrankaListFormatedWithAdress>
    <izvorni_sadrzaj>
      <item>DAS PROJEKT j.d.o.o. za konzalting i posredovanje u graditeljstvu, Kneza Domagoja 10 D , 35252 Sibinj</item>
    </izvorni_sadrzaj>
    <derivirana_varijabla naziv="DomainObject.Predmet.ProtuStrankaListFormatedWithAdress_1">
      <item>DAS PROJEKT j.d.o.o. za konzalting i posredovanje u graditeljstvu, Kneza Domagoja 10 D , 35252 Sibinj</item>
    </derivirana_varijabla>
  </DomainObject.Predmet.ProtuStrankaListFormatedWithAdress>
  <DomainObject.Predmet.ProtuStrankaListFormatedWithAdressOIB>
    <izvorni_sadrzaj>
      <item>DAS PROJEKT j.d.o.o. za konzalting i posredovanje u graditeljstvu, OIB 72550039248, Kneza Domagoja 10 D , 35252 Sibinj</item>
    </izvorni_sadrzaj>
    <derivirana_varijabla naziv="DomainObject.Predmet.ProtuStrankaListFormatedWithAdressOIB_1">
      <item>DAS PROJEKT j.d.o.o. za konzalting i posredovanje u graditeljstvu, OIB 72550039248, Kneza Domagoja 10 D , 35252 Sibinj</item>
    </derivirana_varijabla>
  </DomainObject.Predmet.ProtuStrankaListFormatedWithAdressOIB>
  <DomainObject.Predmet.ProtuStrankaListNazivFormated>
    <izvorni_sadrzaj>
      <item>DAS PROJEKT j.d.o.o. za konzalting i posredovanje u graditeljstvu</item>
    </izvorni_sadrzaj>
    <derivirana_varijabla naziv="DomainObject.Predmet.ProtuStrankaListNazivFormated_1">
      <item>DAS PROJEKT j.d.o.o. za konzalting i posredovanje u graditeljstvu</item>
    </derivirana_varijabla>
  </DomainObject.Predmet.ProtuStrankaListNazivFormated>
  <DomainObject.Predmet.ProtuStrankaListNazivFormatedOIB>
    <izvorni_sadrzaj>
      <item>DAS PROJEKT j.d.o.o. za konzalting i posredovanje u graditeljstvu, OIB 72550039248</item>
    </izvorni_sadrzaj>
    <derivirana_varijabla naziv="DomainObject.Predmet.ProtuStrankaListNazivFormatedOIB_1">
      <item>DAS PROJEKT j.d.o.o. za konzalting i posredovanje u graditeljstvu, OIB 72550039248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DAS PROJEKT j.d.o.o. za konzalting i posredovanje u graditeljstvu</izvorni_sadrzaj>
    <derivirana_varijabla naziv="DomainObject.Predmet.ProtustrankaIDrugi_1">DAS PROJEKT j.d.o.o. za konzalting i posredovanje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DAS PROJEKT j.d.o.o. za konzalting i posredovanje u graditeljstvu, OIB 72550039248, Kneza Domagoja 10 D , 35252 Sibinj</izvorni_sadrzaj>
    <derivirana_varijabla naziv="DomainObject.Predmet.ProtustrankaIDrugiAdressOIB_1">DAS PROJEKT j.d.o.o. za konzalting i posredovanje u graditeljstvu, OIB 72550039248, Kneza Domagoja 10 D 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DAS PROJEKT j.d.o.o. za konzalting i posredovanje u graditeljstvu</item>
    </izvorni_sadrzaj>
    <derivirana_varijabla naziv="DomainObject.Predmet.SudioniciListNaziv_1">
      <item>Financijska agencija</item>
      <item>DAS PROJEKT j.d.o.o. za konzalting i posredovanje u graditeljstvu</item>
    </derivirana_varijabla>
  </DomainObject.Predmet.SudioniciListNaziv>
  <DomainObject.Predmet.SudioniciListAdressOIB>
    <izvorni_sadrzaj>
      <item>Financijska agencija, OIB 85821130368, Ulica grada Vukovara 70,10000 Zagreb</item>
      <item>DAS PROJEKT j.d.o.o. za konzalting i posredovanje u graditeljstvu, OIB 72550039248, Kneza Domagoja 10 D ,35252 Sibinj</item>
    </izvorni_sadrzaj>
    <derivirana_varijabla naziv="DomainObject.Predmet.SudioniciListAdressOIB_1">
      <item>Financijska agencija, OIB 85821130368, Ulica grada Vukovara 70,10000 Zagreb</item>
      <item>DAS PROJEKT j.d.o.o. za konzalting i posredovanje u graditeljstvu, OIB 72550039248, Kneza Domagoja 10 D 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72550039248</item>
    </izvorni_sadrzaj>
    <derivirana_varijabla naziv="DomainObject.Predmet.SudioniciListNazivOIB_1">
      <item>, OIB 85821130368</item>
      <item>, OIB 72550039248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377</properties:Words>
  <properties:Characters>1938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2018-06-27T12:16:00Z</dcterms:created>
  <dc:creator>wsadmin</dc:creator>
  <cp:lastModifiedBy>wsadmin</cp:lastModifiedBy>
  <cp:lastPrinted>2018-06-27T12:16:00Z</cp:lastPrinted>
  <dcterms:modified xmlns:xsi="http://www.w3.org/2001/XMLSchema-instance" xsi:type="dcterms:W3CDTF">2018-06-29T09:30:00Z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St-378-17.docx)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