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d0423" w14:paraId="4dd0423" w:rsidRDefault="00765E91" w:rsidP="00360BE2" w:rsidR="00360BE2">
      <w:pPr>
        <w:jc w:val="both"/>
        <w15:collapsed w:val="false"/>
      </w:pPr>
      <w:bookmarkStart w:name="_GoBack" w:id="0"/>
      <w:bookmarkEnd w:id="0"/>
      <w:r w:rsidRPr="009F41CE">
        <w:t xml:space="preserve">                    </w:t>
      </w:r>
    </w:p>
    <w:p w:rsidRDefault="00182262" w:rsidP="00360BE2" w:rsidR="00182262" w:rsidRPr="009F41CE">
      <w:pPr>
        <w:jc w:val="both"/>
      </w:pPr>
    </w:p>
    <w:p w:rsidRDefault="00E86F90" w:rsidP="00360BE2" w:rsidR="00E86F90" w:rsidRPr="009F41CE">
      <w:pPr>
        <w:jc w:val="right"/>
      </w:pPr>
    </w:p>
    <w:p w:rsidRDefault="00E86F90" w:rsidP="00360BE2" w:rsidR="00E86F90" w:rsidRPr="009F41CE">
      <w:pPr>
        <w:jc w:val="right"/>
      </w:pPr>
    </w:p>
    <w:p w:rsidRDefault="00182262" w:rsidP="004F57EB" w:rsidR="00182262">
      <w:pPr>
        <w:jc w:val="center"/>
      </w:pPr>
    </w:p>
    <w:p w:rsidRDefault="00182262" w:rsidP="004F57EB" w:rsidR="00182262" w:rsidRPr="009F41CE">
      <w:pPr>
        <w:jc w:val="center"/>
      </w:pPr>
    </w:p>
    <w:p w:rsidRDefault="000B07D1" w:rsidP="004F57EB" w:rsidR="000B07D1" w:rsidRPr="009F41CE">
      <w:pPr>
        <w:jc w:val="center"/>
      </w:pPr>
    </w:p>
    <w:p w:rsidRDefault="00570F32" w:rsidP="004F57EB" w:rsidR="00570F32" w:rsidRPr="009F41CE">
      <w:pPr>
        <w:jc w:val="center"/>
      </w:pP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9947F6" w:rsidP="009947F6" w:rsidR="009947F6" w:rsidRPr="00497B87">
      <w:pPr>
        <w:jc w:val="both"/>
      </w:pPr>
      <w:r w:rsidRPr="00497B87">
        <w:tab/>
      </w:r>
      <w:r w:rsidRPr="00497B87">
        <w:tab/>
        <w:t xml:space="preserve">Trgovački sud u Rijeci, po stečajnom sucu ovog suda Veri Jelenović, </w:t>
      </w:r>
      <w:r w:rsidR="00F057D3" w:rsidRPr="00497B87">
        <w:t xml:space="preserve">odlučujući o prijedlogu </w:t>
      </w:r>
      <w:r w:rsidR="00497B87" w:rsidRPr="00497B87">
        <w:t xml:space="preserve">predlagatelja </w:t>
      </w:r>
      <w:r w:rsidR="00EC79B1" w:rsidRPr="00EC79B1">
        <w:t>Financijska agencija Regionalni centar: Rijeka, Nagodbeno vijeće: RI04, Pula, Giardini 5, OIB: 85821130368, radi pokretanja stečajnog postupka nad dužnikom INTEC, društvo s ograničenom odgovornošću za trgovinu, ugostiteljstvo i turizam, export import Pula (Grad Pula - Pola), Radićeva 40, OIB: 98649267172</w:t>
      </w:r>
      <w:r w:rsidR="007E3949" w:rsidRPr="00497B87">
        <w:t xml:space="preserve">, </w:t>
      </w:r>
      <w:r w:rsidRPr="00497B87">
        <w:t xml:space="preserve">dana </w:t>
      </w:r>
      <w:r w:rsidR="008A273C">
        <w:t>30. rujna</w:t>
      </w:r>
      <w:r w:rsidR="008169D8" w:rsidRPr="00497B87">
        <w:t xml:space="preserve"> 201</w:t>
      </w:r>
      <w:r w:rsidR="00497B87" w:rsidRPr="00497B87">
        <w:t>5</w:t>
      </w:r>
      <w:r w:rsidRPr="00497B87">
        <w:t xml:space="preserve">. godine </w:t>
      </w: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EC79B1" w:rsidRPr="00EC79B1">
        <w:t>INTEC, društvo s ograničenom odgovornošću za trgovinu, ugostiteljstvo i turizam, export import Pula (Grad Pula - Pola), Radićeva 40, OIB: 98649267172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oglasnoj ploči suda dana </w:t>
      </w:r>
      <w:r w:rsidR="00EC79B1">
        <w:t>30. rujna</w:t>
      </w:r>
      <w:r w:rsidR="00497B87">
        <w:t xml:space="preserve"> 2015</w:t>
      </w:r>
      <w:r w:rsidRPr="009F41CE">
        <w:t>. godine u 1</w:t>
      </w:r>
      <w:r w:rsidR="00744D1C" w:rsidRPr="009F41CE">
        <w:t>5</w:t>
      </w:r>
      <w:r w:rsidRPr="009F41CE">
        <w:t>,00 sati.</w:t>
      </w:r>
    </w:p>
    <w:p w:rsidRDefault="00360BE2" w:rsidP="00360BE2" w:rsidR="00360BE2" w:rsidRPr="00CF0346">
      <w:pPr>
        <w:numPr>
          <w:ilvl w:val="0"/>
          <w:numId w:val="1"/>
        </w:numPr>
        <w:jc w:val="both"/>
        <w:rPr>
          <w:bCs/>
        </w:rPr>
      </w:pPr>
      <w:r w:rsidRPr="00CF0346">
        <w:t xml:space="preserve">Za stečajnog upravitelja imenuje se </w:t>
      </w:r>
      <w:r w:rsidR="00182262">
        <w:rPr>
          <w:rFonts w:cs="Arial"/>
        </w:rPr>
        <w:t xml:space="preserve">Nikola Kruljac, Našice, Martin, </w:t>
      </w:r>
      <w:r w:rsidR="00182262">
        <w:t xml:space="preserve">B. Jelačića 48, </w:t>
      </w:r>
      <w:r w:rsidR="00CF0346" w:rsidRPr="00CF0346">
        <w:t>OIB:</w:t>
      </w:r>
      <w:r w:rsidR="00221045" w:rsidRPr="00221045">
        <w:rPr>
          <w:color w:val="000000"/>
        </w:rPr>
        <w:t xml:space="preserve"> </w:t>
      </w:r>
      <w:r w:rsidR="00221045">
        <w:rPr>
          <w:color w:val="000000"/>
        </w:rPr>
        <w:t>49223643131</w:t>
      </w:r>
      <w:r w:rsidR="0081532F" w:rsidRPr="00CF0346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 Zaključuje se stečajni postupak nad dužnikom </w:t>
      </w:r>
      <w:r w:rsidR="00EC79B1" w:rsidRPr="00EC79B1">
        <w:t>INTEC, društvo s ograničenom odgovornošću za trgovinu, ugostiteljstvo i turizam, export import Pula (Grad Pula - Pola), Radićeva 40, OIB: 98649267172</w:t>
      </w:r>
      <w:r w:rsidR="0081532F" w:rsidRPr="009F41CE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9F41CE">
          <w:rPr>
            <w:bCs/>
          </w:rPr>
          <w:t>39. a</w:t>
        </w:r>
      </w:smartTag>
      <w:r w:rsidRPr="009F41CE">
        <w:rPr>
          <w:bCs/>
        </w:rPr>
        <w:t>. Stečajnog zakona.</w:t>
      </w:r>
    </w:p>
    <w:p w:rsidRDefault="0004736A" w:rsidP="00360BE2" w:rsidR="006830EE" w:rsidRPr="009F41C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CF0346">
        <w:t>19. ožujka</w:t>
      </w:r>
      <w:r w:rsidR="008169D8" w:rsidRPr="009F41CE">
        <w:t xml:space="preserve"> 2013</w:t>
      </w:r>
      <w:r w:rsidR="00F057D3" w:rsidRPr="009F41CE">
        <w:t>. godine podnio</w:t>
      </w:r>
      <w:r w:rsidRPr="009F41CE">
        <w:t xml:space="preserve"> sudu prijedlog za otvaranje stečajnog postupka nad dužnikom </w:t>
      </w:r>
      <w:r w:rsidR="00EC79B1" w:rsidRPr="00EC79B1">
        <w:t>INTEC, društvo s ograničenom odgovornošću za trgovinu, ugostiteljstvo i turizam, export import Pula (Grad Pula - Pola), Radićeva 40, OIB: 98649267172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8B62DD">
        <w:rPr>
          <w:bCs/>
        </w:rPr>
        <w:t>2</w:t>
      </w:r>
      <w:r w:rsidR="00EC79B1">
        <w:rPr>
          <w:bCs/>
        </w:rPr>
        <w:t>35</w:t>
      </w:r>
      <w:r w:rsidR="007E3949" w:rsidRPr="009F41CE">
        <w:rPr>
          <w:bCs/>
        </w:rPr>
        <w:t>/2013</w:t>
      </w:r>
      <w:r w:rsidR="003D2BDF" w:rsidRPr="009F41CE">
        <w:rPr>
          <w:bCs/>
        </w:rPr>
        <w:t xml:space="preserve"> od </w:t>
      </w:r>
      <w:r w:rsidR="008B62DD">
        <w:rPr>
          <w:bCs/>
        </w:rPr>
        <w:t>1</w:t>
      </w:r>
      <w:r w:rsidR="00EC79B1">
        <w:rPr>
          <w:bCs/>
        </w:rPr>
        <w:t>1</w:t>
      </w:r>
      <w:r w:rsidR="008B62DD">
        <w:rPr>
          <w:bCs/>
        </w:rPr>
        <w:t>. travnja</w:t>
      </w:r>
      <w:r w:rsidR="009F41CE" w:rsidRPr="009F41CE">
        <w:rPr>
          <w:bCs/>
        </w:rPr>
        <w:t xml:space="preserve"> 201</w:t>
      </w:r>
      <w:r w:rsidR="00EC79B1">
        <w:rPr>
          <w:bCs/>
        </w:rPr>
        <w:t>3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EC79B1" w:rsidRPr="00EC79B1">
        <w:t>INTEC, društvo s ograničenom odgovornošću za trgovinu, ugostiteljstvo i turizam, export import Pula (Grad Pula - Pola), Radićeva 40, OIB: 98649267172</w:t>
      </w:r>
      <w:r w:rsidR="00EC79B1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lastRenderedPageBreak/>
        <w:tab/>
      </w:r>
      <w:r w:rsidRPr="009F41CE">
        <w:tab/>
      </w:r>
      <w:r w:rsidR="00EC79B1">
        <w:t xml:space="preserve">Tijekom prethodnog postupka je sud utvrdio postojanje kod dužnika stečajnog razloga nesposobnosti </w:t>
      </w:r>
      <w:r w:rsidR="00880189" w:rsidRPr="009F41CE">
        <w:rPr>
          <w:bCs/>
        </w:rPr>
        <w:t>za plaćanje</w:t>
      </w:r>
      <w:r w:rsidR="005A045B" w:rsidRPr="009F41CE">
        <w:rPr>
          <w:bCs/>
        </w:rPr>
        <w:t xml:space="preserve"> iz čl. 4. </w:t>
      </w:r>
      <w:r w:rsidR="000C6122" w:rsidRPr="009F41CE">
        <w:rPr>
          <w:bCs/>
        </w:rPr>
        <w:t>Stečajnog zakona (objavljen u NN 44/96, 29/99, 129/00, 123/03, 82/06, 116/10, 25/12 i 133/12)</w:t>
      </w:r>
      <w:r w:rsidR="00880189" w:rsidRPr="009F41CE">
        <w:rPr>
          <w:bCs/>
        </w:rPr>
        <w:t xml:space="preserve">. Što se tiče imovine, </w:t>
      </w:r>
      <w:r w:rsidR="00EC79B1">
        <w:rPr>
          <w:bCs/>
        </w:rPr>
        <w:t xml:space="preserve">sud je utvrdio kako </w:t>
      </w:r>
      <w:r w:rsidR="00880189" w:rsidRPr="009F41CE">
        <w:rPr>
          <w:bCs/>
        </w:rPr>
        <w:t>prema raspoloživoj dokumentaciji dužnik nema imovine koja bi bila dostatna za pokriće troškova stečajnog postupka.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9F41CE">
          <w:rPr>
            <w:bCs/>
          </w:rPr>
          <w:t>4. st</w:t>
        </w:r>
      </w:smartTag>
      <w:r w:rsidRPr="009F41CE">
        <w:rPr>
          <w:bCs/>
        </w:rPr>
        <w:t>. 1. i 2. Stečajnog zakona izrijekom je propisano da se stečaj može otvoriti samo ako se utvrdi postojanje kojega od zakonom predviđenih</w:t>
      </w:r>
      <w:r w:rsidR="008B62DD">
        <w:rPr>
          <w:bCs/>
        </w:rPr>
        <w:t xml:space="preserve"> </w:t>
      </w:r>
      <w:r w:rsidRPr="009F41CE">
        <w:rPr>
          <w:bCs/>
        </w:rPr>
        <w:t>stečajnih razloga, a to su prema stavku 2. istog članka nesposobnost za plaćanje</w:t>
      </w:r>
      <w:r w:rsidR="008169D8" w:rsidRPr="009F41CE">
        <w:rPr>
          <w:bCs/>
        </w:rPr>
        <w:t>, nelikvidnost</w:t>
      </w:r>
      <w:r w:rsidRPr="009F41CE">
        <w:rPr>
          <w:bCs/>
        </w:rPr>
        <w:t xml:space="preserve"> i prezaduženost.  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9F41CE">
          <w:rPr>
            <w:bCs/>
          </w:rPr>
          <w:t>63. st</w:t>
        </w:r>
      </w:smartTag>
      <w:r w:rsidRPr="009F41CE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5D23EA" w:rsidP="00360BE2" w:rsidR="005D23EA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8B62DD">
        <w:rPr>
          <w:bCs/>
        </w:rPr>
        <w:t>2</w:t>
      </w:r>
      <w:r w:rsidR="00EC79B1">
        <w:rPr>
          <w:bCs/>
        </w:rPr>
        <w:t>1</w:t>
      </w:r>
      <w:r w:rsidR="008B62DD">
        <w:rPr>
          <w:bCs/>
        </w:rPr>
        <w:t>. svibnja</w:t>
      </w:r>
      <w:r w:rsidR="009F41CE" w:rsidRPr="009F41CE">
        <w:rPr>
          <w:bCs/>
        </w:rPr>
        <w:t xml:space="preserve"> 201</w:t>
      </w:r>
      <w:r w:rsidR="00EC79B1">
        <w:rPr>
          <w:bCs/>
        </w:rPr>
        <w:t>4</w:t>
      </w:r>
      <w:r w:rsidRPr="009F41CE">
        <w:rPr>
          <w:bCs/>
        </w:rPr>
        <w:t xml:space="preserve">. godine, koje je rješenje objavljeno na </w:t>
      </w:r>
      <w:r w:rsidR="00EC79B1">
        <w:rPr>
          <w:bCs/>
        </w:rPr>
        <w:t>e-</w:t>
      </w:r>
      <w:r w:rsidRPr="009F41CE">
        <w:rPr>
          <w:bCs/>
        </w:rPr>
        <w:t xml:space="preserve">oglasnoj ploči suda </w:t>
      </w:r>
      <w:r w:rsidR="00EC79B1">
        <w:rPr>
          <w:bCs/>
        </w:rPr>
        <w:t xml:space="preserve">dana 3. rujna 2015. godine u skladu s odredbom članka 12. i 441. Stečajnog zakona objavljenog u </w:t>
      </w:r>
      <w:r w:rsidR="00E44EEF" w:rsidRPr="009F41CE">
        <w:rPr>
          <w:bCs/>
        </w:rPr>
        <w:t xml:space="preserve">Narodnim novinama br. </w:t>
      </w:r>
      <w:r w:rsidR="00EC79B1">
        <w:rPr>
          <w:bCs/>
        </w:rPr>
        <w:t>71/15</w:t>
      </w:r>
      <w:r w:rsidRPr="009F41CE">
        <w:rPr>
          <w:bCs/>
        </w:rPr>
        <w:t xml:space="preserve"> pozvao zainteresirane osobe da u roku od petnaest dana predujme na prolazni depozit ovoga suda iznos od </w:t>
      </w:r>
      <w:r w:rsidR="00EC79B1">
        <w:rPr>
          <w:bCs/>
        </w:rPr>
        <w:t>25</w:t>
      </w:r>
      <w:r w:rsidR="009F41CE" w:rsidRPr="009F41CE">
        <w:rPr>
          <w:bCs/>
        </w:rPr>
        <w:t>.000</w:t>
      </w:r>
      <w:r w:rsidRPr="009F41CE">
        <w:rPr>
          <w:bCs/>
        </w:rPr>
        <w:t>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360BE2" w:rsidP="00360BE2" w:rsidR="00360BE2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>Slijedom navedenog, a primjenom citiranog zakonskog propisa, valjalo je donijeti odluku kao u izreci 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EC79B1">
        <w:rPr>
          <w:bCs/>
        </w:rPr>
        <w:t>30</w:t>
      </w:r>
      <w:r w:rsidR="00497B87">
        <w:rPr>
          <w:bCs/>
        </w:rPr>
        <w:t>. rujna</w:t>
      </w:r>
      <w:r w:rsidR="008169D8" w:rsidRPr="009F41CE">
        <w:rPr>
          <w:bCs/>
        </w:rPr>
        <w:t xml:space="preserve"> 201</w:t>
      </w:r>
      <w:r w:rsidR="00497B87">
        <w:rPr>
          <w:bCs/>
        </w:rPr>
        <w:t>5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9F41CE">
      <w:pPr>
        <w:jc w:val="both"/>
      </w:pPr>
      <w:r w:rsidRPr="009F41CE">
        <w:t>Žalba se podnosi sudu u dva primjerka u roku od 8 dana od primitka rješenja, a o žalbi odlučuje Visoki trgovački sud Republike Hrvatske.</w:t>
      </w:r>
    </w:p>
    <w:p w:rsidRDefault="00360BE2" w:rsidP="00570F32" w:rsidR="00360BE2" w:rsidRPr="009F41CE">
      <w:pPr>
        <w:jc w:val="both"/>
      </w:pPr>
      <w:r w:rsidRPr="009F41CE">
        <w:tab/>
        <w:t>Protiv rješenja o zaključenju stečajnog postupka dopuštena je žalba u roku od 8 dana.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9F41CE" w:rsidP="00570F32" w:rsidR="009F41CE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 w:rsidRPr="009F41CE">
      <w:pPr>
        <w:jc w:val="both"/>
      </w:pPr>
    </w:p>
    <w:p w:rsidRDefault="005D23EA" w:rsidP="00570F32" w:rsidR="005D23EA">
      <w:pPr>
        <w:jc w:val="both"/>
      </w:pPr>
    </w:p>
    <w:p w:rsidRDefault="00EC79B1" w:rsidP="00570F32" w:rsidR="00EC79B1">
      <w:pPr>
        <w:jc w:val="both"/>
      </w:pPr>
    </w:p>
    <w:p w:rsidRDefault="00EC79B1" w:rsidP="00570F32" w:rsidR="00EC79B1" w:rsidRPr="009F41CE">
      <w:pPr>
        <w:jc w:val="both"/>
      </w:pPr>
    </w:p>
    <w:p w:rsidRDefault="00E50221" w:rsidP="00E50221" w:rsidR="00E50221" w:rsidRPr="009F41CE">
      <w:r w:rsidRPr="009F41CE"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EC79B1">
        <w:t>Pula elektroničkom poštom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 xml:space="preserve">- ŽDO </w:t>
      </w:r>
      <w:r w:rsidR="00EC79B1">
        <w:t>Pula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>- oglas</w:t>
      </w:r>
      <w:r w:rsidR="009A78AF">
        <w:t xml:space="preserve"> na </w:t>
      </w:r>
      <w:r w:rsidR="00EC79B1">
        <w:t>e-</w:t>
      </w:r>
      <w:r w:rsidR="009A78AF">
        <w:t>oglas</w:t>
      </w:r>
      <w:r w:rsidRPr="009F41CE">
        <w:t>n</w:t>
      </w:r>
      <w:r w:rsidR="009A78AF">
        <w:t>u</w:t>
      </w:r>
      <w:r w:rsidRPr="009F41CE">
        <w:t xml:space="preserve"> ploč</w:t>
      </w:r>
      <w:r w:rsidR="009A78AF">
        <w:t>u</w:t>
      </w:r>
    </w:p>
    <w:p w:rsidRDefault="00E50221" w:rsidP="00E50221" w:rsidR="00E50221" w:rsidRPr="009F41CE">
      <w:r w:rsidRPr="009F41CE">
        <w:t>- sudski registar</w:t>
      </w:r>
      <w:r w:rsidR="00EC79B1">
        <w:t xml:space="preserve"> TS Pazin</w:t>
      </w:r>
      <w:r w:rsidR="00E44EEF" w:rsidRPr="009F41CE">
        <w:t>– po pravomoćnosti rješenja dostaviti još jednom uz klauzulu pravomoćnosti</w:t>
      </w:r>
      <w:r w:rsidR="00C5695B" w:rsidRPr="009F41CE">
        <w:t xml:space="preserve"> (s obzirom da otvaranje stečaja ima učinak od isticanja na oglasnu ploču suda)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EC79B1">
        <w:t>30</w:t>
      </w:r>
      <w:r w:rsidR="00497B87">
        <w:t>. rujna 2015</w:t>
      </w:r>
      <w:r w:rsidR="0054269C" w:rsidRPr="009F41CE">
        <w:t>.g.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6C98" w:rsidR="00256C98">
      <w:r>
        <w:separator/>
      </w:r>
    </w:p>
  </w:endnote>
  <w:endnote w:id="0" w:type="continuationSeparator">
    <w:p w:rsidRDefault="00256C98" w:rsidR="00256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156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6C98" w:rsidR="00256C98">
      <w:r>
        <w:separator/>
      </w:r>
    </w:p>
  </w:footnote>
  <w:footnote w:id="0" w:type="continuationSeparator">
    <w:p w:rsidRDefault="00256C98" w:rsidR="00256C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8A273C">
      <w:t>235/2013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561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2262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045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C98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35FA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6F61DB"/>
    <w:rsid w:val="0070173B"/>
    <w:rsid w:val="00701D02"/>
    <w:rsid w:val="0070215D"/>
    <w:rsid w:val="00704F48"/>
    <w:rsid w:val="0070688C"/>
    <w:rsid w:val="00706F2C"/>
    <w:rsid w:val="007106B6"/>
    <w:rsid w:val="0071156F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73C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85FAB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79B1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7115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5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5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5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5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7115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5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5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5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5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St-235/2013</izvorni_sadrzaj>
    <derivirana_varijabla naziv="DomainObject.Predmet.OznakaBroj_1">St-235/2013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INTEC d.o.o.  Pula</izvorni_sadrzaj>
    <derivirana_varijabla naziv="DomainObject.Predmet.ProtustrankaFormated_1">  INTEC d.o.o.  Pula</derivirana_varijabla>
  </DomainObject.Predmet.ProtustrankaFormated>
  <DomainObject.Predmet.ProtustrankaFormatedOIB>
    <izvorni_sadrzaj>  INTEC d.o.o.  Pula, OIB 98649267172</izvorni_sadrzaj>
    <derivirana_varijabla naziv="DomainObject.Predmet.ProtustrankaFormatedOIB_1">  INTEC d.o.o.  Pula, OIB 98649267172</derivirana_varijabla>
  </DomainObject.Predmet.ProtustrankaFormatedOIB>
  <DomainObject.Predmet.ProtustrankaFormatedWithAdress>
    <izvorni_sadrzaj> INTEC d.o.o.  Pula, Radićeva 40, 52 100 Pula</izvorni_sadrzaj>
    <derivirana_varijabla naziv="DomainObject.Predmet.ProtustrankaFormatedWithAdress_1"> INTEC d.o.o.  Pula, Radićeva 40, 52 100 Pula</derivirana_varijabla>
  </DomainObject.Predmet.ProtustrankaFormatedWithAdress>
  <DomainObject.Predmet.ProtustrankaFormatedWithAdressOIB>
    <izvorni_sadrzaj> INTEC d.o.o.  Pula, OIB 98649267172, Radićeva 40, 52 100 Pula</izvorni_sadrzaj>
    <derivirana_varijabla naziv="DomainObject.Predmet.ProtustrankaFormatedWithAdressOIB_1"> INTEC d.o.o.  Pula, OIB 98649267172, Radićeva 40, 52 100 Pula</derivirana_varijabla>
  </DomainObject.Predmet.ProtustrankaFormatedWithAdressOIB>
  <DomainObject.Predmet.ProtustrankaWithAdress>
    <izvorni_sadrzaj>INTEC d.o.o.  Pula Radićeva 40, 52 100 Pula</izvorni_sadrzaj>
    <derivirana_varijabla naziv="DomainObject.Predmet.ProtustrankaWithAdress_1">INTEC d.o.o.  Pula Radićeva 40, 52 100 Pula</derivirana_varijabla>
  </DomainObject.Predmet.ProtustrankaWithAdress>
  <DomainObject.Predmet.ProtustrankaWithAdressOIB>
    <izvorni_sadrzaj>INTEC d.o.o.  Pula, OIB 98649267172, Radićeva 40, 52 100 Pula</izvorni_sadrzaj>
    <derivirana_varijabla naziv="DomainObject.Predmet.ProtustrankaWithAdressOIB_1">INTEC d.o.o.  Pula, OIB 98649267172, Radićeva 40, 52 100 Pula</derivirana_varijabla>
  </DomainObject.Predmet.ProtustrankaWithAdressOIB>
  <DomainObject.Predmet.ProtustrankaNazivFormated>
    <izvorni_sadrzaj>INTEC d.o.o.  Pula</izvorni_sadrzaj>
    <derivirana_varijabla naziv="DomainObject.Predmet.ProtustrankaNazivFormated_1">INTEC d.o.o.  Pula</derivirana_varijabla>
  </DomainObject.Predmet.ProtustrankaNazivFormated>
  <DomainObject.Predmet.ProtustrankaNazivFormatedOIB>
    <izvorni_sadrzaj>INTEC d.o.o.  Pula, OIB 98649267172</izvorni_sadrzaj>
    <derivirana_varijabla naziv="DomainObject.Predmet.ProtustrankaNazivFormatedOIB_1">INTEC d.o.o.  Pula, OIB 98649267172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INTEC d.o.o.  Pula</item>
    </izvorni_sadrzaj>
    <derivirana_varijabla naziv="DomainObject.Predmet.ProtuStrankaListFormated_1">
      <item>INTEC d.o.o.  Pula</item>
    </derivirana_varijabla>
  </DomainObject.Predmet.ProtuStrankaListFormated>
  <DomainObject.Predmet.ProtuStrankaListFormatedOIB>
    <izvorni_sadrzaj>
      <item>INTEC d.o.o.  Pula, OIB 98649267172</item>
    </izvorni_sadrzaj>
    <derivirana_varijabla naziv="DomainObject.Predmet.ProtuStrankaListFormatedOIB_1">
      <item>INTEC d.o.o.  Pula, OIB 98649267172</item>
    </derivirana_varijabla>
  </DomainObject.Predmet.ProtuStrankaListFormatedOIB>
  <DomainObject.Predmet.ProtuStrankaListFormatedWithAdress>
    <izvorni_sadrzaj>
      <item>INTEC d.o.o.  Pula, Radićeva 40, 52 100 Pula</item>
    </izvorni_sadrzaj>
    <derivirana_varijabla naziv="DomainObject.Predmet.ProtuStrankaListFormatedWithAdress_1">
      <item>INTEC d.o.o.  Pula, Radićeva 40, 52 100 Pula</item>
    </derivirana_varijabla>
  </DomainObject.Predmet.ProtuStrankaListFormatedWithAdress>
  <DomainObject.Predmet.ProtuStrankaListFormatedWithAdressOIB>
    <izvorni_sadrzaj>
      <item>INTEC d.o.o.  Pula, OIB 98649267172, Radićeva 40, 52 100 Pula</item>
    </izvorni_sadrzaj>
    <derivirana_varijabla naziv="DomainObject.Predmet.ProtuStrankaListFormatedWithAdressOIB_1">
      <item>INTEC d.o.o.  Pula, OIB 98649267172, Radićeva 40, 52 100 Pula</item>
    </derivirana_varijabla>
  </DomainObject.Predmet.ProtuStrankaListFormatedWithAdressOIB>
  <DomainObject.Predmet.ProtuStrankaListNazivFormated>
    <izvorni_sadrzaj>
      <item>INTEC d.o.o.  Pula</item>
    </izvorni_sadrzaj>
    <derivirana_varijabla naziv="DomainObject.Predmet.ProtuStrankaListNazivFormated_1">
      <item>INTEC d.o.o.  Pula</item>
    </derivirana_varijabla>
  </DomainObject.Predmet.ProtuStrankaListNazivFormated>
  <DomainObject.Predmet.ProtuStrankaListNazivFormatedOIB>
    <izvorni_sadrzaj>
      <item>INTEC d.o.o.  Pula, OIB 98649267172</item>
    </izvorni_sadrzaj>
    <derivirana_varijabla naziv="DomainObject.Predmet.ProtuStrankaListNazivFormatedOIB_1">
      <item>INTEC d.o.o.  Pula, OIB 98649267172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INTEC d.o.o.  Pula</izvorni_sadrzaj>
    <derivirana_varijabla naziv="DomainObject.Predmet.ProtustrankaIDrugi_1">INTEC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INTEC d.o.o.  Pula, OIB 98649267172, Radićeva 40, 52 100 Pula</izvorni_sadrzaj>
    <derivirana_varijabla naziv="DomainObject.Predmet.ProtustrankaIDrugiAdressOIB_1">INTEC d.o.o.  Pula, OIB 98649267172, Radićeva 40,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INTEC d.o.o.  Pula</item>
    </izvorni_sadrzaj>
    <derivirana_varijabla naziv="DomainObject.Predmet.SudioniciListNaziv_1">
      <item>FINA  Pula</item>
      <item>INTEC d.o.o.  Pula</item>
    </derivirana_varijabla>
  </DomainObject.Predmet.SudioniciListNaziv>
  <DomainObject.Predmet.SudioniciListAdressOIB>
    <izvorni_sadrzaj>
      <item>FINA  Pula, OIB 85821130368, Giardini 5,52 100 Pula</item>
      <item>INTEC d.o.o.  Pula, OIB 98649267172, Radićeva 40,52 100 Pula</item>
    </izvorni_sadrzaj>
    <derivirana_varijabla naziv="DomainObject.Predmet.SudioniciListAdressOIB_1">
      <item>FINA  Pula, OIB 85821130368, Giardini 5,52 100 Pula</item>
      <item>INTEC d.o.o.  Pula, OIB 98649267172, Radićeva 40,52 100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98649267172</item>
    </izvorni_sadrzaj>
    <derivirana_varijabla naziv="DomainObject.Predmet.SudioniciListNazivOIB_1">
      <item>, OIB 85821130368</item>
      <item>, OIB 98649267172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3</properties:Pages>
  <properties:Words>768</properties:Words>
  <properties:Characters>4177</properties:Characters>
  <properties:Lines>124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2015-09-30T06:56:00Z</dcterms:created>
  <dc:creator>korlevicd</dc:creator>
  <cp:lastModifiedBy>wsadmin</cp:lastModifiedBy>
  <cp:lastPrinted>2012-01-12T07:53:00Z</cp:lastPrinted>
  <dcterms:modified xmlns:xsi="http://www.w3.org/2001/XMLSchema-instance" xsi:type="dcterms:W3CDTF">2015-09-30T06:58:00Z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