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bf9b" w14:paraId="91bbf9b" w:rsidRDefault="00243785" w:rsidP="00C1746F" w:rsidR="00C1746F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 w:rsidRPr="002754E8">
        <w:rPr>
          <w:noProof/>
          <w:lang w:eastAsia="hr-HR" w:val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46F">
        <w:tab/>
      </w:r>
      <w:r w:rsidR="00C1746F">
        <w:tab/>
      </w:r>
    </w:p>
    <w:p w:rsidRDefault="00C1746F" w:rsidP="00C1746F" w:rsidR="00C1746F">
      <w:r>
        <w:tab/>
      </w:r>
      <w:r>
        <w:tab/>
        <w:t xml:space="preserve">  </w:t>
      </w:r>
      <w:r>
        <w:tab/>
        <w:t xml:space="preserve">             </w:t>
      </w:r>
    </w:p>
    <w:p w:rsidRDefault="00C1746F" w:rsidP="00C1746F" w:rsidR="00C1746F">
      <w:pPr>
        <w:ind w:firstLine="708"/>
        <w:rPr>
          <w:noProof/>
          <w:color w:val="0000FF"/>
        </w:rPr>
      </w:pPr>
      <w:r>
        <w:t>Republika Hrvatska</w:t>
      </w:r>
    </w:p>
    <w:p w:rsidRDefault="00C1746F" w:rsidP="00C1746F" w:rsidR="00C1746F">
      <w:r>
        <w:t xml:space="preserve">         Trgovački sud u Zadru</w:t>
      </w:r>
    </w:p>
    <w:p w:rsidRDefault="00C1746F" w:rsidP="00C1746F" w:rsidR="00C1746F">
      <w:r>
        <w:t xml:space="preserve">         Dr. Franje Tuđmana 35</w:t>
      </w:r>
    </w:p>
    <w:p w:rsidRDefault="00C1746F" w:rsidP="00C1746F" w:rsidR="00C1746F">
      <w:pPr>
        <w:ind w:firstLine="708"/>
      </w:pPr>
      <w:r>
        <w:t xml:space="preserve">     23 000 Zadar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 I M E  R E P U B L I K E  H R V A T S K E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center"/>
      </w:pPr>
      <w:r>
        <w:t>R J E Š E N J E</w:t>
      </w:r>
    </w:p>
    <w:p w:rsidRDefault="00C1746F" w:rsidP="00C1746F" w:rsidR="00C1746F"/>
    <w:p w:rsidRDefault="00C1746F" w:rsidP="00C1746F" w:rsidR="00C1746F">
      <w:pPr>
        <w:ind w:firstLine="705"/>
        <w:jc w:val="both"/>
        <w:rPr>
          <w:color w:val="FF0000"/>
        </w:rPr>
      </w:pPr>
      <w:r>
        <w:t xml:space="preserve">Trgovački sud u Zadru, po sudskoj savjetnici Anamariji Kovačić Milković, povodom zahtjeva Financijske agencije, Regionalnog centra Split, Podružnice Zadar, Ivana Danila 4, od </w:t>
      </w:r>
      <w:r w:rsidR="0036378B">
        <w:t>9</w:t>
      </w:r>
      <w:r>
        <w:t xml:space="preserve">. </w:t>
      </w:r>
      <w:r w:rsidR="00B41323">
        <w:t>svibnja</w:t>
      </w:r>
      <w:r>
        <w:t xml:space="preserve"> </w:t>
      </w:r>
      <w:r w:rsidR="001F6FC8">
        <w:t>2018</w:t>
      </w:r>
      <w:r>
        <w:t xml:space="preserve">. za provedbu skraćenoga stečajnog postupka nad dužnikom  </w:t>
      </w:r>
      <w:r w:rsidR="0036378B">
        <w:t>PLINARA BRALA d.</w:t>
      </w:r>
      <w:r w:rsidR="00426B77">
        <w:t>o.o., Islam Latinski, Nova Bašti</w:t>
      </w:r>
      <w:r w:rsidR="0036378B">
        <w:t>ca bb, OIB: 63803721100</w:t>
      </w:r>
      <w:r>
        <w:t xml:space="preserve">, </w:t>
      </w:r>
      <w:r w:rsidR="0036378B">
        <w:rPr>
          <w:color w:themeColor="text1" w:val="000000"/>
        </w:rPr>
        <w:t>22</w:t>
      </w:r>
      <w:r>
        <w:rPr>
          <w:color w:themeColor="text1" w:val="000000"/>
        </w:rPr>
        <w:t xml:space="preserve">. </w:t>
      </w:r>
      <w:r w:rsidR="00B41323">
        <w:rPr>
          <w:color w:themeColor="text1" w:val="000000"/>
        </w:rPr>
        <w:t>kolovoza</w:t>
      </w:r>
      <w:r>
        <w:rPr>
          <w:color w:themeColor="text1" w:val="000000"/>
        </w:rPr>
        <w:t xml:space="preserve"> 2018. </w:t>
      </w:r>
    </w:p>
    <w:p w:rsidRDefault="00C1746F" w:rsidP="00C1746F" w:rsidR="00C1746F"/>
    <w:p w:rsidRDefault="00C1746F" w:rsidP="00C1746F" w:rsidR="00C1746F">
      <w:pPr>
        <w:jc w:val="center"/>
      </w:pPr>
      <w:r>
        <w:t>r i j e š i o  j e</w:t>
      </w:r>
    </w:p>
    <w:p w:rsidRDefault="00C1746F" w:rsidP="00C1746F" w:rsidR="00C1746F">
      <w:pPr>
        <w:jc w:val="center"/>
      </w:pPr>
    </w:p>
    <w:p w:rsidRDefault="00C1746F" w:rsidP="00C1746F" w:rsidR="00C1746F">
      <w:pPr>
        <w:ind w:firstLine="705"/>
        <w:jc w:val="both"/>
      </w:pPr>
      <w:r>
        <w:t xml:space="preserve">I. Otvara se skraćeni stečajni postupak nad dužnikom </w:t>
      </w:r>
      <w:r w:rsidR="0036378B">
        <w:t xml:space="preserve">PLINARA BRALA d.o.o., Islam Latinski, Nova </w:t>
      </w:r>
      <w:r w:rsidR="00426B77">
        <w:t xml:space="preserve">Baštica </w:t>
      </w:r>
      <w:r w:rsidR="0036378B">
        <w:t>bb, OIB: 63803721100</w:t>
      </w:r>
      <w:r>
        <w:t xml:space="preserve">, s </w:t>
      </w:r>
      <w:r w:rsidR="00537435">
        <w:rPr>
          <w:color w:themeColor="text1" w:val="000000"/>
        </w:rPr>
        <w:t xml:space="preserve">danom </w:t>
      </w:r>
      <w:r w:rsidR="0036378B">
        <w:rPr>
          <w:color w:themeColor="text1" w:val="000000"/>
        </w:rPr>
        <w:t>22</w:t>
      </w:r>
      <w:r w:rsidR="009D5236">
        <w:rPr>
          <w:color w:themeColor="text1" w:val="000000"/>
        </w:rPr>
        <w:t xml:space="preserve">. </w:t>
      </w:r>
      <w:r w:rsidR="00B41323">
        <w:rPr>
          <w:color w:themeColor="text1" w:val="000000"/>
        </w:rPr>
        <w:t>kolovoza</w:t>
      </w:r>
      <w:r w:rsidR="009D5236">
        <w:rPr>
          <w:color w:themeColor="text1" w:val="000000"/>
        </w:rPr>
        <w:t xml:space="preserve"> </w:t>
      </w:r>
      <w:r w:rsidR="00537435">
        <w:rPr>
          <w:color w:themeColor="text1" w:val="000000"/>
        </w:rPr>
        <w:t xml:space="preserve">2018. u </w:t>
      </w:r>
      <w:r w:rsidR="0036378B">
        <w:rPr>
          <w:color w:themeColor="text1" w:val="000000"/>
        </w:rPr>
        <w:t>14</w:t>
      </w:r>
      <w:r w:rsidR="00943855">
        <w:rPr>
          <w:color w:themeColor="text1" w:val="000000"/>
        </w:rPr>
        <w:t>,</w:t>
      </w:r>
      <w:r w:rsidR="00426B77">
        <w:rPr>
          <w:color w:themeColor="text1" w:val="000000"/>
        </w:rPr>
        <w:t>25</w:t>
      </w:r>
      <w:r>
        <w:rPr>
          <w:color w:themeColor="text1" w:val="000000"/>
        </w:rPr>
        <w:t xml:space="preserve"> sati </w:t>
      </w:r>
      <w:r>
        <w:t xml:space="preserve">kada će se ovo rješenje objaviti na mrežnoj stranici e-Oglasna ploča sudova. </w:t>
      </w:r>
    </w:p>
    <w:p w:rsidRDefault="00C1746F" w:rsidP="00C1746F" w:rsidR="00C1746F">
      <w:pPr>
        <w:jc w:val="both"/>
      </w:pPr>
    </w:p>
    <w:p w:rsidRDefault="0036378B" w:rsidP="00D2724E" w:rsidR="00D2724E">
      <w:pPr>
        <w:ind w:firstLine="720"/>
        <w:jc w:val="both"/>
        <w:rPr>
          <w:rFonts w:hAnsi="Times" w:ascii="Times"/>
          <w:color w:themeColor="text1" w:val="000000"/>
          <w:lang w:eastAsia="hr-HR"/>
        </w:rPr>
      </w:pPr>
      <w:r>
        <w:t>II. Stečajni</w:t>
      </w:r>
      <w:r w:rsidR="00801AC6">
        <w:t>m upravitelj</w:t>
      </w:r>
      <w:r>
        <w:t>em</w:t>
      </w:r>
      <w:r w:rsidR="00C1746F">
        <w:t xml:space="preserve"> dužnika imenuje </w:t>
      </w:r>
      <w:r w:rsidR="00C1746F">
        <w:rPr>
          <w:color w:themeColor="text1" w:val="000000"/>
        </w:rPr>
        <w:t xml:space="preserve">se </w:t>
      </w:r>
      <w:r w:rsidRPr="00B54A57">
        <w:rPr>
          <w:color w:themeColor="text1" w:val="000000"/>
        </w:rPr>
        <w:t>Josip Jadran Sekso iz Šibenika, Ulica Bože Peričića 26, OIB: 56627311158</w:t>
      </w:r>
      <w:r w:rsidR="00D2724E">
        <w:rPr>
          <w:rFonts w:hAnsi="Times" w:ascii="Times"/>
          <w:color w:themeColor="text1" w:val="000000"/>
          <w:lang w:eastAsia="hr-HR"/>
        </w:rPr>
        <w:t xml:space="preserve">. </w:t>
      </w:r>
    </w:p>
    <w:p w:rsidRDefault="00EC5C00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</w:p>
    <w:p w:rsidRDefault="00C1746F" w:rsidP="00311C0A" w:rsidR="00C1746F" w:rsidRPr="00311C0A">
      <w:pPr>
        <w:pStyle w:val="Odlomakpopisa"/>
        <w:spacing w:lineRule="auto" w:line="276" w:after="200"/>
        <w:ind w:firstLine="720" w:left="0"/>
        <w:jc w:val="both"/>
      </w:pPr>
      <w:r>
        <w:t>III.</w:t>
      </w:r>
      <w:r>
        <w:rPr>
          <w:b/>
        </w:rPr>
        <w:t xml:space="preserve"> </w:t>
      </w:r>
      <w:r>
        <w:t>Zaključuje se skraćeni stečajni postupak nad dužnikom</w:t>
      </w:r>
      <w:r w:rsidRPr="00767CCC">
        <w:t xml:space="preserve"> </w:t>
      </w:r>
      <w:r w:rsidR="0036378B">
        <w:t xml:space="preserve">PLINARA BRALA d.o.o., Islam Latinski, Nova </w:t>
      </w:r>
      <w:r w:rsidR="00426B77">
        <w:t xml:space="preserve">Baštica </w:t>
      </w:r>
      <w:r w:rsidR="0036378B">
        <w:t>bb, OIB: 63803721100</w:t>
      </w:r>
      <w:r>
        <w:t>.</w:t>
      </w:r>
    </w:p>
    <w:p w:rsidRDefault="00C1746F" w:rsidP="00C1746F" w:rsidR="00C1746F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C1746F" w:rsidP="00C1746F" w:rsidR="00C1746F">
      <w:pPr>
        <w:ind w:firstLine="705"/>
        <w:jc w:val="both"/>
      </w:pPr>
    </w:p>
    <w:p w:rsidRDefault="00C1746F" w:rsidP="00C1746F" w:rsidR="00C1746F">
      <w:pPr>
        <w:ind w:firstLine="705"/>
        <w:jc w:val="both"/>
      </w:pPr>
      <w:r>
        <w:t xml:space="preserve">V.  Ovo rješenje će se neposredno po objavi istog na mrežnoj stranici e-Oglasna ploča sudova dostaviti registru </w:t>
      </w:r>
      <w:r w:rsidR="00537435">
        <w:t xml:space="preserve">udruga </w:t>
      </w:r>
      <w:r>
        <w:t xml:space="preserve">radi provedbe upisa činjenice otvaranja skraćenoga stečajnog postupka nad dužnikom, kao i po pravomoćnosti istog radi upisa činjenice zaključenja skraćenoga stečajnog postupka nad </w:t>
      </w:r>
      <w:r w:rsidR="00537435">
        <w:t>dužnikom i brisanja dužnika iz</w:t>
      </w:r>
      <w:r>
        <w:t xml:space="preserve"> registra. </w:t>
      </w:r>
    </w:p>
    <w:p w:rsidRDefault="00C1746F" w:rsidP="00C1746F" w:rsidR="00C1746F">
      <w:pPr>
        <w:ind w:hanging="705" w:left="705"/>
        <w:jc w:val="both"/>
      </w:pPr>
    </w:p>
    <w:p w:rsidRDefault="00C1746F" w:rsidP="00C1746F" w:rsidR="00C1746F">
      <w:pPr>
        <w:ind w:firstLine="705"/>
        <w:jc w:val="both"/>
      </w:pPr>
      <w: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C1746F" w:rsidP="00C1746F" w:rsidR="00C1746F">
      <w:pPr>
        <w:jc w:val="both"/>
      </w:pPr>
    </w:p>
    <w:p w:rsidRDefault="00C1746F" w:rsidP="00C1746F" w:rsidR="00C1746F">
      <w:pPr>
        <w:ind w:firstLine="705"/>
        <w:jc w:val="both"/>
      </w:pPr>
      <w: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</w:t>
      </w:r>
      <w:r>
        <w:lastRenderedPageBreak/>
        <w:t xml:space="preserve">stečajnoga postupka, a neiskorišteni iznos uplatiti u Fond za namirenje troškova stečajnog postupka iz čl. 111. Stečajnog zakona. </w:t>
      </w:r>
    </w:p>
    <w:p w:rsidRDefault="00C1746F" w:rsidP="00C1746F" w:rsidR="00C1746F">
      <w:pPr>
        <w:jc w:val="center"/>
      </w:pPr>
      <w:r>
        <w:t>Obrazloženje</w:t>
      </w:r>
    </w:p>
    <w:p w:rsidRDefault="00C1746F" w:rsidP="00C1746F" w:rsidR="00C1746F">
      <w:pPr>
        <w:jc w:val="center"/>
        <w:rPr>
          <w:b/>
        </w:rPr>
      </w:pPr>
    </w:p>
    <w:p w:rsidRDefault="00C1746F" w:rsidP="00C1746F" w:rsidR="00C1746F">
      <w:pPr>
        <w:ind w:firstLine="720"/>
        <w:jc w:val="both"/>
        <w:rPr>
          <w:color w:val="FF0000"/>
        </w:rPr>
      </w:pPr>
      <w:r>
        <w:t xml:space="preserve">Financijska agencija, Regionalni centar Split, Podružnica Zadar je podnijela ovom sudu </w:t>
      </w:r>
      <w:r w:rsidR="0036378B">
        <w:t>9</w:t>
      </w:r>
      <w:r w:rsidR="003B6FD8">
        <w:t xml:space="preserve">. </w:t>
      </w:r>
      <w:r w:rsidR="00B41323">
        <w:t>svibnja</w:t>
      </w:r>
      <w:r>
        <w:t xml:space="preserve"> </w:t>
      </w:r>
      <w:r w:rsidR="001F6FC8">
        <w:t>2018</w:t>
      </w:r>
      <w:r>
        <w:t xml:space="preserve">. zahtjev za provedbu skraćenoga stečajnog postupka nad uvodno označenim dužnikom na temelju čl. 429. st. 1. Stečajnog </w:t>
      </w:r>
      <w:r>
        <w:rPr>
          <w:color w:themeColor="text1" w:val="000000"/>
        </w:rPr>
        <w:t xml:space="preserve">zakona (Narodne novine broj 71/15, dalje u tekstu: SZ). U zahtjevu u bitnome navodi da dužnik na dan </w:t>
      </w:r>
      <w:r w:rsidR="0036378B">
        <w:rPr>
          <w:color w:themeColor="text1" w:val="000000"/>
        </w:rPr>
        <w:t>7</w:t>
      </w:r>
      <w:r>
        <w:rPr>
          <w:color w:themeColor="text1" w:val="000000"/>
        </w:rPr>
        <w:t xml:space="preserve">. </w:t>
      </w:r>
      <w:r w:rsidR="00B41323">
        <w:rPr>
          <w:color w:themeColor="text1" w:val="000000"/>
        </w:rPr>
        <w:t>svibnja</w:t>
      </w:r>
      <w:r w:rsidR="001F6FC8">
        <w:rPr>
          <w:color w:themeColor="text1" w:val="000000"/>
        </w:rPr>
        <w:t xml:space="preserve"> 2018</w:t>
      </w:r>
      <w:r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81596B">
        <w:rPr>
          <w:color w:themeColor="text1" w:val="000000"/>
        </w:rPr>
        <w:t>120</w:t>
      </w:r>
      <w:r>
        <w:rPr>
          <w:color w:themeColor="text1" w:val="000000"/>
        </w:rPr>
        <w:t xml:space="preserve"> dana u ukupnom iznosu od </w:t>
      </w:r>
      <w:r w:rsidR="0036378B">
        <w:rPr>
          <w:color w:themeColor="text1" w:val="000000"/>
        </w:rPr>
        <w:t>5.668,75</w:t>
      </w:r>
      <w:r>
        <w:rPr>
          <w:color w:themeColor="text1" w:val="000000"/>
        </w:rPr>
        <w:t xml:space="preserve"> </w:t>
      </w:r>
      <w:r w:rsidR="00133E72">
        <w:rPr>
          <w:color w:themeColor="text1" w:val="000000"/>
        </w:rPr>
        <w:t>kuna</w:t>
      </w:r>
      <w:r>
        <w:rPr>
          <w:color w:themeColor="text1" w:val="000000"/>
        </w:rPr>
        <w:t xml:space="preserve">, da nema zaposlenih, da </w:t>
      </w:r>
      <w:r w:rsidR="0036378B">
        <w:rPr>
          <w:color w:themeColor="text1" w:val="000000"/>
        </w:rPr>
        <w:t>nema otvoren račun</w:t>
      </w:r>
      <w:r w:rsidR="00943855">
        <w:rPr>
          <w:color w:themeColor="text1" w:val="000000"/>
        </w:rPr>
        <w:t xml:space="preserve">, </w:t>
      </w:r>
      <w:r>
        <w:rPr>
          <w:color w:themeColor="text1" w:val="000000"/>
        </w:rPr>
        <w:t xml:space="preserve">te da </w:t>
      </w:r>
      <w:r w:rsidR="00B41323">
        <w:rPr>
          <w:color w:themeColor="text1" w:val="000000"/>
        </w:rPr>
        <w:t>nema</w:t>
      </w:r>
      <w:r>
        <w:rPr>
          <w:color w:themeColor="text1" w:val="000000"/>
        </w:rPr>
        <w:t xml:space="preserve"> zaplijenjena sredstava na ime predujma za namirenje troškova stečajnog postupka. </w:t>
      </w:r>
    </w:p>
    <w:p w:rsidRDefault="00C1746F" w:rsidP="00C1746F" w:rsidR="00C1746F">
      <w:pPr>
        <w:ind w:firstLine="708"/>
        <w:jc w:val="both"/>
      </w:pPr>
      <w:r>
        <w:rPr>
          <w:color w:themeColor="text1" w:val="000000"/>
        </w:rPr>
        <w:t xml:space="preserve">Nakon izvršenog uvida u sudski registar, a postupajući sukladno odredbi čl. 430. SZ-a, </w:t>
      </w:r>
      <w:r>
        <w:t xml:space="preserve">ovaj </w:t>
      </w:r>
      <w:r>
        <w:rPr>
          <w:color w:themeColor="text1" w:val="000000"/>
        </w:rPr>
        <w:t xml:space="preserve">sud je </w:t>
      </w:r>
      <w:r w:rsidR="0036378B">
        <w:rPr>
          <w:color w:themeColor="text1" w:val="000000"/>
        </w:rPr>
        <w:t>29</w:t>
      </w:r>
      <w:r w:rsidR="003B6FD8">
        <w:rPr>
          <w:color w:themeColor="text1" w:val="000000"/>
        </w:rPr>
        <w:t xml:space="preserve">. </w:t>
      </w:r>
      <w:r w:rsidR="0036378B">
        <w:rPr>
          <w:color w:themeColor="text1" w:val="000000"/>
        </w:rPr>
        <w:t>svibnja</w:t>
      </w:r>
      <w:r>
        <w:rPr>
          <w:color w:themeColor="text1" w:val="000000"/>
        </w:rPr>
        <w:t xml:space="preserve"> </w:t>
      </w:r>
      <w:r w:rsidR="00E40FE4">
        <w:rPr>
          <w:color w:themeColor="text1" w:val="000000"/>
        </w:rPr>
        <w:t>2018</w:t>
      </w:r>
      <w:r>
        <w:rPr>
          <w:color w:themeColor="text1" w:val="000000"/>
        </w:rPr>
        <w:t xml:space="preserve">. </w:t>
      </w:r>
      <w:r w:rsidR="00426B77">
        <w:rPr>
          <w:color w:themeColor="text1" w:val="000000"/>
        </w:rPr>
        <w:t xml:space="preserve">objavio </w:t>
      </w:r>
      <w:r>
        <w:rPr>
          <w:color w:themeColor="text1" w:val="000000"/>
        </w:rPr>
        <w:t xml:space="preserve">oglas na mrežnoj stranici e-Oglasna ploča suda kojim su pozvane osobe ovlaštene za zastupanje </w:t>
      </w:r>
      <w: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1746F" w:rsidP="00C1746F" w:rsidR="00C1746F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1746F" w:rsidP="00C1746F" w:rsidR="00C1746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36378B">
        <w:rPr>
          <w:color w:themeColor="text1" w:val="000000"/>
        </w:rPr>
        <w:t>22</w:t>
      </w:r>
      <w:r w:rsidR="003B6FD8">
        <w:rPr>
          <w:color w:themeColor="text1" w:val="000000"/>
        </w:rPr>
        <w:t xml:space="preserve">. </w:t>
      </w:r>
      <w:r w:rsidR="00B41323">
        <w:rPr>
          <w:color w:themeColor="text1" w:val="000000"/>
        </w:rPr>
        <w:t>kolovoza</w:t>
      </w:r>
      <w:r>
        <w:rPr>
          <w:color w:themeColor="text1" w:val="000000"/>
        </w:rPr>
        <w:t xml:space="preserve"> 2018. proizlazi da je račun dužnika i dalje u blokadi zbog neizvršenih osnova za plaćanje u iznosu od </w:t>
      </w:r>
      <w:r w:rsidR="0036378B">
        <w:rPr>
          <w:color w:themeColor="text1" w:val="000000"/>
        </w:rPr>
        <w:t>5</w:t>
      </w:r>
      <w:r w:rsidR="00B41323">
        <w:rPr>
          <w:color w:themeColor="text1" w:val="000000"/>
        </w:rPr>
        <w:t>.</w:t>
      </w:r>
      <w:r w:rsidR="0036378B">
        <w:rPr>
          <w:color w:themeColor="text1" w:val="000000"/>
        </w:rPr>
        <w:t>668</w:t>
      </w:r>
      <w:r w:rsidR="00B41323">
        <w:rPr>
          <w:color w:themeColor="text1" w:val="000000"/>
        </w:rPr>
        <w:t>,</w:t>
      </w:r>
      <w:r w:rsidR="0036378B">
        <w:rPr>
          <w:color w:themeColor="text1" w:val="000000"/>
        </w:rPr>
        <w:t>75</w:t>
      </w:r>
      <w:r w:rsidR="00943855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kuna u neprekinutom razdoblju od </w:t>
      </w:r>
      <w:r w:rsidR="0036378B">
        <w:rPr>
          <w:color w:themeColor="text1" w:val="000000"/>
        </w:rPr>
        <w:t>226</w:t>
      </w:r>
      <w:r w:rsidR="00BE0920">
        <w:rPr>
          <w:color w:themeColor="text1" w:val="000000"/>
        </w:rPr>
        <w:t xml:space="preserve"> </w:t>
      </w:r>
      <w:r w:rsidR="00D2724E">
        <w:rPr>
          <w:color w:themeColor="text1" w:val="000000"/>
        </w:rPr>
        <w:t>dan</w:t>
      </w:r>
      <w:r w:rsidR="00BE0920">
        <w:rPr>
          <w:color w:themeColor="text1" w:val="000000"/>
        </w:rPr>
        <w:t>a</w:t>
      </w:r>
      <w:r>
        <w:rPr>
          <w:color w:themeColor="text1" w:val="000000"/>
        </w:rPr>
        <w:t xml:space="preserve">, to je temeljem odredbi čl. 431. i 432. SZ-a, u svezi s odredbama čl. 132. i 133. te 286. do 292. istog, donesena odluka kao u točki I. do IV. izreke ovog rješenja.  </w:t>
      </w:r>
    </w:p>
    <w:p w:rsidRDefault="00C1746F" w:rsidP="00C1746F" w:rsidR="00C1746F">
      <w:pPr>
        <w:ind w:firstLine="708"/>
        <w:jc w:val="both"/>
      </w:pPr>
      <w: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C1746F" w:rsidP="00C1746F" w:rsidR="00C1746F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C1746F" w:rsidP="00C1746F" w:rsidR="00C1746F">
      <w:pPr>
        <w:ind w:firstLine="708"/>
        <w:jc w:val="both"/>
      </w:pPr>
      <w:r>
        <w:t xml:space="preserve">Izbor stečajnoga upravitelja dužnika obavljen je metodom slučajnog odabira za područje nadležnosti ovog suda, a sukladno odredbi čl. 432. SZ-a. 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Zadru </w:t>
      </w:r>
      <w:r w:rsidR="0036378B">
        <w:t>22.</w:t>
      </w:r>
      <w:r w:rsidR="003B6FD8">
        <w:rPr>
          <w:color w:themeColor="text1" w:val="000000"/>
        </w:rPr>
        <w:t xml:space="preserve"> </w:t>
      </w:r>
      <w:r w:rsidR="00B41323">
        <w:rPr>
          <w:color w:themeColor="text1" w:val="000000"/>
        </w:rPr>
        <w:t>kolovoza</w:t>
      </w:r>
      <w:r>
        <w:t xml:space="preserve"> 2018. 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both"/>
      </w:pPr>
    </w:p>
    <w:p w:rsidRDefault="00E46634" w:rsidP="00E02CB0" w:rsidR="00E02CB0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E02CB0">
        <w:t xml:space="preserve">    Sudska savjetnica</w:t>
      </w:r>
    </w:p>
    <w:p w:rsidRDefault="00E46634" w:rsidP="00E02CB0" w:rsidR="00E02CB0">
      <w:r>
        <w:t xml:space="preserve">Anita Ivandić </w:t>
      </w:r>
      <w:r>
        <w:tab/>
      </w:r>
      <w:r>
        <w:tab/>
      </w:r>
      <w:r>
        <w:tab/>
      </w:r>
      <w:r>
        <w:tab/>
      </w:r>
      <w:r w:rsidR="00D863E1">
        <w:tab/>
        <w:t xml:space="preserve">        </w:t>
      </w:r>
      <w:r>
        <w:t xml:space="preserve">                 </w:t>
      </w:r>
      <w:r w:rsidR="009423A1">
        <w:t xml:space="preserve"> </w:t>
      </w:r>
      <w:r w:rsidR="00E02CB0">
        <w:t>Anamarija Kovačić Milković</w:t>
      </w:r>
      <w:r>
        <w:t>, v.r.</w:t>
      </w:r>
    </w:p>
    <w:p w:rsidRDefault="00D863E1" w:rsidP="00D863E1" w:rsidR="00C1746F">
      <w:r>
        <w:tab/>
      </w:r>
      <w:r>
        <w:tab/>
      </w:r>
    </w:p>
    <w:p w:rsidRDefault="009D5236" w:rsidP="00C1746F" w:rsidR="009D5236">
      <w:pPr>
        <w:tabs>
          <w:tab w:pos="2375" w:val="left"/>
        </w:tabs>
        <w:jc w:val="both"/>
      </w:pPr>
    </w:p>
    <w:p w:rsidRDefault="00D07EAF" w:rsidP="00C1746F" w:rsidR="00C1746F">
      <w:pPr>
        <w:tabs>
          <w:tab w:pos="2375" w:val="left"/>
        </w:tabs>
        <w:jc w:val="both"/>
      </w:pPr>
      <w:r>
        <w:t xml:space="preserve">            </w:t>
      </w:r>
      <w:r w:rsidR="00C1746F">
        <w:t>Uputa o pravnom lijeku</w:t>
      </w:r>
    </w:p>
    <w:p w:rsidRDefault="00C1746F" w:rsidP="00C1746F" w:rsidR="00C1746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</w:t>
      </w:r>
      <w:r w:rsidR="00977197">
        <w:t>sudac pojedinac ovog suda</w:t>
      </w:r>
      <w: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1746F" w:rsidP="00C1746F" w:rsidR="00C1746F">
      <w:pPr>
        <w:tabs>
          <w:tab w:pos="3331" w:val="left"/>
        </w:tabs>
        <w:jc w:val="both"/>
      </w:pPr>
    </w:p>
    <w:p w:rsidRDefault="00EC5C00" w:rsidP="00EC5C00" w:rsidR="00EC5C00">
      <w:pPr>
        <w:jc w:val="both"/>
      </w:pPr>
      <w:r>
        <w:t>DN-a:</w:t>
      </w:r>
    </w:p>
    <w:p w:rsidRDefault="00801AC6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Stečaj</w:t>
      </w:r>
      <w:r w:rsidR="00426B77">
        <w:rPr>
          <w:lang w:eastAsia="hr-HR"/>
        </w:rPr>
        <w:t>nom</w:t>
      </w:r>
      <w:r>
        <w:rPr>
          <w:lang w:eastAsia="hr-HR"/>
        </w:rPr>
        <w:t xml:space="preserve"> upravitel</w:t>
      </w:r>
      <w:r w:rsidR="00426B77">
        <w:rPr>
          <w:lang w:eastAsia="hr-HR"/>
        </w:rPr>
        <w:t>ju</w:t>
      </w:r>
      <w:r w:rsidR="00EC5C00" w:rsidRPr="00F736D8">
        <w:rPr>
          <w:lang w:eastAsia="hr-HR"/>
        </w:rPr>
        <w:t xml:space="preserve"> dužnika uz potvrdu o imenovanju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Stečajnom dužniku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FINA, Regionaln</w:t>
      </w:r>
      <w:r>
        <w:rPr>
          <w:lang w:eastAsia="hr-HR"/>
        </w:rPr>
        <w:t>i centar Split, Podružnica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ŽDO u Zadru</w:t>
      </w:r>
      <w:r w:rsidRPr="00F736D8">
        <w:rPr>
          <w:lang w:eastAsia="hr-HR"/>
        </w:rPr>
        <w:t xml:space="preserve">, Građansko-upravnom odjelu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RH, Ministarstvo</w:t>
      </w:r>
      <w:r>
        <w:rPr>
          <w:lang w:eastAsia="hr-HR"/>
        </w:rPr>
        <w:t xml:space="preserve"> financija, Porezna uprava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Općinskom sudu u </w:t>
      </w:r>
      <w:r>
        <w:rPr>
          <w:lang w:eastAsia="hr-HR"/>
        </w:rPr>
        <w:t>Zadru</w:t>
      </w:r>
    </w:p>
    <w:p w:rsidRDefault="00EC5C00" w:rsidP="00EC5C00" w:rsidR="00EC5C00" w:rsidRPr="00F736D8">
      <w:pPr>
        <w:pStyle w:val="Odlomakpopisa"/>
        <w:numPr>
          <w:ilvl w:val="0"/>
          <w:numId w:val="1"/>
        </w:numPr>
      </w:pPr>
      <w:r w:rsidRPr="00F736D8">
        <w:t>Lučkoj kapet</w:t>
      </w:r>
      <w:r>
        <w:t>aniji Zadar-registru brodova,</w:t>
      </w:r>
      <w:r w:rsidRPr="00EC5C00">
        <w:t xml:space="preserve"> </w:t>
      </w:r>
      <w:r>
        <w:t>Liburnska obala 8,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odmah radi upisa činjenice otvaranja skraćenoga stečajnog post.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nakon pravomoćnosti radi brisanja dužnika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Državnom zavodu za intelektualno vlasništvo, Ulica grada Vukovara 78, Zagreb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e-Oglasna ploča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Pisarnici ovog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U spis</w:t>
      </w:r>
    </w:p>
    <w:p w:rsidRDefault="00EC5C00" w:rsidP="00EC5C00" w:rsidR="00EC5C00">
      <w:pPr>
        <w:ind w:left="720"/>
      </w:pPr>
    </w:p>
    <w:p w:rsidRDefault="00EC5C00" w:rsidP="00EC5C00" w:rsidR="00EC5C00">
      <w:pPr>
        <w:ind w:left="720"/>
      </w:pPr>
    </w:p>
    <w:p w:rsidRDefault="00C1746F" w:rsidP="00C1746F" w:rsidR="00C1746F" w:rsidRPr="006805AD">
      <w:pPr>
        <w:ind w:firstLine="705"/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/>
    <w:p w:rsidRDefault="00C1746F" w:rsidP="00C1746F" w:rsidR="00C1746F"/>
    <w:p w:rsidRDefault="00C1746F" w:rsidP="00C1746F" w:rsidR="00C1746F"/>
    <w:p w:rsidRDefault="00D94ABE" w:rsidR="00E2222D"/>
    <w:sectPr w:rsidSect="00F91A40" w:rsidR="00E2222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35" w:rsidP="00932362" w:rsidR="00683635">
      <w:r>
        <w:separator/>
      </w:r>
    </w:p>
  </w:endnote>
  <w:endnote w:id="0" w:type="continuationSeparator">
    <w:p w:rsidRDefault="00683635" w:rsidP="00932362" w:rsidR="0068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35" w:rsidP="00932362" w:rsidR="00683635">
      <w:r>
        <w:separator/>
      </w:r>
    </w:p>
  </w:footnote>
  <w:footnote w:id="0" w:type="continuationSeparator">
    <w:p w:rsidRDefault="00683635" w:rsidP="00932362" w:rsidR="00683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ABE" w:rsidRPr="00D94ABE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36378B" w:rsidP="00F91A40" w:rsidR="00932362">
    <w:pPr>
      <w:pStyle w:val="Zaglavlje"/>
      <w:jc w:val="right"/>
    </w:pPr>
    <w:r>
      <w:rPr>
        <w:rFonts w:hAnsi="Times" w:ascii="Times"/>
      </w:rPr>
      <w:t>Poslovni broj: 6 St-149/2018-8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78B" w:rsidP="0036378B" w:rsidR="009C43F9">
    <w:pPr>
      <w:tabs>
        <w:tab w:pos="5933" w:val="left"/>
        <w:tab w:pos="9072" w:val="right"/>
      </w:tabs>
      <w:rPr>
        <w:rFonts w:hAnsi="Times" w:ascii="Times"/>
      </w:rPr>
    </w:pPr>
    <w:r>
      <w:rPr>
        <w:rFonts w:hAnsi="Times" w:ascii="Times"/>
      </w:rPr>
      <w:tab/>
    </w:r>
    <w:r>
      <w:rPr>
        <w:rFonts w:hAnsi="Times" w:ascii="Times"/>
      </w:rPr>
      <w:tab/>
    </w:r>
    <w:r w:rsidR="00C1746F">
      <w:rPr>
        <w:rFonts w:hAnsi="Times" w:ascii="Times"/>
      </w:rPr>
      <w:t>Poslovni broj: 6 St-</w:t>
    </w:r>
    <w:r>
      <w:rPr>
        <w:rFonts w:hAnsi="Times" w:ascii="Times"/>
      </w:rPr>
      <w:t>149</w:t>
    </w:r>
    <w:r w:rsidR="00C1746F">
      <w:rPr>
        <w:rFonts w:hAnsi="Times" w:ascii="Times"/>
      </w:rPr>
      <w:t>/</w:t>
    </w:r>
    <w:r w:rsidR="00537435">
      <w:rPr>
        <w:rFonts w:hAnsi="Times" w:ascii="Times"/>
      </w:rPr>
      <w:t>20</w:t>
    </w:r>
    <w:r w:rsidR="001F6FC8">
      <w:rPr>
        <w:rFonts w:hAnsi="Times" w:ascii="Times"/>
      </w:rPr>
      <w:t>18</w:t>
    </w:r>
    <w:r w:rsidR="00C1746F">
      <w:rPr>
        <w:rFonts w:hAnsi="Times" w:ascii="Times"/>
      </w:rPr>
      <w:t>-</w:t>
    </w:r>
    <w:r>
      <w:rPr>
        <w:rFonts w:hAnsi="Times" w:ascii="Times"/>
      </w:rPr>
      <w:t>8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01356"/>
    <w:rsid w:val="0002428D"/>
    <w:rsid w:val="00133E72"/>
    <w:rsid w:val="00195758"/>
    <w:rsid w:val="001A4530"/>
    <w:rsid w:val="001C7012"/>
    <w:rsid w:val="001F6FC8"/>
    <w:rsid w:val="00243785"/>
    <w:rsid w:val="002C3068"/>
    <w:rsid w:val="00311C0A"/>
    <w:rsid w:val="00350D48"/>
    <w:rsid w:val="0036378B"/>
    <w:rsid w:val="00363E94"/>
    <w:rsid w:val="003B6FD8"/>
    <w:rsid w:val="00403F4A"/>
    <w:rsid w:val="00426B77"/>
    <w:rsid w:val="0044017D"/>
    <w:rsid w:val="00467762"/>
    <w:rsid w:val="00537435"/>
    <w:rsid w:val="005B6A66"/>
    <w:rsid w:val="006350D7"/>
    <w:rsid w:val="00683635"/>
    <w:rsid w:val="00691B85"/>
    <w:rsid w:val="00693359"/>
    <w:rsid w:val="007D1116"/>
    <w:rsid w:val="00801AC6"/>
    <w:rsid w:val="0081596B"/>
    <w:rsid w:val="00815E08"/>
    <w:rsid w:val="00847DA2"/>
    <w:rsid w:val="00932362"/>
    <w:rsid w:val="009423A1"/>
    <w:rsid w:val="00943855"/>
    <w:rsid w:val="00977197"/>
    <w:rsid w:val="0099111F"/>
    <w:rsid w:val="009C43F9"/>
    <w:rsid w:val="009D5236"/>
    <w:rsid w:val="00B41323"/>
    <w:rsid w:val="00BB0DAA"/>
    <w:rsid w:val="00BE0920"/>
    <w:rsid w:val="00C1746F"/>
    <w:rsid w:val="00C40B31"/>
    <w:rsid w:val="00C4254A"/>
    <w:rsid w:val="00D07EAF"/>
    <w:rsid w:val="00D24475"/>
    <w:rsid w:val="00D2724E"/>
    <w:rsid w:val="00D863E1"/>
    <w:rsid w:val="00D94ABE"/>
    <w:rsid w:val="00DC0447"/>
    <w:rsid w:val="00E02CB0"/>
    <w:rsid w:val="00E358E2"/>
    <w:rsid w:val="00E40FE4"/>
    <w:rsid w:val="00E46634"/>
    <w:rsid w:val="00E943D8"/>
    <w:rsid w:val="00EA1C4D"/>
    <w:rsid w:val="00EC5C00"/>
    <w:rsid w:val="00F035CB"/>
    <w:rsid w:val="00F91A40"/>
    <w:rsid w:val="00FD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A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4AB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4A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4A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AB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4AB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4AB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4AB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St-149/2018</izvorni_sadrzaj>
    <derivirana_varijabla naziv="DomainObject.Predmet.OznakaBroj_1">St-149/2018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PLINARA BRALA d.o.o., za trgovinu i usluge</izvorni_sadrzaj>
    <derivirana_varijabla naziv="DomainObject.Predmet.ProtustrankaFormated_1">  PLINARA BRALA d.o.o., za trgovinu i usluge</derivirana_varijabla>
  </DomainObject.Predmet.ProtustrankaFormated>
  <DomainObject.Predmet.ProtustrankaFormatedOIB>
    <izvorni_sadrzaj>  PLINARA BRALA d.o.o., za trgovinu i usluge, OIB 63803721100</izvorni_sadrzaj>
    <derivirana_varijabla naziv="DomainObject.Predmet.ProtustrankaFormatedOIB_1">  PLINARA BRALA d.o.o., za trgovinu i usluge, OIB 63803721100</derivirana_varijabla>
  </DomainObject.Predmet.ProtustrankaFormatedOIB>
  <DomainObject.Predmet.ProtustrankaFormatedWithAdress>
    <izvorni_sadrzaj> PLINARA BRALA d.o.o., za trgovinu i usluge, Nova baštica bb, 23242 Islam Latinski</izvorni_sadrzaj>
    <derivirana_varijabla naziv="DomainObject.Predmet.ProtustrankaFormatedWithAdress_1"> PLINARA BRALA d.o.o., za trgovinu i usluge, Nova baštica bb, 23242 Islam Latinski</derivirana_varijabla>
  </DomainObject.Predmet.ProtustrankaFormatedWithAdress>
  <DomainObject.Predmet.ProtustrankaFormatedWithAdressOIB>
    <izvorni_sadrzaj> PLINARA BRALA d.o.o., za trgovinu i usluge, OIB 63803721100, Nova baštica bb, 23242 Islam Latinski</izvorni_sadrzaj>
    <derivirana_varijabla naziv="DomainObject.Predmet.ProtustrankaFormatedWithAdressOIB_1"> PLINARA BRALA d.o.o., za trgovinu i usluge, OIB 63803721100, Nova baštica bb, 23242 Islam Latinski</derivirana_varijabla>
  </DomainObject.Predmet.ProtustrankaFormatedWithAdressOIB>
  <DomainObject.Predmet.ProtustrankaWithAdress>
    <izvorni_sadrzaj>PLINARA BRALA d.o.o., za trgovinu i usluge Nova baštica bb, 23242 Islam Latinski</izvorni_sadrzaj>
    <derivirana_varijabla naziv="DomainObject.Predmet.ProtustrankaWithAdress_1">PLINARA BRALA d.o.o., za trgovinu i usluge Nova baštica bb, 23242 Islam Latinski</derivirana_varijabla>
  </DomainObject.Predmet.ProtustrankaWithAdress>
  <DomainObject.Predmet.ProtustrankaWithAdressOIB>
    <izvorni_sadrzaj>PLINARA BRALA d.o.o., za trgovinu i usluge, OIB 63803721100, Nova baštica bb, 23242 Islam Latinski</izvorni_sadrzaj>
    <derivirana_varijabla naziv="DomainObject.Predmet.ProtustrankaWithAdressOIB_1">PLINARA BRALA d.o.o., za trgovinu i usluge, OIB 63803721100, Nova baštica bb, 23242 Islam Latinski</derivirana_varijabla>
  </DomainObject.Predmet.ProtustrankaWithAdressOIB>
  <DomainObject.Predmet.ProtustrankaNazivFormated>
    <izvorni_sadrzaj>PLINARA BRALA d.o.o., za trgovinu i usluge</izvorni_sadrzaj>
    <derivirana_varijabla naziv="DomainObject.Predmet.ProtustrankaNazivFormated_1">PLINARA BRALA d.o.o., za trgovinu i usluge</derivirana_varijabla>
  </DomainObject.Predmet.ProtustrankaNazivFormated>
  <DomainObject.Predmet.ProtustrankaNazivFormatedOIB>
    <izvorni_sadrzaj>PLINARA BRALA d.o.o., za trgovinu i usluge, OIB 63803721100</izvorni_sadrzaj>
    <derivirana_varijabla naziv="DomainObject.Predmet.ProtustrankaNazivFormatedOIB_1">PLINARA BRALA d.o.o., za trgovinu i usluge, OIB 63803721100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PLINARA BRALA d.o.o., za trgovinu i usluge</item>
    </izvorni_sadrzaj>
    <derivirana_varijabla naziv="DomainObject.Predmet.ProtuStrankaListFormated_1">
      <item>PLINARA BRALA d.o.o., za trgovinu i usluge</item>
    </derivirana_varijabla>
  </DomainObject.Predmet.ProtuStrankaListFormated>
  <DomainObject.Predmet.ProtuStrankaListFormatedOIB>
    <izvorni_sadrzaj>
      <item>PLINARA BRALA d.o.o., za trgovinu i usluge, OIB 63803721100</item>
    </izvorni_sadrzaj>
    <derivirana_varijabla naziv="DomainObject.Predmet.ProtuStrankaListFormatedOIB_1">
      <item>PLINARA BRALA d.o.o., za trgovinu i usluge, OIB 63803721100</item>
    </derivirana_varijabla>
  </DomainObject.Predmet.ProtuStrankaListFormatedOIB>
  <DomainObject.Predmet.ProtuStrankaListFormatedWithAdress>
    <izvorni_sadrzaj>
      <item>PLINARA BRALA d.o.o., za trgovinu i usluge, Nova baštica bb, 23242 Islam Latinski</item>
    </izvorni_sadrzaj>
    <derivirana_varijabla naziv="DomainObject.Predmet.ProtuStrankaListFormatedWithAdress_1">
      <item>PLINARA BRALA d.o.o., za trgovinu i usluge, Nova baštica bb, 23242 Islam Latinski</item>
    </derivirana_varijabla>
  </DomainObject.Predmet.ProtuStrankaListFormatedWithAdress>
  <DomainObject.Predmet.ProtuStrankaListFormatedWithAdressOIB>
    <izvorni_sadrzaj>
      <item>PLINARA BRALA d.o.o., za trgovinu i usluge, OIB 63803721100, Nova baštica bb, 23242 Islam Latinski</item>
    </izvorni_sadrzaj>
    <derivirana_varijabla naziv="DomainObject.Predmet.ProtuStrankaListFormatedWithAdressOIB_1">
      <item>PLINARA BRALA d.o.o., za trgovinu i usluge, OIB 63803721100, Nova baštica bb, 23242 Islam Latinski</item>
    </derivirana_varijabla>
  </DomainObject.Predmet.ProtuStrankaListFormatedWithAdressOIB>
  <DomainObject.Predmet.ProtuStrankaListNazivFormated>
    <izvorni_sadrzaj>
      <item>PLINARA BRALA d.o.o., za trgovinu i usluge</item>
    </izvorni_sadrzaj>
    <derivirana_varijabla naziv="DomainObject.Predmet.ProtuStrankaListNazivFormated_1">
      <item>PLINARA BRALA d.o.o., za trgovinu i usluge</item>
    </derivirana_varijabla>
  </DomainObject.Predmet.ProtuStrankaListNazivFormated>
  <DomainObject.Predmet.ProtuStrankaListNazivFormatedOIB>
    <izvorni_sadrzaj>
      <item>PLINARA BRALA d.o.o., za trgovinu i usluge, OIB 63803721100</item>
    </izvorni_sadrzaj>
    <derivirana_varijabla naziv="DomainObject.Predmet.ProtuStrankaListNazivFormatedOIB_1">
      <item>PLINARA BRALA d.o.o., za trgovinu i usluge, OIB 63803721100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PLINARA BRALA d.o.o., za trgovinu i usluge</izvorni_sadrzaj>
    <derivirana_varijabla naziv="DomainObject.Predmet.ProtustrankaIDrugi_1">PLINARA BRALA d.o.o.,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PLINARA BRALA d.o.o., za trgovinu i usluge, OIB 63803721100, Nova baštica bb, 23242 Islam Latinski</izvorni_sadrzaj>
    <derivirana_varijabla naziv="DomainObject.Predmet.ProtustrankaIDrugiAdressOIB_1">PLINARA BRALA d.o.o., za trgovinu i usluge, OIB 63803721100, Nova baštica bb, 23242 Islam Latinski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PLINARA BRALA d.o.o., za trgovinu i usluge</item>
    </izvorni_sadrzaj>
    <derivirana_varijabla naziv="DomainObject.Predmet.SudioniciListNaziv_1">
      <item>FINA</item>
      <item>PLINARA BRALA d.o.o., za trgovinu i usluge</item>
    </derivirana_varijabla>
  </DomainObject.Predmet.SudioniciListNaziv>
  <DomainObject.Predmet.SudioniciListAdressOIB>
    <izvorni_sadrzaj>
      <item>FINA, OIB 85821130368, Ivana Danila 4,23000 Zadar</item>
      <item>PLINARA BRALA d.o.o., za trgovinu i usluge, OIB 63803721100, Nova baštica bb,23242 Islam Latinski</item>
    </izvorni_sadrzaj>
    <derivirana_varijabla naziv="DomainObject.Predmet.SudioniciListAdressOIB_1">
      <item>FINA, OIB 85821130368, Ivana Danila 4,23000 Zadar</item>
      <item>PLINARA BRALA d.o.o., za trgovinu i usluge, OIB 63803721100, Nova baštica bb,23242 Islam Latinski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63803721100</item>
    </izvorni_sadrzaj>
    <derivirana_varijabla naziv="DomainObject.Predmet.SudioniciListNazivOIB_1">
      <item>, OIB 85821130368</item>
      <item>, OIB 63803721100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63F4DE-5AD0-42CC-9B36-B222C31C6D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1030</properties:Words>
  <properties:Characters>5621</properties:Characters>
  <properties:Lines>124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2018-08-22T11:42:00Z</dcterms:created>
  <dc:creator>Jelena Marin</dc:creator>
  <cp:lastModifiedBy>Anamarija Kovačić Milković</cp:lastModifiedBy>
  <cp:lastPrinted>2018-08-17T11:30:00Z</cp:lastPrinted>
  <dcterms:modified xmlns:xsi="http://www.w3.org/2001/XMLSchema-instance" xsi:type="dcterms:W3CDTF">2018-08-22T12:18:00Z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St-149-18- otvaranje i zaključenje -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