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7ad5" w14:paraId="01b7ad5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22B50">
        <w:rPr>
          <w:rFonts w:cs="Times New Roman" w:eastAsia="Times New Roman" w:hAnsi="Times New Roman" w:ascii="Times New Roman"/>
          <w:sz w:val="24"/>
          <w:szCs w:val="24"/>
          <w:lang w:eastAsia="hr-HR"/>
        </w:rPr>
        <w:t>149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32528C" w:rsidRPr="0032528C">
        <w:rPr>
          <w:szCs w:val="24"/>
        </w:rPr>
        <w:t>OIB: 39670464653</w:t>
      </w:r>
      <w:r w:rsidR="0032528C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922B50">
        <w:t>UDRUGA "DALMATINSKE MAŽORETKINJE", Šibenik, Bana Ivana Mažuranića 45, OIB: 75187283890</w:t>
      </w:r>
      <w:r w:rsidR="00CA0F4A">
        <w:t>,</w:t>
      </w:r>
      <w:r>
        <w:rPr>
          <w:szCs w:val="24"/>
        </w:rPr>
        <w:t xml:space="preserve"> </w:t>
      </w:r>
      <w:r w:rsidR="00922B50">
        <w:rPr>
          <w:szCs w:val="24"/>
        </w:rPr>
        <w:t>19. ožujka</w:t>
      </w:r>
      <w:r w:rsidR="00AF3BF8">
        <w:rPr>
          <w:szCs w:val="24"/>
        </w:rPr>
        <w:t xml:space="preserve"> 2018.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AF3B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AF3BF8" w:rsidR="006A35C6" w:rsidRPr="00AF3B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F3B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2B50">
        <w:rPr>
          <w:rFonts w:cs="Times New Roman" w:hAnsi="Times New Roman" w:ascii="Times New Roman"/>
          <w:sz w:val="24"/>
          <w:szCs w:val="24"/>
        </w:rPr>
        <w:t>19. ožujka</w:t>
      </w:r>
      <w:r w:rsidR="00AF3BF8" w:rsidRPr="00AF3BF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B2C3B" w:rsidP="003B2C3B" w:rsidR="003B2C3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2C3B" w:rsidP="003B2C3B" w:rsidR="003B2C3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B2C3B" w:rsidP="003B2C3B" w:rsidR="003B2C3B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3B2C3B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33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2528C"/>
    <w:rsid w:val="003B2C3B"/>
    <w:rsid w:val="003E6954"/>
    <w:rsid w:val="003F1884"/>
    <w:rsid w:val="00477A5E"/>
    <w:rsid w:val="004901DF"/>
    <w:rsid w:val="004905BA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D48A1"/>
    <w:rsid w:val="00916EAE"/>
    <w:rsid w:val="00922B50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AF3BF8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5E08"/>
    <w:rsid w:val="00E968EB"/>
    <w:rsid w:val="00F135FC"/>
    <w:rsid w:val="00F23316"/>
    <w:rsid w:val="00F62F4E"/>
    <w:rsid w:val="00F6618F"/>
    <w:rsid w:val="00F87260"/>
    <w:rsid w:val="00FA412B"/>
    <w:rsid w:val="00FB003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03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003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003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003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0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00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00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003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"DALMATINSKE MAŽORETKINJE"</izvorni_sadrzaj>
    <derivirana_varijabla naziv="DomainObject.Predmet.ProtustrankaFormated_1">  UDRUGA "DALMATINSKE MAŽORETKINJE"</derivirana_varijabla>
  </DomainObject.Predmet.ProtustrankaFormated>
  <DomainObject.Predmet.ProtustrankaFormatedOIB>
    <izvorni_sadrzaj>  UDRUGA "DALMATINSKE MAŽORETKINJE", OIB 75187283890</izvorni_sadrzaj>
    <derivirana_varijabla naziv="DomainObject.Predmet.ProtustrankaFormatedOIB_1">  UDRUGA "DALMATINSKE MAŽORETKINJE", OIB 75187283890</derivirana_varijabla>
  </DomainObject.Predmet.ProtustrankaFormatedOIB>
  <DomainObject.Predmet.ProtustrankaFormatedWithAdress>
    <izvorni_sadrzaj> UDRUGA "DALMATINSKE MAŽORETKINJE", Bana Ivana Mažuranića 45, 22000 Šibenik</izvorni_sadrzaj>
    <derivirana_varijabla naziv="DomainObject.Predmet.ProtustrankaFormatedWithAdress_1"> UDRUGA "DALMATINSKE MAŽORETKINJE", Bana Ivana Mažuranića 45, 22000 Šibenik</derivirana_varijabla>
  </DomainObject.Predmet.ProtustrankaFormatedWithAdress>
  <DomainObject.Predmet.ProtustrankaFormatedWithAdressOIB>
    <izvorni_sadrzaj> UDRUGA "DALMATINSKE MAŽORETKINJE", OIB 75187283890, Bana Ivana Mažuranića 45, 22000 Šibenik</izvorni_sadrzaj>
    <derivirana_varijabla naziv="DomainObject.Predmet.ProtustrankaFormatedWithAdressOIB_1"> UDRUGA "DALMATINSKE MAŽORETKINJE", OIB 75187283890, Bana Ivana Mažuranića 45, 22000 Šibenik</derivirana_varijabla>
  </DomainObject.Predmet.ProtustrankaFormatedWithAdressOIB>
  <DomainObject.Predmet.ProtustrankaWithAdress>
    <izvorni_sadrzaj>UDRUGA "DALMATINSKE MAŽORETKINJE" Bana Ivana Mažuranića 45, 22000 Šibenik</izvorni_sadrzaj>
    <derivirana_varijabla naziv="DomainObject.Predmet.ProtustrankaWithAdress_1">UDRUGA "DALMATINSKE MAŽORETKINJE" Bana Ivana Mažuranića 45, 22000 Šibenik</derivirana_varijabla>
  </DomainObject.Predmet.ProtustrankaWithAdress>
  <DomainObject.Predmet.ProtustrankaWithAdressOIB>
    <izvorni_sadrzaj>UDRUGA "DALMATINSKE MAŽORETKINJE", OIB 75187283890, Bana Ivana Mažuranića 45, 22000 Šibenik</izvorni_sadrzaj>
    <derivirana_varijabla naziv="DomainObject.Predmet.ProtustrankaWithAdressOIB_1">UDRUGA "DALMATINSKE MAŽORETKINJE", OIB 75187283890, Bana Ivana Mažuranića 45, 22000 Šibenik</derivirana_varijabla>
  </DomainObject.Predmet.ProtustrankaWithAdressOIB>
  <DomainObject.Predmet.ProtustrankaNazivFormated>
    <izvorni_sadrzaj>UDRUGA "DALMATINSKE MAŽORETKINJE"</izvorni_sadrzaj>
    <derivirana_varijabla naziv="DomainObject.Predmet.ProtustrankaNazivFormated_1">UDRUGA "DALMATINSKE MAŽORETKINJE"</derivirana_varijabla>
  </DomainObject.Predmet.ProtustrankaNazivFormated>
  <DomainObject.Predmet.ProtustrankaNazivFormatedOIB>
    <izvorni_sadrzaj>UDRUGA "DALMATINSKE MAŽORETKINJE", OIB 75187283890</izvorni_sadrzaj>
    <derivirana_varijabla naziv="DomainObject.Predmet.ProtustrankaNazivFormatedOIB_1">UDRUGA "DALMATINSKE MAŽORETKINJE", OIB 75187283890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"DALMATINSKE MAŽORETKINJE"</item>
    </izvorni_sadrzaj>
    <derivirana_varijabla naziv="DomainObject.Predmet.ProtuStrankaListFormated_1">
      <item>UDRUGA "DALMATINSKE MAŽORETKINJE"</item>
    </derivirana_varijabla>
  </DomainObject.Predmet.ProtuStrankaListFormated>
  <DomainObject.Predmet.ProtuStrankaListFormatedOIB>
    <izvorni_sadrzaj>
      <item>UDRUGA "DALMATINSKE MAŽORETKINJE", OIB 75187283890</item>
    </izvorni_sadrzaj>
    <derivirana_varijabla naziv="DomainObject.Predmet.ProtuStrankaListFormatedOIB_1">
      <item>UDRUGA "DALMATINSKE MAŽORETKINJE", OIB 75187283890</item>
    </derivirana_varijabla>
  </DomainObject.Predmet.ProtuStrankaListFormatedOIB>
  <DomainObject.Predmet.ProtuStrankaListFormatedWithAdress>
    <izvorni_sadrzaj>
      <item>UDRUGA "DALMATINSKE MAŽORETKINJE", Bana Ivana Mažuranića 45, 22000 Šibenik</item>
    </izvorni_sadrzaj>
    <derivirana_varijabla naziv="DomainObject.Predmet.ProtuStrankaListFormatedWithAdress_1">
      <item>UDRUGA "DALMATINSKE MAŽORETKINJE", Bana Ivana Mažuranića 45, 22000 Šibenik</item>
    </derivirana_varijabla>
  </DomainObject.Predmet.ProtuStrankaListFormatedWithAdress>
  <DomainObject.Predmet.ProtuStrankaListFormatedWithAdressOIB>
    <izvorni_sadrzaj>
      <item>UDRUGA "DALMATINSKE MAŽORETKINJE", OIB 75187283890, Bana Ivana Mažuranića 45, 22000 Šibenik</item>
    </izvorni_sadrzaj>
    <derivirana_varijabla naziv="DomainObject.Predmet.ProtuStrankaListFormatedWithAdressOIB_1">
      <item>UDRUGA "DALMATINSKE MAŽORETKINJE", OIB 75187283890, Bana Ivana Mažuranića 45, 22000 Šibenik</item>
    </derivirana_varijabla>
  </DomainObject.Predmet.ProtuStrankaListFormatedWithAdressOIB>
  <DomainObject.Predmet.ProtuStrankaListNazivFormated>
    <izvorni_sadrzaj>
      <item>UDRUGA "DALMATINSKE MAŽORETKINJE"</item>
    </izvorni_sadrzaj>
    <derivirana_varijabla naziv="DomainObject.Predmet.ProtuStrankaListNazivFormated_1">
      <item>UDRUGA "DALMATINSKE MAŽORETKINJE"</item>
    </derivirana_varijabla>
  </DomainObject.Predmet.ProtuStrankaListNazivFormated>
  <DomainObject.Predmet.ProtuStrankaListNazivFormatedOIB>
    <izvorni_sadrzaj>
      <item>UDRUGA "DALMATINSKE MAŽORETKINJE", OIB 75187283890</item>
    </izvorni_sadrzaj>
    <derivirana_varijabla naziv="DomainObject.Predmet.ProtuStrankaListNazivFormatedOIB_1">
      <item>UDRUGA "DALMATINSKE MAŽORETKINJE", OIB 75187283890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"DALMATINSKE MAŽORETKINJE"</izvorni_sadrzaj>
    <derivirana_varijabla naziv="DomainObject.Predmet.ProtustrankaIDrugi_1">UDRUGA "DALMATINSKE MAŽORETKINJE"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"DALMATINSKE MAŽORETKINJE", OIB 75187283890, Bana Ivana Mažuranića 45, 22000 Šibenik</izvorni_sadrzaj>
    <derivirana_varijabla naziv="DomainObject.Predmet.ProtustrankaIDrugiAdressOIB_1">UDRUGA "DALMATINSKE MAŽORETKINJE", OIB 75187283890, Bana Ivana Mažuranića 45,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"DALMATINSKE MAŽORETKINJE"</item>
    </izvorni_sadrzaj>
    <derivirana_varijabla naziv="DomainObject.Predmet.SudioniciListNaziv_1">
      <item>Financijska agencija</item>
      <item>UDRUGA "DALMATINSKE MAŽORETKINJE"</item>
    </derivirana_varijabla>
  </DomainObject.Predmet.SudioniciListNaziv>
  <DomainObject.Predmet.SudioniciListAdressOIB>
    <izvorni_sadrzaj>
      <item>Financijska agencija, OIB 85821130368, Perivoj L.Marune 1,22000 Šibenik</item>
      <item>UDRUGA "DALMATINSKE MAŽORETKINJE", OIB 75187283890, Bana Ivana Mažuranića 45,22000 Šibenik</item>
    </izvorni_sadrzaj>
    <derivirana_varijabla naziv="DomainObject.Predmet.SudioniciListAdressOIB_1">
      <item>Financijska agencija, OIB 85821130368, Perivoj L.Marune 1,22000 Šibenik</item>
      <item>UDRUGA "DALMATINSKE MAŽORETKINJE", OIB 75187283890, Bana Ivana Mažuranića 45,22000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75187283890</item>
    </izvorni_sadrzaj>
    <derivirana_varijabla naziv="DomainObject.Predmet.SudioniciListNazivOIB_1">
      <item>, OIB 85821130368</item>
      <item>, OIB 75187283890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1173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2018-03-19T10:06:00Z</dcterms:created>
  <dc:creator>Tina Grgas</dc:creator>
  <cp:lastModifiedBy>Anita Ivandić</cp:lastModifiedBy>
  <cp:lastPrinted>2018-03-19T10:06:00Z</cp:lastPrinted>
  <dcterms:modified xmlns:xsi="http://www.w3.org/2001/XMLSchema-instance" xsi:type="dcterms:W3CDTF">2018-03-19T13:39:00Z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(St-149-17 FINA-skraćeni.docx)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