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a1f7" w14:paraId="ac1a1f7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DC2590">
        <w:t>3459</w:t>
      </w:r>
      <w:r w:rsidR="00993073">
        <w:t>/16-</w:t>
      </w:r>
      <w:r w:rsidR="00B75EA4">
        <w:t>19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9C1424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DC2590" w:rsidRPr="00B16C6F">
        <w:t>ACUS-FINIS jednostavno društvo s ograničenom odgovornošću za usluge, OIB: 71521511676, Gornja Greda (Općina Brckovljani), Zagrebačka 78</w:t>
      </w:r>
      <w:r w:rsidRPr="009C1424">
        <w:t xml:space="preserve">, </w:t>
      </w:r>
      <w:r w:rsidR="009C1424" w:rsidRPr="009C1424">
        <w:t>7</w:t>
      </w:r>
      <w:r w:rsidRPr="009C1424">
        <w:t xml:space="preserve">. </w:t>
      </w:r>
      <w:r w:rsidR="009C1424" w:rsidRPr="009C1424">
        <w:t>veljače</w:t>
      </w:r>
      <w:r w:rsidRPr="009C1424">
        <w:t xml:space="preserve"> 201</w:t>
      </w:r>
      <w:r w:rsidR="009C1424" w:rsidRPr="009C1424">
        <w:t>8</w:t>
      </w:r>
      <w:r w:rsidRPr="009C1424">
        <w:t>.,</w:t>
      </w:r>
    </w:p>
    <w:p w:rsidRDefault="00BB1111" w:rsidP="00843BBB" w:rsidR="00BB1111" w:rsidRPr="009C1424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9C1424">
      <w:pPr>
        <w:ind w:firstLine="708"/>
        <w:jc w:val="both"/>
      </w:pPr>
      <w:r w:rsidRPr="00A93839">
        <w:t xml:space="preserve">I. Otvara se stečajni postupak nad dužnikom </w:t>
      </w:r>
      <w:r w:rsidR="00DC2590" w:rsidRPr="00B16C6F">
        <w:t>ACUS-FINIS jednostavno društvo s ograničenom odgovornošću za usluge, OIB: 71521511676, Gornja Greda (Općina Brckovljani), Zagrebačka 78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9C1424">
        <w:t xml:space="preserve">Zagrebu </w:t>
      </w:r>
      <w:r w:rsidR="009C1424" w:rsidRPr="009C1424">
        <w:t>7</w:t>
      </w:r>
      <w:r w:rsidR="008E4EF5" w:rsidRPr="009C1424">
        <w:t xml:space="preserve">. </w:t>
      </w:r>
      <w:r w:rsidR="009C1424" w:rsidRPr="009C1424">
        <w:t>veljače</w:t>
      </w:r>
      <w:r w:rsidRPr="009C1424">
        <w:rPr>
          <w:lang w:val="pt-BR"/>
        </w:rPr>
        <w:t xml:space="preserve"> 201</w:t>
      </w:r>
      <w:r w:rsidR="009C1424" w:rsidRPr="009C1424">
        <w:rPr>
          <w:lang w:val="pt-BR"/>
        </w:rPr>
        <w:t>8</w:t>
      </w:r>
      <w:r w:rsidRPr="009C1424">
        <w:t xml:space="preserve">. u </w:t>
      </w:r>
      <w:r w:rsidR="00C70ACC" w:rsidRPr="009C1424">
        <w:t>1</w:t>
      </w:r>
      <w:r w:rsidR="009C1424" w:rsidRPr="009C1424">
        <w:t>4</w:t>
      </w:r>
      <w:r w:rsidR="00C70ACC" w:rsidRPr="009C1424">
        <w:t>.</w:t>
      </w:r>
      <w:r w:rsidR="00241EA3" w:rsidRPr="009C1424">
        <w:t>0</w:t>
      </w:r>
      <w:r w:rsidR="00DC7C75" w:rsidRPr="009C1424">
        <w:t>0</w:t>
      </w:r>
      <w:r w:rsidRPr="009C1424">
        <w:t xml:space="preserve"> sati.</w:t>
      </w:r>
    </w:p>
    <w:p w:rsidRDefault="00A93839" w:rsidP="009C1424" w:rsidR="00A93839" w:rsidRPr="009C1424">
      <w:pPr>
        <w:ind w:firstLine="708"/>
        <w:jc w:val="both"/>
      </w:pPr>
      <w:r w:rsidRPr="00DC7C75">
        <w:t xml:space="preserve">II. Za stečajnog upravitelja imenuje se </w:t>
      </w:r>
      <w:r w:rsidR="009C1424">
        <w:t>Tomislav Orehovec, OIB: 02009648274, Zagreb, Smičiklasova 18.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</w:t>
      </w:r>
      <w:r w:rsidR="002D4118">
        <w:t xml:space="preserve">dužnikom </w:t>
      </w:r>
      <w:r w:rsidR="00DC2590" w:rsidRPr="00B16C6F">
        <w:t>ACUS-FINIS jednostavno društvo s ograničenom odgovornošću za usluge, OIB: 71521511676, Gornja Greda (Općina Brckovljani), Zagrebačka 78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DC2590" w:rsidRPr="00B16C6F">
        <w:t>ACUS-FINIS jednostavno društvo s ograničenom odgovornošću za usluge, OIB: 71521511676, Gornja Greda (Općina Brckovljani), Zagrebačka 78</w:t>
      </w:r>
      <w:r>
        <w:rPr>
          <w:lang w:val="pt-BR"/>
        </w:rPr>
        <w:t>,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DC2590" w:rsidP="00DC2590" w:rsidR="00DC2590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695 dana, u </w:t>
      </w:r>
      <w:r>
        <w:lastRenderedPageBreak/>
        <w:t xml:space="preserve">ukupnom iznosu od 36.606,03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2223A7" w:rsidP="002223A7" w:rsidR="002223A7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75EA4" w:rsidP="00B75EA4" w:rsidR="00B75EA4">
      <w:pPr>
        <w:pStyle w:val="Tijeloteksta"/>
        <w:ind w:firstLine="708"/>
      </w:pPr>
      <w:r w:rsidRPr="00350BA2">
        <w:t xml:space="preserve">Sud je </w:t>
      </w:r>
      <w:r>
        <w:t>sukladno odredbi čl.</w:t>
      </w:r>
      <w:r w:rsidRPr="00AD7215">
        <w:t xml:space="preserve"> 115. st. 1. SZ-a</w:t>
      </w:r>
      <w:r>
        <w:t xml:space="preserve"> </w:t>
      </w:r>
      <w:r w:rsidR="00DC2590">
        <w:t>rješenjem od 30</w:t>
      </w:r>
      <w:r w:rsidRPr="00350BA2">
        <w:t xml:space="preserve">. </w:t>
      </w:r>
      <w:r w:rsidR="00DC2590">
        <w:t>kolovoza</w:t>
      </w:r>
      <w:r>
        <w:t xml:space="preserve"> 2017</w:t>
      </w:r>
      <w:r w:rsidRPr="00350BA2">
        <w:t xml:space="preserve">. pokrenuo prethodni postupak nad dužnikom. </w:t>
      </w:r>
      <w:r>
        <w:t>Zastupnik po zakonu dužni</w:t>
      </w:r>
      <w:r w:rsidR="00DC2590">
        <w:t xml:space="preserve">ka </w:t>
      </w:r>
      <w:r>
        <w:t>pozvan</w:t>
      </w:r>
      <w:r w:rsidR="00DC2590">
        <w:t xml:space="preserve"> je na ročište 28</w:t>
      </w:r>
      <w:r>
        <w:t xml:space="preserve">. rujna 2017., a na koje ročište nije pristupio te nije osporio predlagateljeve tvrdnje o postojanju stečajnog razloga nesposobnosti za plaćanje. </w:t>
      </w:r>
    </w:p>
    <w:p w:rsidRDefault="00E82DB3" w:rsidP="00E82DB3" w:rsidR="00E82DB3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B75EA4" w:rsidP="00B75EA4" w:rsidR="00B75EA4" w:rsidRPr="00350BA2">
      <w:pPr>
        <w:pStyle w:val="Tijeloteksta"/>
        <w:ind w:firstLine="708"/>
      </w:pPr>
      <w:r>
        <w:t>Slijedom navedenog, sud je uvidom u Zajednički informacijski sustav zemljišnih knjiga i katastra utvrdio da dužnik n</w:t>
      </w:r>
      <w:r w:rsidR="00DC2590">
        <w:t>a dan 28</w:t>
      </w:r>
      <w:r>
        <w:t xml:space="preserve">. rujna 2017. </w:t>
      </w:r>
      <w:r w:rsidR="00DC2590">
        <w:t>nije vlasnik nekretnina (list 19</w:t>
      </w:r>
      <w:r>
        <w:t xml:space="preserve"> spisa).</w:t>
      </w:r>
    </w:p>
    <w:p w:rsidRDefault="00B75EA4" w:rsidP="00B75EA4" w:rsidR="00B75EA4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 w:rsidR="00DC2590">
        <w:t>Zagrebačka, od 13</w:t>
      </w:r>
      <w:r w:rsidRPr="00350BA2">
        <w:t xml:space="preserve">. </w:t>
      </w:r>
      <w:r w:rsidR="00DC2590">
        <w:t>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DC2590">
        <w:t>21</w:t>
      </w:r>
      <w:r w:rsidRPr="00350BA2">
        <w:t xml:space="preserve"> spisa) iz kojeg proizlazi da dužnik nije evidentiran kao vlasnik vozila. </w:t>
      </w:r>
    </w:p>
    <w:p w:rsidRDefault="00E82DB3" w:rsidP="00B75EA4" w:rsidR="00B75EA4">
      <w:pPr>
        <w:jc w:val="both"/>
      </w:pPr>
      <w:r>
        <w:tab/>
      </w:r>
      <w:r w:rsidR="00B75EA4">
        <w:t>Uv</w:t>
      </w:r>
      <w:r w:rsidR="00DC2590">
        <w:t>idom u dopis FINE od 19</w:t>
      </w:r>
      <w:r w:rsidR="00B75EA4">
        <w:t>. svibnja 2017. (list 6 spisa) ut</w:t>
      </w:r>
      <w:r w:rsidR="00DC2590">
        <w:t>vrđeno je da je dužnik na dan 18</w:t>
      </w:r>
      <w:r w:rsidR="00B75EA4">
        <w:t>. svibnja 2017. u Očevidniku redoslijeda osnova za plaćanje imao neizvršene osnove za plaćanje</w:t>
      </w:r>
      <w:r w:rsidR="00DC2590">
        <w:t xml:space="preserve"> u neprekinutom razdoblju od 1320</w:t>
      </w:r>
      <w:r w:rsidR="00B75EA4">
        <w:t xml:space="preserve"> d</w:t>
      </w:r>
      <w:r w:rsidR="00DC2590">
        <w:t>ana u ukupnom iznosu od 40.736,48</w:t>
      </w:r>
      <w:r w:rsidR="00B75EA4">
        <w:t xml:space="preserve">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DC2590">
        <w:t>17</w:t>
      </w:r>
      <w:r w:rsidR="00B75EA4">
        <w:t>. listopada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33307E">
        <w:t>17</w:t>
      </w:r>
      <w:r w:rsidR="00B75EA4">
        <w:t>. listopada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B72612">
      <w:pPr>
        <w:jc w:val="center"/>
      </w:pPr>
      <w:r w:rsidRPr="00372077">
        <w:lastRenderedPageBreak/>
        <w:t xml:space="preserve">U </w:t>
      </w:r>
      <w:r w:rsidR="00C12410" w:rsidRPr="00E9061C">
        <w:t>Zagreb</w:t>
      </w:r>
      <w:r w:rsidR="00CA4E71" w:rsidRPr="00E9061C">
        <w:t xml:space="preserve">u </w:t>
      </w:r>
      <w:r w:rsidR="00B72612" w:rsidRPr="00B72612">
        <w:t>7</w:t>
      </w:r>
      <w:r w:rsidR="00934FAE" w:rsidRPr="00B72612">
        <w:t xml:space="preserve">. </w:t>
      </w:r>
      <w:r w:rsidR="00B72612" w:rsidRPr="00B72612">
        <w:t>veljače</w:t>
      </w:r>
      <w:r w:rsidR="00B6336F" w:rsidRPr="00B72612">
        <w:t xml:space="preserve"> </w:t>
      </w:r>
      <w:r w:rsidR="006A7E02" w:rsidRPr="00B72612">
        <w:t>201</w:t>
      </w:r>
      <w:r w:rsidR="00B72612" w:rsidRPr="00B72612">
        <w:t>8</w:t>
      </w:r>
      <w:r w:rsidR="00C12410" w:rsidRPr="00B72612">
        <w:t>.</w:t>
      </w:r>
    </w:p>
    <w:p w:rsidRDefault="00C12410" w:rsidP="00C12410" w:rsidR="00C12410" w:rsidRPr="00B72612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861E78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861E78" w:rsidP="007B64C7" w:rsidR="00861E78">
      <w:pPr>
        <w:ind w:firstLine="708" w:left="3540"/>
        <w:jc w:val="right"/>
      </w:pPr>
      <w:r>
        <w:t>Za točnost otpravka-ovlašteni službenik:</w:t>
      </w:r>
    </w:p>
    <w:p w:rsidRDefault="00861E78" w:rsidP="007B64C7" w:rsidR="00861E78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6750D2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DC2590">
          <w:t>3459</w:t>
        </w:r>
        <w:r w:rsidR="00D12E99">
          <w:t>/</w:t>
        </w:r>
        <w:r w:rsidR="00993073">
          <w:t>16</w:t>
        </w:r>
        <w:r w:rsidR="006A7E02">
          <w:t>-</w:t>
        </w:r>
        <w:r w:rsidR="00B75EA4">
          <w:t>19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D4118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750D2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1E78"/>
    <w:rsid w:val="0086652B"/>
    <w:rsid w:val="00897002"/>
    <w:rsid w:val="008A1754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1424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2612"/>
    <w:rsid w:val="00B75EA4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1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E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E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E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E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1E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E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E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E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E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
2.	 dužniku 
3.	 zz dužnika
4.	 st. upravitelju
5.	 stečajni upisnik
6.	 sudski registar elektronski odmah i po pravomoćnosti elektronski i neposredno
7.	 e-oglasna ploča TSZG
8.	 ŽDO – Zagreb, Građansko-upravni odjel
9.	 Porezna uprava Zagreb
10.	 Ministarstvo pravosuđa RH</izvorni_sadrzaj>
    <derivirana_varijabla naziv="DomainObject.Primjedba_1">DNA:
1.	predlagatelju
2.	 dužniku 
3.	 zz dužnika
4.	 st. upravitelju
5.	 stečajni upisnik
6.	 sudski registar elektronski odmah i po pravomoćnosti elektronski i neposredno
7.	 e-oglasna ploča TSZG
8.	 ŽDO – Zagreb, Građansko-upravni odjel
9.	 Porezna uprava Zagreb
10.	 Ministarstvo pravosuđa RH</derivirana_varijabla>
  </DomainObject.Primjedba>
  <DomainObject.Oznaka>
    <izvorni_sadrzaj>St-3459/2016-19</izvorni_sadrzaj>
    <derivirana_varijabla naziv="DomainObject.Oznaka_1">St-3459/2016-19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3459</izvorni_sadrzaj>
    <derivirana_varijabla naziv="DomainObject.Predmet.Broj_1">3459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St-3459/2016</izvorni_sadrzaj>
    <derivirana_varijabla naziv="DomainObject.Predmet.OznakaBroj_1">St-3459/2016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ACUS-FINIS jednostavno društvo s ograničenom odgovornošću za usluge zastupanog po punomoćniku Nikola Popović</izvorni_sadrzaj>
    <derivirana_varijabla naziv="DomainObject.Predmet.ProtustrankaFormated_1">  ACUS-FINIS jednostavno društvo s ograničenom odgovornošću za usluge zastupanog po punomoćniku Nikola Popović</derivirana_varijabla>
  </DomainObject.Predmet.ProtustrankaFormated>
  <DomainObject.Predmet.ProtustrankaFormatedOIB>
    <izvorni_sadrzaj>  ACUS-FINIS jednostavno društvo s ograničenom odgovornošću za usluge, OIB 71521511676 zastupanog po punomoćniku Nikola Popović</izvorni_sadrzaj>
    <derivirana_varijabla naziv="DomainObject.Predmet.ProtustrankaFormatedOIB_1">  ACUS-FINIS jednostavno društvo s ograničenom odgovornošću za usluge, OIB 71521511676 zastupanog po punomoćniku Nikola Popović</derivirana_varijabla>
  </DomainObject.Predmet.ProtustrankaFormatedOIB>
  <DomainObject.Predmet.ProtustrankaFormatedWithAdress>
    <izvorni_sadrzaj> ACUS-FINIS jednostavno društvo s ograničenom odgovornošću za usluge, Zagrebačka 78, 10370 Gornja Greda zastupanog po punomoćniku Nikola Popović</izvorni_sadrzaj>
    <derivirana_varijabla naziv="DomainObject.Predmet.ProtustrankaFormatedWithAdress_1"> ACUS-FINIS jednostavno društvo s ograničenom odgovornošću za usluge, Zagrebačka 78, 10370 Gornja Greda zastupanog po punomoćniku Nikola Popović</derivirana_varijabla>
  </DomainObject.Predmet.ProtustrankaFormatedWithAdress>
  <DomainObject.Predmet.ProtustrankaFormatedWithAdressOIB>
    <izvorni_sadrzaj> ACUS-FINIS jednostavno društvo s ograničenom odgovornošću za usluge, OIB 71521511676, Zagrebačka 78, 10370 Gornja Greda zastupanog po punomoćniku Nikola Popović</izvorni_sadrzaj>
    <derivirana_varijabla naziv="DomainObject.Predmet.ProtustrankaFormatedWithAdressOIB_1"> ACUS-FINIS jednostavno društvo s ograničenom odgovornošću za usluge, OIB 71521511676, Zagrebačka 78, 10370 Gornja Greda zastupanog po punomoćniku Nikola Popović</derivirana_varijabla>
  </DomainObject.Predmet.ProtustrankaFormatedWithAdressOIB>
  <DomainObject.Predmet.ProtustrankaWithAdress>
    <izvorni_sadrzaj>ACUS-FINIS jednostavno društvo s ograničenom odgovornošću za usluge Zagrebačka 78, 10370 Gornja Greda</izvorni_sadrzaj>
    <derivirana_varijabla naziv="DomainObject.Predmet.ProtustrankaWithAdress_1">ACUS-FINIS jednostavno društvo s ograničenom odgovornošću za usluge Zagrebačka 78, 10370 Gornja Greda</derivirana_varijabla>
  </DomainObject.Predmet.ProtustrankaWithAdress>
  <DomainObject.Predmet.ProtustrankaWithAdressOIB>
    <izvorni_sadrzaj>ACUS-FINIS jednostavno društvo s ograničenom odgovornošću za usluge, OIB 71521511676, Zagrebačka 78, 10370 Gornja Greda</izvorni_sadrzaj>
    <derivirana_varijabla naziv="DomainObject.Predmet.ProtustrankaWithAdressOIB_1">ACUS-FINIS jednostavno društvo s ograničenom odgovornošću za usluge, OIB 71521511676, Zagrebačka 78, 10370 Gornja Greda</derivirana_varijabla>
  </DomainObject.Predmet.ProtustrankaWithAdressOIB>
  <DomainObject.Predmet.ProtustrankaNazivFormated>
    <izvorni_sadrzaj>ACUS-FINIS jednostavno društvo s ograničenom odgovornošću za usluge</izvorni_sadrzaj>
    <derivirana_varijabla naziv="DomainObject.Predmet.ProtustrankaNazivFormated_1">ACUS-FINIS jednostavno društvo s ograničenom odgovornošću za usluge</derivirana_varijabla>
  </DomainObject.Predmet.ProtustrankaNazivFormated>
  <DomainObject.Predmet.ProtustrankaNazivFormatedOIB>
    <izvorni_sadrzaj>ACUS-FINIS jednostavno društvo s ograničenom odgovornošću za usluge, OIB 71521511676</izvorni_sadrzaj>
    <derivirana_varijabla naziv="DomainObject.Predmet.ProtustrankaNazivFormatedOIB_1">ACUS-FINIS jednostavno društvo s ograničenom odgovornošću za usluge, OIB 71521511676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Popović; VJEROVNICI</izvorni_sadrzaj>
    <derivirana_varijabla naziv="DomainObject.Predmet.StrankaFormated_1">  FINA Regionalni centar Zagreb; Nikola Popović; VJEROVNICI</derivirana_varijabla>
  </DomainObject.Predmet.StrankaFormated>
  <DomainObject.Predmet.StrankaFormatedOIB>
    <izvorni_sadrzaj>  FINA Regionalni centar Zagreb, OIB 85821130368; Nikola Popović, OIB 97752654436; VJEROVNICI</izvorni_sadrzaj>
    <derivirana_varijabla naziv="DomainObject.Predmet.StrankaFormatedOIB_1">  FINA Regionalni centar Zagreb, OIB 85821130368; Nikola Popović, OIB 97752654436; VJEROVNICI</derivirana_varijabla>
  </DomainObject.Predmet.StrankaFormatedOIB>
  <DomainObject.Predmet.StrankaFormatedWithAdress>
    <izvorni_sadrzaj> FINA Regionalni centar Zagreb, Trg svibanjskih žrtava 1995. br. 1, 10000 Zagreb; Nikola Popović, Ulica Blage Zadre 19, 10360 Sesvete; VJEROVNICI</izvorni_sadrzaj>
    <derivirana_varijabla naziv="DomainObject.Predmet.StrankaFormatedWithAdress_1"> FINA Regionalni centar Zagreb, Trg svibanjskih žrtava 1995. br. 1, 10000 Zagreb; Nikola Popović, Ulica Blage Zadre 19, 10360 Sesvete; VJEROVNICI</derivirana_varijabla>
  </DomainObject.Predmet.StrankaFormatedWithAdress>
  <DomainObject.Predmet.StrankaFormatedWithAdressOIB>
    <izvorni_sadrzaj> FINA Regionalni centar Zagreb, OIB 85821130368, Trg svibanjskih žrtava 1995. br. 1, 10000 Zagreb; Nikola Popović, OIB 97752654436, Ulica Blage Zadre 19, 10360 Sesvete; VJEROVNICI</izvorni_sadrzaj>
    <derivirana_varijabla naziv="DomainObject.Predmet.StrankaFormatedWithAdressOIB_1"> FINA Regionalni centar Zagreb, OIB 85821130368, Trg svibanjskih žrtava 1995. br. 1, 10000 Zagreb; Nikola Popović, OIB 97752654436, Ulica Blage Zadre 19, 10360 Sesvete; VJEROVNICI</derivirana_varijabla>
  </DomainObject.Predmet.StrankaFormatedWithAdressOIB>
  <DomainObject.Predmet.StrankaWithAdress>
    <izvorni_sadrzaj>FINA Regionalni centar Zagreb Trg svibanjskih žrtava 1995. br. 1,10000 Zagreb,Nikola Popović Ulica Blage Zadre 19,10360 Sesvete,VJEROVNICI </izvorni_sadrzaj>
    <derivirana_varijabla naziv="DomainObject.Predmet.StrankaWithAdress_1">FINA Regionalni centar Zagreb Trg svibanjskih žrtava 1995. br. 1,10000 Zagreb,Nikola Popović Ulica Blage Zadre 19,10360 Sesvete,VJEROVNICI </derivirana_varijabla>
  </DomainObject.Predmet.StrankaWithAdress>
  <DomainObject.Predmet.StrankaWithAdressOIB>
    <izvorni_sadrzaj>FINA Regionalni centar Zagreb, OIB 85821130368, Trg svibanjskih žrtava 1995. br. 1,10000 Zagreb,Nikola Popović, OIB 97752654436, Ulica Blage Zadre 19,10360 Sesvete,VJEROVNICI</izvorni_sadrzaj>
    <derivirana_varijabla naziv="DomainObject.Predmet.StrankaWithAdressOIB_1">FINA Regionalni centar Zagreb, OIB 85821130368, Trg svibanjskih žrtava 1995. br. 1,10000 Zagreb,Nikola Popović, OIB 97752654436, Ulica Blage Zadre 19,10360 Sesvete,VJEROVNICI</derivirana_varijabla>
  </DomainObject.Predmet.StrankaWithAdressOIB>
  <DomainObject.Predmet.StrankaNazivFormated>
    <izvorni_sadrzaj>FINA Regionalni centar Zagreb,Nikola Popović,VJEROVNICI</izvorni_sadrzaj>
    <derivirana_varijabla naziv="DomainObject.Predmet.StrankaNazivFormated_1">FINA Regionalni centar Zagreb,Nikola Popović,VJEROVNICI</derivirana_varijabla>
  </DomainObject.Predmet.StrankaNazivFormated>
  <DomainObject.Predmet.StrankaNazivFormatedOIB>
    <izvorni_sadrzaj>FINA Regionalni centar Zagreb, OIB 85821130368,Nikola Popović, OIB 97752654436,VJEROVNICI</izvorni_sadrzaj>
    <derivirana_varijabla naziv="DomainObject.Predmet.StrankaNazivFormatedOIB_1">FINA Regionalni centar Zagreb, OIB 85821130368,Nikola Popović, OIB 97752654436,VJEROVNICI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Nikola Popović</item>
      <item>VJEROVNICI</item>
    </izvorni_sadrzaj>
    <derivirana_varijabla naziv="DomainObject.Predmet.StrankaListFormated_1">
      <item>FINA Regionalni centar Zagreb</item>
      <item>Nikola Popović</item>
      <item>VJEROVNICI</item>
    </derivirana_varijabla>
  </DomainObject.Predmet.StrankaListFormated>
  <DomainObject.Predmet.StrankaListFormatedOIB>
    <izvorni_sadrzaj>
      <item>FINA Regionalni centar Zagreb, OIB 85821130368</item>
      <item>Nikola Popović, OIB 97752654436</item>
      <item>VJEROVNICI</item>
    </izvorni_sadrzaj>
    <derivirana_varijabla naziv="DomainObject.Predmet.StrankaListFormatedOIB_1">
      <item>FINA Regionalni centar Zagreb, OIB 85821130368</item>
      <item>Nikola Popović, OIB 97752654436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Nikola Popović, Ulica Blage Zadre 19, 10360 Sesvete</item>
      <item>VJEROVNICI</item>
    </izvorni_sadrzaj>
    <derivirana_varijabla naziv="DomainObject.Predmet.StrankaListFormatedWithAdress_1">
      <item>FINA Regionalni centar Zagreb, Trg svibanjskih žrtava 1995. br. 1, 10000 Zagreb</item>
      <item>Nikola Popović, Ulica Blage Zadre 19,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Nikola Popović, OIB 97752654436, Ulica Blage Zadre 19, 10360 Sesvete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Nikola Popović, OIB 97752654436, Ulica Blage Zadre 19, 10360 Sesvete</item>
      <item>VJEROVNICI</item>
    </derivirana_varijabla>
  </DomainObject.Predmet.StrankaListFormatedWithAdressOIB>
  <DomainObject.Predmet.StrankaListNazivFormated>
    <izvorni_sadrzaj>
      <item>FINA Regionalni centar Zagreb</item>
      <item>Nikola Popović</item>
      <item>VJEROVNICI</item>
    </izvorni_sadrzaj>
    <derivirana_varijabla naziv="DomainObject.Predmet.StrankaListNazivFormated_1">
      <item>FINA Regionalni centar Zagreb</item>
      <item>Nikola Popović</item>
      <item>VJEROVNICI</item>
    </derivirana_varijabla>
  </DomainObject.Predmet.StrankaListNazivFormated>
  <DomainObject.Predmet.StrankaListNazivFormatedOIB>
    <izvorni_sadrzaj>
      <item>FINA Regionalni centar Zagreb, OIB 85821130368</item>
      <item>Nikola Popović, OIB 97752654436</item>
      <item>VJEROVNICI</item>
    </izvorni_sadrzaj>
    <derivirana_varijabla naziv="DomainObject.Predmet.StrankaListNazivFormatedOIB_1">
      <item>FINA Regionalni centar Zagreb, OIB 85821130368</item>
      <item>Nikola Popović, OIB 97752654436</item>
      <item>VJEROVNICI</item>
    </derivirana_varijabla>
  </DomainObject.Predmet.StrankaListNazivFormatedOIB>
  <DomainObject.Predmet.ProtuStrankaListFormated>
    <izvorni_sadrzaj>
      <item>ACUS-FINIS jednostavno društvo s ograničenom odgovornošću za usluge zastupanog po punomoćniku Nikola Popović</item>
    </izvorni_sadrzaj>
    <derivirana_varijabla naziv="DomainObject.Predmet.ProtuStrankaListFormated_1">
      <item>ACUS-FINIS jednostavno društvo s ograničenom odgovornošću za usluge zastupanog po punomoćniku Nikola Popović</item>
    </derivirana_varijabla>
  </DomainObject.Predmet.ProtuStrankaListFormated>
  <DomainObject.Predmet.ProtuStrankaListFormatedOIB>
    <izvorni_sadrzaj>
      <item>ACUS-FINIS jednostavno društvo s ograničenom odgovornošću za usluge, OIB 71521511676 zastupanog po punomoćniku Nikola Popović</item>
    </izvorni_sadrzaj>
    <derivirana_varijabla naziv="DomainObject.Predmet.ProtuStrankaListFormatedOIB_1">
      <item>ACUS-FINIS jednostavno društvo s ograničenom odgovornošću za usluge, OIB 71521511676 zastupanog po punomoćniku Nikola Popović</item>
    </derivirana_varijabla>
  </DomainObject.Predmet.ProtuStrankaListFormatedOIB>
  <DomainObject.Predmet.ProtuStrankaListFormatedWithAdress>
    <izvorni_sadrzaj>
      <item>ACUS-FINIS jednostavno društvo s ograničenom odgovornošću za usluge, Zagrebačka 78, 10370 Gornja Greda zastupanog po punomoćniku Nikola Popović</item>
    </izvorni_sadrzaj>
    <derivirana_varijabla naziv="DomainObject.Predmet.ProtuStrankaListFormatedWithAdress_1">
      <item>ACUS-FINIS jednostavno društvo s ograničenom odgovornošću za usluge, Zagrebačka 78, 10370 Gornja Greda zastupanog po punomoćniku Nikola Popović</item>
    </derivirana_varijabla>
  </DomainObject.Predmet.ProtuStrankaListFormatedWithAdress>
  <DomainObject.Predmet.ProtuStrankaListFormatedWithAdressOIB>
    <izvorni_sadrzaj>
      <item>ACUS-FINIS jednostavno društvo s ograničenom odgovornošću za usluge, OIB 71521511676, Zagrebačka 78, 10370 Gornja Greda zastupanog po punomoćniku Nikola Popović</item>
    </izvorni_sadrzaj>
    <derivirana_varijabla naziv="DomainObject.Predmet.ProtuStrankaListFormatedWithAdressOIB_1">
      <item>ACUS-FINIS jednostavno društvo s ograničenom odgovornošću za usluge, OIB 71521511676, Zagrebačka 78, 10370 Gornja Greda zastupanog po punomoćniku Nikola Popović</item>
    </derivirana_varijabla>
  </DomainObject.Predmet.ProtuStrankaListFormatedWithAdressOIB>
  <DomainObject.Predmet.ProtuStrankaListNazivFormated>
    <izvorni_sadrzaj>
      <item>ACUS-FINIS jednostavno društvo s ograničenom odgovornošću za usluge</item>
    </izvorni_sadrzaj>
    <derivirana_varijabla naziv="DomainObject.Predmet.ProtuStrankaListNazivFormated_1">
      <item>ACUS-FINIS jednostavno društvo s ograničenom odgovornošću za usluge</item>
    </derivirana_varijabla>
  </DomainObject.Predmet.ProtuStrankaListNazivFormated>
  <DomainObject.Predmet.ProtuStrankaListNazivFormatedOIB>
    <izvorni_sadrzaj>
      <item>ACUS-FINIS jednostavno društvo s ograničenom odgovornošću za usluge, OIB 71521511676</item>
    </izvorni_sadrzaj>
    <derivirana_varijabla naziv="DomainObject.Predmet.ProtuStrankaListNazivFormatedOIB_1">
      <item>ACUS-FINIS jednostavno društvo s ograničenom odgovornošću za usluge, OIB 71521511676</item>
    </derivirana_varijabla>
  </DomainObject.Predmet.ProtuStrankaListNazivFormatedOIB>
  <DomainObject.Predmet.OstaliListFormated>
    <izvorni_sadrzaj>
      <item>Nikola Popović punomoćnik sudionika u postupku ACUS-FINIS jednostavno društvo s ograničenom odgovornošću za usluge</item>
    </izvorni_sadrzaj>
    <derivirana_varijabla naziv="DomainObject.Predmet.OstaliListFormated_1">
      <item>Nikola Popović punomoćnik sudionika u postupku ACUS-FINIS jednostavno društvo s ograničenom odgovornošću za usluge</item>
    </derivirana_varijabla>
  </DomainObject.Predmet.OstaliListFormated>
  <DomainObject.Predmet.OstaliListFormatedOIB>
    <izvorni_sadrzaj>
      <item>Nikola Popović, OIB 97752654436 punomoćnik sudionika u postupku ACUS-FINIS jednostavno društvo s ograničenom odgovornošću za usluge</item>
    </izvorni_sadrzaj>
    <derivirana_varijabla naziv="DomainObject.Predmet.OstaliListFormatedOIB_1">
      <item>Nikola Popović, OIB 97752654436 punomoćnik sudionika u postupku ACUS-FINIS jednostavno društvo s ograničenom odgovornošću za usluge</item>
    </derivirana_varijabla>
  </DomainObject.Predmet.OstaliListFormatedOIB>
  <DomainObject.Predmet.OstaliListFormatedWithAdress>
    <izvorni_sadrzaj>
      <item>Nikola Popović, Zagrebačka Ulica 78, 10370 Gornja Greda punomoćnik sudionika u postupku ACUS-FINIS jednostavno društvo s ograničenom odgovornošću za usluge</item>
    </izvorni_sadrzaj>
    <derivirana_varijabla naziv="DomainObject.Predmet.OstaliListFormatedWithAdress_1">
      <item>Nikola Popović, Zagrebačka Ulica 78, 10370 Gornja Greda punomoćnik sudionika u postupku ACUS-FINIS jednostavno društvo s ograničenom odgovornošću za usluge</item>
    </derivirana_varijabla>
  </DomainObject.Predmet.OstaliListFormatedWithAdress>
  <DomainObject.Predmet.OstaliListFormatedWithAdressOIB>
    <izvorni_sadrzaj>
      <item>Nikola Popović, OIB 97752654436, Zagrebačka Ulica 78, 10370 Gornja Greda punomoćnik sudionika u postupku ACUS-FINIS jednostavno društvo s ograničenom odgovornošću za usluge</item>
    </izvorni_sadrzaj>
    <derivirana_varijabla naziv="DomainObject.Predmet.OstaliListFormatedWithAdressOIB_1">
      <item>Nikola Popović, OIB 97752654436, Zagrebačka Ulica 78, 10370 Gornja Greda punomoćnik sudionika u postupku ACUS-FINIS jednostavno društvo s ograničenom odgovornošću za usluge</item>
    </derivirana_varijabla>
  </DomainObject.Predmet.OstaliListFormatedWithAdressOIB>
  <DomainObject.Predmet.OstaliListNazivFormated>
    <izvorni_sadrzaj>
      <item>Nikola Popović</item>
    </izvorni_sadrzaj>
    <derivirana_varijabla naziv="DomainObject.Predmet.OstaliListNazivFormated_1">
      <item>Nikola Popović</item>
    </derivirana_varijabla>
  </DomainObject.Predmet.OstaliListNazivFormated>
  <DomainObject.Predmet.OstaliListNazivFormatedOIB>
    <izvorni_sadrzaj>
      <item>Nikola Popović, OIB 97752654436</item>
    </izvorni_sadrzaj>
    <derivirana_varijabla naziv="DomainObject.Predmet.OstaliListNazivFormatedOIB_1">
      <item>Nikola Popović, OIB 97752654436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>St-3459/2016-19</izvorni_sadrzaj>
    <derivirana_varijabla naziv="DomainObject.PoslovniBrojDokumenta_1">St-3459/2016-19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ACUS-FINIS jednostavno društvo s ograničenom odgovornošću za usluge</izvorni_sadrzaj>
    <derivirana_varijabla naziv="DomainObject.Predmet.ProtustrankaIDrugi_1">ACUS-FINIS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ACUS-FINIS jednostavno društvo s ograničenom odgovornošću za usluge, OIB 71521511676, Zagrebačka 78, 10370 Gornja Greda</izvorni_sadrzaj>
    <derivirana_varijabla naziv="DomainObject.Predmet.ProtustrankaIDrugiAdressOIB_1">ACUS-FINIS jednostavno društvo s ograničenom odgovornošću za usluge, OIB 71521511676, Zagrebačka 78, 10370 Gornja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ACUS-FINIS jednostavno društvo s ograničenom odgovornošću za usluge</item>
      <item>Nikola Popović</item>
      <item>Nikola Popović</item>
      <item>VJEROVNICI</item>
    </izvorni_sadrzaj>
    <derivirana_varijabla naziv="DomainObject.Predmet.SudioniciListNaziv_1">
      <item>FINA Regionalni centar Zagreb</item>
      <item>ACUS-FINIS jednostavno društvo s ograničenom odgovornošću za usluge</item>
      <item>Nikola Popović</item>
      <item>Nikola Popović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ACUS-FINIS jednostavno društvo s ograničenom odgovornošću za usluge, OIB 71521511676, Zagrebačka 78,10370 Gornja Greda</item>
      <item>Nikola Popović, OIB 97752654436, Zagrebačka Ulica 78,10370 Gornja Greda</item>
      <item>Nikola Popović, OIB 97752654436, Ulica Blage Zadre 19,10360 Sesvete</item>
      <item>VJEROVNICI</item>
    </izvorni_sadrzaj>
    <derivirana_varijabla naziv="DomainObject.Predmet.SudioniciListAdressOIB_1">
      <item>FINA Regionalni centar Zagreb, OIB 85821130368, Trg svibanjskih žrtava 1995. br. 1,10000 Zagreb</item>
      <item>ACUS-FINIS jednostavno društvo s ograničenom odgovornošću za usluge, OIB 71521511676, Zagrebačka 78,10370 Gornja Greda</item>
      <item>Nikola Popović, OIB 97752654436, Zagrebačka Ulica 78,10370 Gornja Greda</item>
      <item>Nikola Popović, OIB 97752654436, Ulica Blage Zadre 19,10360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71521511676</item>
      <item>, OIB 97752654436</item>
      <item>, OIB 97752654436</item>
      <item>, OIB null</item>
    </izvorni_sadrzaj>
    <derivirana_varijabla naziv="DomainObject.Predmet.SudioniciListNazivOIB_1">
      <item>, OIB 85821130368</item>
      <item>, OIB 71521511676</item>
      <item>, OIB 97752654436</item>
      <item>, OIB 97752654436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D6A99-4D73-4504-AE90-E157CE1F4A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972</properties:Words>
  <properties:Characters>5516</properties:Characters>
  <properties:Lines>111</properties:Lines>
  <properties:Paragraphs>34</properties:Paragraphs>
  <properties:TotalTime>505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2018-02-07T12:50:00Z</cp:lastPrinted>
  <dcterms:modified xmlns:xsi="http://www.w3.org/2001/XMLSchema-instance" xsi:type="dcterms:W3CDTF">2018-02-07T12:51:00Z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St-3459/2016-19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