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0193F" w:rsidR="00413E57" w:rsidRPr="006A1BF5">
        <w:tc>
          <w:tcPr>
            <w:tcW w:type="dxa" w:w="2829"/>
            <w:shd w:fill="auto" w:color="auto" w:val="clear"/>
          </w:tcPr>
          <w:p w:rsidRDefault="00413E57" w:rsidP="0030193F" w:rsidR="00413E57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13E57" w:rsidP="0030193F" w:rsidR="00413E5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413E57" w:rsidP="0030193F" w:rsidR="00413E5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413E57" w:rsidP="0030193F" w:rsidR="00413E5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90a3a4" w14:paraId="290a3a4" w:rsidRDefault="00413E57" w:rsidP="00413E57" w:rsidR="00413E57">
      <w:pPr>
        <w:pStyle w:val="SudSjedite"/>
        <w:tabs>
          <w:tab w:pos="709" w:val="left"/>
        </w:tabs>
        <w15:collapsed w:val="false"/>
      </w:pPr>
      <w:r>
        <w:br w:clear="all" w:type="textWrapping"/>
      </w:r>
    </w:p>
    <w:p w:rsidRDefault="00564EDE" w:rsidP="00564EDE" w:rsidR="00564EDE">
      <w:pPr>
        <w:pStyle w:val="SudSjedit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E33310">
        <w:t>24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582AD1" w:rsidP="00582AD1" w:rsidR="00582AD1" w:rsidRPr="00C2698B">
      <w:pPr>
        <w:ind w:left="708"/>
        <w:jc w:val="both"/>
      </w:pPr>
      <w:r w:rsidRPr="00582AD1">
        <w:rPr>
          <w:b/>
        </w:rPr>
        <w:t>58. Suvlasnički dio: 26/5538 ETAŽNO VLASNIŠTVO (E-58)</w:t>
      </w:r>
      <w:r w:rsidRPr="00C2698B">
        <w:t xml:space="preserve"> 1. Garaža G-2/6 koji se nalazi na garaža (pomoćna prizemna građevina-10 garažnih jedinica) izgrađ. na čest. 376/6, u ul. Marije Jurić Zagorke izgrađ. na čest. 376/6 neto korisne površine P=17,80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 xml:space="preserve">se </w:t>
      </w:r>
      <w:r w:rsidR="00582AD1">
        <w:rPr>
          <w:rFonts w:cs="Times New Roman"/>
        </w:rPr>
        <w:t>Borivoju Pajiću</w:t>
      </w:r>
      <w:r w:rsidR="006B29D3">
        <w:rPr>
          <w:rFonts w:cs="Times New Roman"/>
        </w:rPr>
        <w:t xml:space="preserve"> iz Bjelovara, </w:t>
      </w:r>
      <w:r w:rsidR="00582AD1">
        <w:rPr>
          <w:rFonts w:cs="Times New Roman"/>
        </w:rPr>
        <w:t>Baranjska 25</w:t>
      </w:r>
      <w:r w:rsidR="006B29D3">
        <w:rPr>
          <w:rFonts w:cs="Times New Roman"/>
        </w:rPr>
        <w:t xml:space="preserve">, </w:t>
      </w:r>
      <w:r>
        <w:rPr>
          <w:rFonts w:cs="Times New Roman"/>
        </w:rPr>
        <w:t xml:space="preserve">OIB: </w:t>
      </w:r>
      <w:r w:rsidR="00582AD1">
        <w:rPr>
          <w:rFonts w:cs="Times New Roman"/>
        </w:rPr>
        <w:t>19682675178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582AD1">
        <w:rPr>
          <w:rFonts w:cs="Times New Roman"/>
        </w:rPr>
        <w:t>37.4</w:t>
      </w:r>
      <w:r w:rsidR="00082EF6" w:rsidRPr="00082EF6">
        <w:rPr>
          <w:rFonts w:cs="Times New Roman"/>
        </w:rPr>
        <w:t>00,00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>kupcu</w:t>
      </w:r>
      <w:r w:rsidR="000701B4" w:rsidRPr="000701B4">
        <w:rPr>
          <w:rFonts w:cs="Times New Roman"/>
        </w:rPr>
        <w:t xml:space="preserve"> </w:t>
      </w:r>
      <w:r w:rsidR="000701B4">
        <w:rPr>
          <w:rFonts w:cs="Times New Roman"/>
        </w:rPr>
        <w:t>Borivoju Pajiću iz Bjelovara, Baranjska 25, OIB: 19682675178</w:t>
      </w:r>
      <w:r w:rsidR="0027245D">
        <w:rPr>
          <w:rFonts w:cs="Times New Roman"/>
        </w:rPr>
        <w:t xml:space="preserve">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C57B49">
        <w:rPr>
          <w:rFonts w:cs="Times New Roman"/>
        </w:rPr>
        <w:t>33.66</w:t>
      </w:r>
      <w:r w:rsidR="004F4AAC">
        <w:rPr>
          <w:rFonts w:cs="Times New Roman"/>
        </w:rPr>
        <w:t>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lastRenderedPageBreak/>
        <w:t xml:space="preserve">Pod poziv na broj (PNB) kao podatak prvi (P1) treba upisati broj </w:t>
      </w:r>
      <w:r w:rsidR="00C93CB3">
        <w:rPr>
          <w:rFonts w:cs="Times New Roman"/>
        </w:rPr>
        <w:t>99</w:t>
      </w:r>
      <w:r w:rsidR="000701B4">
        <w:rPr>
          <w:rFonts w:cs="Times New Roman"/>
        </w:rPr>
        <w:t>406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9C1B6C">
        <w:rPr>
          <w:rFonts w:cs="Times New Roman"/>
        </w:rPr>
        <w:t>4</w:t>
      </w:r>
      <w:r w:rsidR="000701B4">
        <w:rPr>
          <w:rFonts w:cs="Times New Roman"/>
        </w:rPr>
        <w:t>4695</w:t>
      </w:r>
      <w:r w:rsidRPr="005F52AF">
        <w:rPr>
          <w:rFonts w:cs="Times New Roman"/>
        </w:rPr>
        <w:t>.</w:t>
      </w:r>
    </w:p>
    <w:p w:rsidRDefault="007E59F5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t xml:space="preserve">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F42486">
        <w:rPr>
          <w:rFonts w:cs="Times New Roman"/>
        </w:rPr>
        <w:t xml:space="preserve">Borivoja Pajića iz Bjelovara, Baranjska 25, OIB: 19682675178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F42486">
        <w:rPr>
          <w:rFonts w:cs="Times New Roman"/>
        </w:rPr>
        <w:t xml:space="preserve">Borivoja Pajića iz Bjelovara, Baranjska 25, OIB: 19682675178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7E59F5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F42486">
        <w:rPr>
          <w:rFonts w:cs="Times New Roman"/>
        </w:rPr>
        <w:t>9940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F42486">
        <w:rPr>
          <w:rFonts w:cs="Times New Roman"/>
        </w:rPr>
        <w:t>242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8E0558" w:rsidRPr="008E0558">
        <w:rPr>
          <w:rFonts w:cs="Times New Roman"/>
        </w:rPr>
        <w:t xml:space="preserve"> </w:t>
      </w:r>
      <w:r w:rsidR="008E0558">
        <w:rPr>
          <w:rFonts w:cs="Times New Roman"/>
        </w:rPr>
        <w:t>Borivoj Pajić iz Bjelovara, Baranjska 25, OIB: 19682675178</w:t>
      </w:r>
      <w:r w:rsidR="00A43B28">
        <w:rPr>
          <w:rFonts w:cs="Times New Roman"/>
        </w:rPr>
        <w:t xml:space="preserve">, </w:t>
      </w:r>
      <w:r w:rsidRPr="007E45B2">
        <w:rPr>
          <w:rFonts w:cs="Times New Roman"/>
        </w:rPr>
        <w:t xml:space="preserve">u iznosu od </w:t>
      </w:r>
      <w:r w:rsidR="008E0558">
        <w:rPr>
          <w:rFonts w:cs="Times New Roman"/>
        </w:rPr>
        <w:t>37.4</w:t>
      </w:r>
      <w:r w:rsidR="00A810FB">
        <w:rPr>
          <w:rFonts w:cs="Times New Roman"/>
        </w:rPr>
        <w:t>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FA2A1C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8E0558">
        <w:rPr>
          <w:rFonts w:cs="Times New Roman"/>
        </w:rPr>
        <w:t>Borivoja Pajića</w:t>
      </w:r>
      <w:r w:rsidR="00FA2A1C">
        <w:rPr>
          <w:rFonts w:cs="Times New Roman"/>
        </w:rPr>
        <w:t xml:space="preserve"> </w:t>
      </w:r>
      <w:r w:rsidR="0002680D">
        <w:rPr>
          <w:rFonts w:cs="Times New Roman"/>
        </w:rPr>
        <w:t>nitko drugi nije sudjelovao u nadmetanju</w:t>
      </w:r>
      <w:r w:rsidR="00FA2A1C">
        <w:rPr>
          <w:rFonts w:cs="Times New Roman"/>
        </w:rPr>
        <w:t xml:space="preserve">. </w:t>
      </w:r>
    </w:p>
    <w:p w:rsidRDefault="00FA2A1C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Erste&amp;Steiermarkische Bank d.d. Rijeka uplatila je jamčevinu no nije dala nijednu valjanu ponudu.</w:t>
      </w:r>
      <w:r w:rsidR="008E3FD9"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8E0558">
        <w:rPr>
          <w:rFonts w:cs="Times New Roman"/>
        </w:rPr>
        <w:t>Borivoj Pajić</w:t>
      </w:r>
      <w:r w:rsidR="0002680D">
        <w:rPr>
          <w:rFonts w:cs="Times New Roman"/>
        </w:rPr>
        <w:t xml:space="preserve">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8E0558">
        <w:rPr>
          <w:rFonts w:cs="Times New Roman"/>
        </w:rPr>
        <w:t>37.4</w:t>
      </w:r>
      <w:r w:rsidR="004A43E9">
        <w:rPr>
          <w:rFonts w:cs="Times New Roman"/>
        </w:rPr>
        <w:t>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>je uplatio iznos jamčevine od 3</w:t>
      </w:r>
      <w:r w:rsidR="00C2473D">
        <w:rPr>
          <w:rFonts w:cs="Times New Roman"/>
        </w:rPr>
        <w:t>.74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C2473D">
        <w:rPr>
          <w:rFonts w:cs="Times New Roman"/>
        </w:rPr>
        <w:t>3</w:t>
      </w:r>
      <w:r w:rsidR="008E0558">
        <w:rPr>
          <w:rFonts w:cs="Times New Roman"/>
        </w:rPr>
        <w:t>3.6</w:t>
      </w:r>
      <w:r w:rsidR="00BC5DF7">
        <w:rPr>
          <w:rFonts w:cs="Times New Roman"/>
        </w:rPr>
        <w:t>60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8E0558">
        <w:rPr>
          <w:rFonts w:cs="Times New Roman"/>
        </w:rPr>
        <w:t>33.6</w:t>
      </w:r>
      <w:r w:rsidR="00C2473D">
        <w:rPr>
          <w:rFonts w:cs="Times New Roman"/>
        </w:rPr>
        <w:t>6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7E59F5" w:rsidP="007E59F5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2742FE">
        <w:rPr>
          <w:rFonts w:cs="Times New Roman"/>
        </w:rPr>
        <w:t>24</w:t>
      </w:r>
      <w:r w:rsidR="00CE5D44">
        <w:rPr>
          <w:rFonts w:cs="Times New Roman"/>
        </w:rPr>
        <w:t>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C72DC5" w:rsidR="008E3FD9">
      <w:pPr>
        <w:ind w:firstLine="708" w:left="4956"/>
        <w:jc w:val="both"/>
      </w:pPr>
      <w:r>
        <w:t xml:space="preserve">Iris Hatvalić Nemec </w:t>
      </w:r>
    </w:p>
    <w:p w:rsidRDefault="008E3FD9" w:rsidP="007E59F5" w:rsidR="008E3FD9">
      <w:pPr>
        <w:jc w:val="both"/>
        <w:rPr>
          <w:rFonts w:cs="Times New Roman"/>
        </w:rPr>
      </w:pPr>
    </w:p>
    <w:p w:rsidRDefault="007E59F5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413E57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8C2" w:rsidP="00537B78" w:rsidR="00C458C2">
      <w:r>
        <w:separator/>
      </w:r>
    </w:p>
  </w:endnote>
  <w:endnote w:id="0" w:type="continuationSeparator">
    <w:p w:rsidRDefault="00C458C2" w:rsidP="00537B78" w:rsidR="00C45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8C2" w:rsidP="00537B78" w:rsidR="00C458C2">
      <w:r>
        <w:separator/>
      </w:r>
    </w:p>
  </w:footnote>
  <w:footnote w:id="0" w:type="continuationSeparator">
    <w:p w:rsidRDefault="00C458C2" w:rsidP="00537B78" w:rsidR="00C458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413E57" w:rsidP="00413E57" w:rsidR="00413E5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DC5">
          <w:t>1</w:t>
        </w:r>
        <w:r>
          <w:fldChar w:fldCharType="end"/>
        </w:r>
      </w:p>
    </w:sdtContent>
  </w:sdt>
  <w:p w:rsidRDefault="00413E57" w:rsidP="00413E57" w:rsidR="008C21E9">
    <w:pPr>
      <w:pStyle w:val="Zaglavlje"/>
      <w:spacing w:after="0"/>
    </w:pPr>
    <w:r>
      <w:t>Poslovni broj: 4 St-252/16-199</w:t>
    </w:r>
  </w:p>
  <w:p w:rsidRDefault="00413E57" w:rsidP="00413E57" w:rsidR="00413E57" w:rsidRPr="00413E57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1B4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6D0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DF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9E0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E57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AD1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9D3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9F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558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DF7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58C2"/>
    <w:rsid w:val="00C4675C"/>
    <w:rsid w:val="00C47090"/>
    <w:rsid w:val="00C47F70"/>
    <w:rsid w:val="00C501FE"/>
    <w:rsid w:val="00C5238E"/>
    <w:rsid w:val="00C53930"/>
    <w:rsid w:val="00C563B7"/>
    <w:rsid w:val="00C57B49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2DC5"/>
    <w:rsid w:val="00C73319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58BC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05CF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486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A1C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6D3A2-94CC-4400-B80C-3A9DAB247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5129</properties:Characters>
  <properties:Lines>117</properties:Lines>
  <properties:Paragraphs>39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2018-09-24T10:30:00Z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2018-09-24T12:53:00Z</cp:lastPrinted>
  <dcterms:modified xmlns:xsi="http://www.w3.org/2001/XMLSchema-instance" xsi:type="dcterms:W3CDTF">2018-09-24T12:53:00Z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(St-252-16-199-II rješenje o dosudi garaža  E-58 Borivoj Pajić-24.9.18..docx)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