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4390" w14:paraId="9fb4390" w:rsidRDefault="00D96B19" w:rsidP="00D96B19" w:rsidR="00D96B19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B19" w:rsidP="00D96B19" w:rsidR="00D96B19">
      <w:pPr>
        <w:rPr>
          <w:b/>
        </w:rPr>
      </w:pPr>
      <w:r>
        <w:rPr>
          <w:b/>
          <w:sz w:val="24"/>
          <w:szCs w:val="24"/>
        </w:rPr>
        <w:t xml:space="preserve">         </w:t>
      </w:r>
      <w:r>
        <w:rPr>
          <w:b/>
        </w:rPr>
        <w:t>REPUBLIKA HRVATSKA</w:t>
      </w:r>
    </w:p>
    <w:p w:rsidRDefault="00D96B19" w:rsidP="00D96B19" w:rsidR="00D96B19">
      <w:pPr>
        <w:rPr>
          <w:b/>
        </w:rPr>
      </w:pPr>
      <w:r>
        <w:rPr>
          <w:b/>
        </w:rPr>
        <w:t xml:space="preserve">     TRGOVAČKI SUD U SPLITU</w:t>
      </w:r>
    </w:p>
    <w:p w:rsidRDefault="00D96B19" w:rsidP="00D96B19" w:rsidR="00D96B19">
      <w:pPr>
        <w:rPr>
          <w:b/>
        </w:rPr>
      </w:pPr>
      <w:r>
        <w:rPr>
          <w:b/>
        </w:rPr>
        <w:t xml:space="preserve">   STALNA SLUŽBA DUBROVNIK </w:t>
      </w:r>
    </w:p>
    <w:p w:rsidRDefault="00D96B19" w:rsidP="00D96B19" w:rsidR="00D96B19">
      <w:pPr>
        <w:rPr>
          <w:b/>
          <w:sz w:val="24"/>
          <w:szCs w:val="24"/>
        </w:rPr>
      </w:pPr>
      <w:r>
        <w:rPr>
          <w:b/>
        </w:rPr>
        <w:t xml:space="preserve">   Dubrovnik, Dr. Ante Starčevića 23</w:t>
      </w:r>
    </w:p>
    <w:p w:rsidRDefault="00D96B19" w:rsidP="00D96B19" w:rsidR="00D96B1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6-St.72/2016-7</w:t>
      </w:r>
    </w:p>
    <w:p w:rsidRDefault="00D96B19" w:rsidP="00D96B19" w:rsidR="00D96B19">
      <w:pPr>
        <w:jc w:val="right"/>
        <w:rPr>
          <w:b/>
          <w:sz w:val="22"/>
          <w:szCs w:val="22"/>
        </w:rPr>
      </w:pPr>
    </w:p>
    <w:p w:rsidRDefault="00D96B19" w:rsidP="00D96B19" w:rsidR="00D96B19">
      <w:pPr>
        <w:jc w:val="right"/>
        <w:rPr>
          <w:b/>
          <w:sz w:val="22"/>
          <w:szCs w:val="22"/>
        </w:rPr>
      </w:pPr>
    </w:p>
    <w:p w:rsidRDefault="00D96B19" w:rsidP="00D96B19" w:rsidR="00D96B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R E PU B L I K E   H R V A T S K E</w:t>
      </w:r>
    </w:p>
    <w:p w:rsidRDefault="00D96B19" w:rsidP="00D96B19" w:rsidR="00D96B19">
      <w:pPr>
        <w:jc w:val="center"/>
        <w:rPr>
          <w:b/>
          <w:sz w:val="22"/>
          <w:szCs w:val="22"/>
        </w:rPr>
      </w:pPr>
    </w:p>
    <w:p w:rsidRDefault="00D96B19" w:rsidP="00D96B19" w:rsidR="00D96B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D96B19" w:rsidP="00D96B19" w:rsidR="00D96B19">
      <w:pPr>
        <w:jc w:val="center"/>
        <w:rPr>
          <w:b/>
          <w:sz w:val="22"/>
          <w:szCs w:val="22"/>
        </w:rPr>
      </w:pPr>
    </w:p>
    <w:p w:rsidRDefault="00D96B19" w:rsidP="00D96B19" w:rsidR="00D96B1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Trgovački sud u Splitu, Stalna služba u Dubrovniku, po stečajnom sucu tog suda Srđanu Gavraniću, kao sucu pojedincu, u stečajnom postupku nad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dužnikom SOLUTIO</w:t>
      </w:r>
      <w:r w:rsidRPr="00924813">
        <w:rPr>
          <w:sz w:val="22"/>
          <w:szCs w:val="22"/>
        </w:rPr>
        <w:t xml:space="preserve"> d.o.o. za građenje, turizam i trgovinu, </w:t>
      </w:r>
      <w:r>
        <w:rPr>
          <w:sz w:val="22"/>
          <w:szCs w:val="22"/>
        </w:rPr>
        <w:t>Blato, Prigradica bb, OIB: 99331386996, dana 2. svibnja 2016. godine</w:t>
      </w:r>
    </w:p>
    <w:p w:rsidRDefault="00D96B19" w:rsidP="00D96B19" w:rsidR="00D96B19">
      <w:pPr>
        <w:pStyle w:val="Tijeloteksta"/>
        <w:rPr>
          <w:sz w:val="22"/>
          <w:szCs w:val="22"/>
        </w:rPr>
      </w:pPr>
    </w:p>
    <w:p w:rsidRDefault="00D96B19" w:rsidP="00D96B19" w:rsidR="00D96B19">
      <w:pPr>
        <w:pStyle w:val="Tijeloteksta"/>
        <w:rPr>
          <w:sz w:val="22"/>
          <w:szCs w:val="22"/>
        </w:rPr>
      </w:pPr>
    </w:p>
    <w:p w:rsidRDefault="00D96B19" w:rsidP="00D96B19" w:rsidR="00D96B19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D96B19" w:rsidP="00D96B19" w:rsidR="00D96B19">
      <w:pPr>
        <w:ind w:hanging="705" w:left="705"/>
        <w:jc w:val="both"/>
        <w:rPr>
          <w:b/>
          <w:sz w:val="22"/>
          <w:szCs w:val="22"/>
        </w:rPr>
      </w:pPr>
    </w:p>
    <w:p w:rsidRDefault="00D96B19" w:rsidP="00D96B19" w:rsidR="00D96B19">
      <w:pPr>
        <w:ind w:hanging="705" w:left="7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  <w:t>Otvara se stečajni postupak nad stečajnim dužnikom SOLUTIO</w:t>
      </w:r>
      <w:r w:rsidRPr="00924813">
        <w:rPr>
          <w:sz w:val="22"/>
          <w:szCs w:val="22"/>
        </w:rPr>
        <w:t xml:space="preserve"> d.o.o. za građenje, turizam i trgovinu, </w:t>
      </w:r>
      <w:r>
        <w:rPr>
          <w:sz w:val="22"/>
          <w:szCs w:val="22"/>
        </w:rPr>
        <w:t>Blato, Prigradica bb., OIB: 99331386996,.</w:t>
      </w:r>
    </w:p>
    <w:p w:rsidRDefault="00D96B19" w:rsidP="00D96B19" w:rsidR="00D96B19">
      <w:pPr>
        <w:ind w:hanging="705" w:left="705"/>
        <w:jc w:val="both"/>
        <w:rPr>
          <w:b/>
          <w:sz w:val="22"/>
          <w:szCs w:val="22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>Stečajni postupak nad stečajnim dužnikom SOLUTIO</w:t>
      </w:r>
      <w:r w:rsidRPr="00924813">
        <w:rPr>
          <w:sz w:val="22"/>
          <w:szCs w:val="22"/>
        </w:rPr>
        <w:t xml:space="preserve"> d.o.o. za građenje, turizam i trgovinu, </w:t>
      </w:r>
      <w:r>
        <w:rPr>
          <w:sz w:val="22"/>
          <w:szCs w:val="22"/>
        </w:rPr>
        <w:t xml:space="preserve">Blato, Prigradica bb., OIB: 99331386996, otvara se 2. svibnja 2016. godine u 15,15 sati i istog trenutka rješenje o otvaranju stečajnog postupka objavit će se na oglasnoj ploči suda. </w:t>
      </w:r>
    </w:p>
    <w:p w:rsidRDefault="00D96B19" w:rsidP="00D96B19" w:rsidR="00D96B19">
      <w:pPr>
        <w:ind w:hanging="705" w:left="705"/>
        <w:jc w:val="both"/>
        <w:rPr>
          <w:sz w:val="16"/>
          <w:szCs w:val="16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Stečajnim upraviteljem imenuje se Jelenko Lehki, Pavla Hatza 10, Zagreb, OIB:09068307857</w:t>
      </w:r>
      <w:r>
        <w:rPr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D96B19" w:rsidP="00D96B19" w:rsidR="00D96B19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Zaključuje se stečajni postupak nad dužnikom SOLUTIO</w:t>
      </w:r>
      <w:r w:rsidRPr="00924813">
        <w:rPr>
          <w:sz w:val="22"/>
          <w:szCs w:val="22"/>
        </w:rPr>
        <w:t xml:space="preserve"> d.o.o. za građenje, turizam i trgovinu, </w:t>
      </w:r>
      <w:r>
        <w:rPr>
          <w:sz w:val="22"/>
          <w:szCs w:val="22"/>
        </w:rPr>
        <w:t>Blato, Prigradica bb., OIB: 99331386996,.</w:t>
      </w:r>
    </w:p>
    <w:p w:rsidRDefault="00D96B19" w:rsidP="00D96B19" w:rsidR="00D96B19">
      <w:pPr>
        <w:ind w:hanging="705" w:left="705"/>
        <w:jc w:val="both"/>
        <w:rPr>
          <w:b/>
          <w:sz w:val="16"/>
          <w:szCs w:val="16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D96B19" w:rsidP="00D96B19" w:rsidR="00D96B19">
      <w:pPr>
        <w:ind w:hanging="705" w:left="705"/>
        <w:jc w:val="both"/>
        <w:rPr>
          <w:sz w:val="16"/>
          <w:szCs w:val="16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VI.</w:t>
      </w:r>
      <w:r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</w:p>
    <w:p w:rsidRDefault="00D96B19" w:rsidP="00D96B19" w:rsidR="00D96B19">
      <w:pPr>
        <w:jc w:val="center"/>
        <w:rPr>
          <w:b/>
          <w:sz w:val="22"/>
          <w:szCs w:val="22"/>
        </w:rPr>
      </w:pPr>
    </w:p>
    <w:p w:rsidRDefault="00D96B19" w:rsidP="00D96B19" w:rsidR="00D96B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D96B19" w:rsidP="00D96B19" w:rsidR="00D96B19">
      <w:pPr>
        <w:jc w:val="center"/>
        <w:rPr>
          <w:b/>
          <w:sz w:val="22"/>
          <w:szCs w:val="22"/>
        </w:rPr>
      </w:pPr>
    </w:p>
    <w:p w:rsidRDefault="00D96B19" w:rsidP="00D96B19" w:rsidR="00D96B1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Dubrovnik je podnijela ovom sudu 4. siječnja 2016. godine zahtjev za provedbu skraćenog stečajnog postupka nad dužnikom. U zahtjevu se u bitnome navodi da na dan 1. rujna 2015. godine dužnik u Očevidniku redoslijeda osnova za plaćanje ima evidentirane neizvršene osnove za plaćanje u neprekinutom razdoblju od 880 dana u ukupnom iznosu od 127.895,64  kuna, da nema zaposlenih, da nema otvoren račun, kao i da nema zaplijenjenih sredstava na ime predujma za namirenje troškova stečajnog postupka.</w:t>
      </w:r>
    </w:p>
    <w:p w:rsidRDefault="00D96B19" w:rsidP="00D96B19" w:rsidR="00D96B19">
      <w:pPr>
        <w:ind w:firstLine="720"/>
        <w:jc w:val="both"/>
        <w:rPr>
          <w:sz w:val="22"/>
          <w:szCs w:val="22"/>
        </w:rPr>
      </w:pPr>
    </w:p>
    <w:p w:rsidRDefault="00D96B19" w:rsidP="00D96B19" w:rsidR="00D96B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430. Stečajnog zakona (NN 71/15, dalje u tekstu SZ), nakon uvida u sudski registar, oglasom objavljenim na mrežnoj stranici e-Oglasne ploče suda 4. veljače  2015. godine pozvane su osobe ovlaštene za zastupanje dužnika po zakonu u roku od 15 dana dostaviti </w:t>
      </w:r>
      <w:r>
        <w:rPr>
          <w:sz w:val="22"/>
          <w:szCs w:val="22"/>
        </w:rPr>
        <w:lastRenderedPageBreak/>
        <w:t>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D96B19" w:rsidP="00D96B19" w:rsidR="00D96B19">
      <w:pPr>
        <w:ind w:firstLine="708"/>
        <w:jc w:val="both"/>
        <w:rPr>
          <w:sz w:val="22"/>
          <w:szCs w:val="22"/>
        </w:rPr>
      </w:pPr>
    </w:p>
    <w:p w:rsidRDefault="00D96B19" w:rsidP="00D96B19" w:rsidR="00D96B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postupka.</w:t>
      </w:r>
    </w:p>
    <w:p w:rsidRDefault="00D96B19" w:rsidP="00D96B19" w:rsidR="00D96B19">
      <w:pPr>
        <w:ind w:firstLine="708"/>
        <w:jc w:val="both"/>
        <w:rPr>
          <w:sz w:val="22"/>
          <w:szCs w:val="22"/>
        </w:rPr>
      </w:pPr>
    </w:p>
    <w:p w:rsidRDefault="00D96B19" w:rsidP="00D96B19" w:rsidR="00D96B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Izbor stečajnog upravitelja izvršen je primjenom odredbe čl.432. SZ-a, a metodom slučajnog odabira za stečajnog upravitelja izabran </w:t>
      </w:r>
      <w:r>
        <w:rPr>
          <w:bCs/>
          <w:sz w:val="22"/>
          <w:szCs w:val="22"/>
        </w:rPr>
        <w:t xml:space="preserve">je Jelenko Lehki iz Zagreba, pa je </w:t>
      </w:r>
      <w:r>
        <w:rPr>
          <w:sz w:val="22"/>
          <w:szCs w:val="22"/>
        </w:rPr>
        <w:t>sud ovim rješenjem imenovao istog stečajnog upravitelja.</w:t>
      </w:r>
    </w:p>
    <w:p w:rsidRDefault="00D96B19" w:rsidP="00D96B19" w:rsidR="00D96B19">
      <w:pPr>
        <w:jc w:val="both"/>
      </w:pPr>
    </w:p>
    <w:p w:rsidRDefault="00D96B19" w:rsidP="00D96B19" w:rsidR="00D96B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D96B19" w:rsidP="00D96B19" w:rsidR="00D96B19">
      <w:pPr>
        <w:jc w:val="both"/>
        <w:rPr>
          <w:sz w:val="16"/>
          <w:szCs w:val="16"/>
        </w:rPr>
      </w:pPr>
    </w:p>
    <w:p w:rsidRDefault="00D96B19" w:rsidP="00D96B19" w:rsidR="00D96B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dana 2. svibnja 2016. godine</w:t>
      </w:r>
    </w:p>
    <w:p w:rsidRDefault="00D96B19" w:rsidP="00D96B19" w:rsidR="00D96B19">
      <w:pPr>
        <w:jc w:val="both"/>
        <w:rPr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D96B19" w:rsidP="00D96B19" w:rsidR="00D96B19">
      <w:pPr>
        <w:jc w:val="both"/>
        <w:rPr>
          <w:b/>
          <w:sz w:val="16"/>
          <w:szCs w:val="16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D96B19" w:rsidP="00D96B19" w:rsidR="00D96B19">
      <w:pPr>
        <w:jc w:val="both"/>
        <w:rPr>
          <w:b/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D96B19" w:rsidP="00D96B19" w:rsidR="00D96B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D96B19" w:rsidP="00D96B19" w:rsidR="00D96B19">
      <w:pPr>
        <w:jc w:val="both"/>
        <w:rPr>
          <w:b/>
          <w:sz w:val="22"/>
          <w:szCs w:val="22"/>
        </w:rPr>
      </w:pPr>
    </w:p>
    <w:p w:rsidRDefault="00D96B19" w:rsidP="00D96B19" w:rsidR="00D96B1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(27.04.2016.g.)</w:t>
      </w:r>
      <w:r>
        <w:rPr>
          <w:b/>
          <w:sz w:val="22"/>
          <w:szCs w:val="22"/>
        </w:rPr>
        <w:t>: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 FINA, elektroničkom poštom i putem e-oglasna ploče,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dužniku, 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upravitelju,</w:t>
      </w:r>
    </w:p>
    <w:p w:rsidRDefault="00D96B19" w:rsidP="00D96B19" w:rsidR="00D96B19" w:rsidRP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Porezna uprava Dubrovnik,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Općinskom sudu u Dubrovniku, zemljišnoknjižnom odjelu,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e-Oglasna ploča sudova,</w:t>
      </w:r>
    </w:p>
    <w:p w:rsidRDefault="00D96B19" w:rsidP="00D96B19" w:rsidR="00D96B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registru ovog suda.</w:t>
      </w:r>
    </w:p>
    <w:p w:rsidRDefault="00D96B19" w:rsidP="00D96B19" w:rsidR="00D96B19">
      <w:pPr>
        <w:jc w:val="both"/>
        <w:rPr>
          <w:sz w:val="22"/>
          <w:szCs w:val="22"/>
        </w:rPr>
      </w:pPr>
    </w:p>
    <w:p w:rsidRDefault="00D96B19" w:rsidP="00D96B19" w:rsidR="00D96B19">
      <w:pPr>
        <w:ind w:hanging="705" w:left="705"/>
        <w:jc w:val="both"/>
        <w:rPr>
          <w:sz w:val="22"/>
          <w:szCs w:val="22"/>
        </w:rPr>
      </w:pPr>
    </w:p>
    <w:p w:rsidRDefault="00D96B19" w:rsidP="00D96B19" w:rsidR="00D96B19"/>
    <w:p w:rsidRDefault="00D96B19" w:rsidP="00D96B19" w:rsidR="00D96B19"/>
    <w:p w:rsidRDefault="000E172A" w:rsidR="000E172A"/>
    <w:sectPr w:rsidR="000E172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B19" w:rsidP="00D96B19" w:rsidR="00D96B19">
      <w:r>
        <w:separator/>
      </w:r>
    </w:p>
  </w:endnote>
  <w:endnote w:id="0" w:type="continuationSeparator">
    <w:p w:rsidRDefault="00D96B19" w:rsidP="00D96B19" w:rsidR="00D9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B19" w:rsidP="00D96B19" w:rsidR="00D96B19">
      <w:r>
        <w:separator/>
      </w:r>
    </w:p>
  </w:footnote>
  <w:footnote w:id="0" w:type="continuationSeparator">
    <w:p w:rsidRDefault="00D96B19" w:rsidP="00D96B19" w:rsidR="00D96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4885759"/>
      <w:docPartObj>
        <w:docPartGallery w:val="Page Numbers (Top of Page)"/>
        <w:docPartUnique/>
      </w:docPartObj>
    </w:sdtPr>
    <w:sdtEndPr/>
    <w:sdtContent>
      <w:p w:rsidRDefault="00D96B19" w:rsidP="00D96B19" w:rsidR="00D96B19">
        <w:pPr>
          <w:jc w:val="right"/>
          <w:rPr>
            <w:b/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BA6">
          <w:rPr>
            <w:noProof/>
          </w:rPr>
          <w:t>1</w:t>
        </w:r>
        <w:r>
          <w:fldChar w:fldCharType="end"/>
        </w:r>
        <w:r>
          <w:t xml:space="preserve">                                      </w:t>
        </w:r>
        <w:r>
          <w:rPr>
            <w:b/>
            <w:sz w:val="22"/>
            <w:szCs w:val="22"/>
          </w:rPr>
          <w:t>Posl. br. 6-St.72/2016-7</w:t>
        </w:r>
      </w:p>
      <w:p w:rsidRDefault="004E3BA6" w:rsidR="00D96B19">
        <w:pPr>
          <w:pStyle w:val="Zaglavlje"/>
          <w:jc w:val="center"/>
        </w:pPr>
      </w:p>
    </w:sdtContent>
  </w:sdt>
  <w:p w:rsidRDefault="00D96B19" w:rsidR="00D96B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AD8"/>
    <w:rsid w:val="00076AD8"/>
    <w:rsid w:val="000E172A"/>
    <w:rsid w:val="004E3BA6"/>
    <w:rsid w:val="00D9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B1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96B1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D96B19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B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B1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B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B19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B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B19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B1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96B1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D96B19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B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B1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B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B19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B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B19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B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7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za savjetovanje d.o.o.</izvorni_sadrzaj>
    <derivirana_varijabla naziv="DomainObject.Predmet.ProtustrankaFormated_1">  SOLUTIO za savjetovanje d.o.o.</derivirana_varijabla>
  </DomainObject.Predmet.ProtustrankaFormated>
  <DomainObject.Predmet.ProtustrankaFormatedOIB>
    <izvorni_sadrzaj>  SOLUTIO za savjetovanje d.o.o., OIB 99331386996</izvorni_sadrzaj>
    <derivirana_varijabla naziv="DomainObject.Predmet.ProtustrankaFormatedOIB_1">  SOLUTIO za savjetovanje d.o.o., OIB 99331386996</derivirana_varijabla>
  </DomainObject.Predmet.ProtustrankaFormatedOIB>
  <DomainObject.Predmet.ProtustrankaFormatedWithAdress>
    <izvorni_sadrzaj> SOLUTIO za savjetovanje d.o.o., Blato, Prigradica/bb, 20271 Blato</izvorni_sadrzaj>
    <derivirana_varijabla naziv="DomainObject.Predmet.ProtustrankaFormatedWithAdress_1"> SOLUTIO za savjetovanje d.o.o., Blato, Prigradica/bb, 20271 Blato</derivirana_varijabla>
  </DomainObject.Predmet.ProtustrankaFormatedWithAdress>
  <DomainObject.Predmet.ProtustrankaFormatedWithAdressOIB>
    <izvorni_sadrzaj> SOLUTIO za savjetovanje d.o.o., OIB 99331386996, Blato, Prigradica/bb, 20271 Blato</izvorni_sadrzaj>
    <derivirana_varijabla naziv="DomainObject.Predmet.ProtustrankaFormatedWithAdressOIB_1"> SOLUTIO za savjetovanje d.o.o., OIB 99331386996, Blato, Prigradica/bb, 20271 Blato</derivirana_varijabla>
  </DomainObject.Predmet.ProtustrankaFormatedWithAdressOIB>
  <DomainObject.Predmet.ProtustrankaWithAdress>
    <izvorni_sadrzaj>SOLUTIO za savjetovanje d.o.o. Blato, Prigradica/bb, 20271 Blato</izvorni_sadrzaj>
    <derivirana_varijabla naziv="DomainObject.Predmet.ProtustrankaWithAdress_1">SOLUTIO za savjetovanje d.o.o. Blato, Prigradica/bb, 20271 Blato</derivirana_varijabla>
  </DomainObject.Predmet.ProtustrankaWithAdress>
  <DomainObject.Predmet.ProtustrankaWithAdressOIB>
    <izvorni_sadrzaj>SOLUTIO za savjetovanje d.o.o., OIB 99331386996, Blato, Prigradica/bb, 20271 Blato</izvorni_sadrzaj>
    <derivirana_varijabla naziv="DomainObject.Predmet.ProtustrankaWithAdressOIB_1">SOLUTIO za savjetovanje d.o.o., OIB 99331386996, Blato, Prigradica/bb, 20271 Blato</derivirana_varijabla>
  </DomainObject.Predmet.ProtustrankaWithAdressOIB>
  <DomainObject.Predmet.ProtustrankaNazivFormated>
    <izvorni_sadrzaj>SOLUTIO za savjetovanje d.o.o.</izvorni_sadrzaj>
    <derivirana_varijabla naziv="DomainObject.Predmet.ProtustrankaNazivFormated_1">SOLUTIO za savjetovanje d.o.o.</derivirana_varijabla>
  </DomainObject.Predmet.ProtustrankaNazivFormated>
  <DomainObject.Predmet.ProtustrankaNazivFormatedOIB>
    <izvorni_sadrzaj>SOLUTIO za savjetovanje d.o.o., OIB 99331386996</izvorni_sadrzaj>
    <derivirana_varijabla naziv="DomainObject.Predmet.ProtustrankaNazivFormatedOIB_1">SOLUTIO za savjetovanje d.o.o., OIB 99331386996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127895.64</izvorni_sadrzaj>
    <derivirana_varijabla naziv="DomainObject.Predmet.TrenutnaVrijednost_1">127895.64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SOLUTIO za savjetovanje d.o.o.</item>
    </izvorni_sadrzaj>
    <derivirana_varijabla naziv="DomainObject.Predmet.ProtuStrankaListFormated_1">
      <item>SOLUTIO za savjetovanje d.o.o.</item>
    </derivirana_varijabla>
  </DomainObject.Predmet.ProtuStrankaListFormated>
  <DomainObject.Predmet.ProtuStrankaListFormatedOIB>
    <izvorni_sadrzaj>
      <item>SOLUTIO za savjetovanje d.o.o., OIB 99331386996</item>
    </izvorni_sadrzaj>
    <derivirana_varijabla naziv="DomainObject.Predmet.ProtuStrankaListFormatedOIB_1">
      <item>SOLUTIO za savjetovanje d.o.o., OIB 99331386996</item>
    </derivirana_varijabla>
  </DomainObject.Predmet.ProtuStrankaListFormatedOIB>
  <DomainObject.Predmet.ProtuStrankaListFormatedWithAdress>
    <izvorni_sadrzaj>
      <item>SOLUTIO za savjetovanje d.o.o., Blato, Prigradica/bb, 20271 Blato</item>
    </izvorni_sadrzaj>
    <derivirana_varijabla naziv="DomainObject.Predmet.ProtuStrankaListFormatedWithAdress_1">
      <item>SOLUTIO za savjetovanje d.o.o., Blato, Prigradica/bb, 20271 Blato</item>
    </derivirana_varijabla>
  </DomainObject.Predmet.ProtuStrankaListFormatedWithAdress>
  <DomainObject.Predmet.ProtuStrankaListFormatedWithAdressOIB>
    <izvorni_sadrzaj>
      <item>SOLUTIO za savjetovanje d.o.o., OIB 99331386996, Blato, Prigradica/bb, 20271 Blato</item>
    </izvorni_sadrzaj>
    <derivirana_varijabla naziv="DomainObject.Predmet.ProtuStrankaListFormatedWithAdressOIB_1">
      <item>SOLUTIO za savjetovanje d.o.o., OIB 99331386996, Blato, Prigradica/bb, 20271 Blato</item>
    </derivirana_varijabla>
  </DomainObject.Predmet.ProtuStrankaListFormatedWithAdressOIB>
  <DomainObject.Predmet.ProtuStrankaListNazivFormated>
    <izvorni_sadrzaj>
      <item>SOLUTIO za savjetovanje d.o.o.</item>
    </izvorni_sadrzaj>
    <derivirana_varijabla naziv="DomainObject.Predmet.ProtuStrankaListNazivFormated_1">
      <item>SOLUTIO za savjetovanje d.o.o.</item>
    </derivirana_varijabla>
  </DomainObject.Predmet.ProtuStrankaListNazivFormated>
  <DomainObject.Predmet.ProtuStrankaListNazivFormatedOIB>
    <izvorni_sadrzaj>
      <item>SOLUTIO za savjetovanje d.o.o., OIB 99331386996</item>
    </izvorni_sadrzaj>
    <derivirana_varijabla naziv="DomainObject.Predmet.ProtuStrankaListNazivFormatedOIB_1">
      <item>SOLUTIO za savjetovanje d.o.o., OIB 99331386996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SOLUTIO za savjetovanje d.o.o.</izvorni_sadrzaj>
    <derivirana_varijabla naziv="DomainObject.Predmet.ProtustrankaIDrugi_1">SOLUTIO za savjetovanje d.o.o.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SOLUTIO za savjetovanje d.o.o., OIB 99331386996, Blato, Prigradica/bb, 20271 Blato</izvorni_sadrzaj>
    <derivirana_varijabla naziv="DomainObject.Predmet.ProtustrankaIDrugiAdressOIB_1">SOLUTIO za savjetovanje d.o.o., OIB 99331386996, Blato, Prigradica/bb,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SOLUTIO za savjetovanje d.o.o.</item>
    </izvorni_sadrzaj>
    <derivirana_varijabla naziv="DomainObject.Predmet.SudioniciListNaziv_1">
      <item>FINA RC SPLIT, PODRUŽNICA DUBROVNIK</item>
      <item>SOLUTIO za savjetovanje d.o.o.</item>
    </derivirana_varijabla>
  </DomainObject.Predmet.SudioniciListNaziv>
  <DomainObject.Predmet.SudioniciListAdressOIB>
    <izvorni_sadrzaj>
      <item>FINA RC SPLIT, PODRUŽNICA DUBROVNIK, OIB 85821130368, VUKOVARSKA 2,20000 Dubrovnik</item>
      <item>SOLUTIO za savjetovanje d.o.o., OIB 99331386996, Blato, Prigradica/bb,20271 Blato</item>
    </izvorni_sadrzaj>
    <derivirana_varijabla naziv="DomainObject.Predmet.SudioniciListAdressOIB_1">
      <item>FINA RC SPLIT, PODRUŽNICA DUBROVNIK, OIB 85821130368, VUKOVARSKA 2,20000 Dubrovnik</item>
      <item>SOLUTIO za savjetovanje d.o.o., OIB 99331386996, Blato, Prigradica/bb,20271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99331386996</item>
    </izvorni_sadrzaj>
    <derivirana_varijabla naziv="DomainObject.Predmet.SudioniciListNazivOIB_1">
      <item>, OIB 85821130368</item>
      <item>, OIB 99331386996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710</properties:Words>
  <properties:Characters>3932</properties:Characters>
  <properties:Lines>101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2016-05-02T13:10:00Z</dcterms:created>
  <dc:creator>Mirjana Mihović</dc:creator>
  <cp:lastModifiedBy>Mirjana Mihović</cp:lastModifiedBy>
  <cp:lastPrinted>2016-05-02T13:10:00Z</cp:lastPrinted>
  <dcterms:modified xmlns:xsi="http://www.w3.org/2001/XMLSchema-instance" xsi:type="dcterms:W3CDTF">2016-05-02T13:11:00Z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