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a3ab" w14:paraId="3e6a3a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845452">
        <w:t>232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845452">
        <w:t xml:space="preserve">A.G. NISKO </w:t>
      </w:r>
      <w:r w:rsidR="001B339D">
        <w:t>d.o.o.,</w:t>
      </w:r>
      <w:r w:rsidR="00845452">
        <w:t xml:space="preserve"> Nisko, Nisko bb</w:t>
      </w:r>
      <w:r w:rsidR="00297AA2">
        <w:t xml:space="preserve">, </w:t>
      </w:r>
      <w:r w:rsidR="00F06DE1">
        <w:t>OIB</w:t>
      </w:r>
      <w:r w:rsidR="00845452">
        <w:t>: 45132085071</w:t>
      </w:r>
      <w:r w:rsidR="00107752">
        <w:t xml:space="preserve">, </w:t>
      </w:r>
      <w:r w:rsidR="00845452">
        <w:t>MBS: 060220504</w:t>
      </w:r>
      <w:r w:rsidR="00297AA2">
        <w:t xml:space="preserve">, </w:t>
      </w:r>
      <w:r w:rsidR="00191167">
        <w:t>dana 24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845452" w:rsidRPr="00845452">
        <w:t xml:space="preserve">A.G. NISKO d.o.o., Nisko, Nisko bb, OIB: 45132085071, MBS: 060220504,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45452">
        <w:t xml:space="preserve"> razdoblju od 1122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845452">
        <w:t xml:space="preserve"> 16.286,91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845452">
        <w:t>3. ST-1232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191167" w:rsidP="00F576EC" w:rsidR="008922FD">
      <w:pPr>
        <w:jc w:val="center"/>
      </w:pPr>
      <w:r>
        <w:t>U Splitu, 24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C5AFA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33009"/>
    <w:rsid w:val="00985998"/>
    <w:rsid w:val="0099770D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7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St-1232/2015</izvorni_sadrzaj>
    <derivirana_varijabla naziv="DomainObject.Predmet.OznakaBroj_1">St-1232/2015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 NISKO trgovina, turizam, ugostiteljstvo, proizvodnja i usluge, d.o.o.</izvorni_sadrzaj>
    <derivirana_varijabla naziv="DomainObject.Predmet.ProtustrankaFormated_1">  A.G. NISKO trgovina, turizam, ugostiteljstvo, proizvodnja i usluge, d.o.o.</derivirana_varijabla>
  </DomainObject.Predmet.ProtustrankaFormated>
  <DomainObject.Predmet.ProtustrankaFormatedOIB>
    <izvorni_sadrzaj>  A.G. NISKO trgovina, turizam, ugostiteljstvo, proizvodnja i usluge, d.o.o., OIB 45132085071</izvorni_sadrzaj>
    <derivirana_varijabla naziv="DomainObject.Predmet.ProtustrankaFormatedOIB_1">  A.G. NISKO trgovina, turizam, ugostiteljstvo, proizvodnja i usluge, d.o.o., OIB 45132085071</derivirana_varijabla>
  </DomainObject.Predmet.ProtustrankaFormatedOIB>
  <DomainObject.Predmet.ProtustrankaFormatedWithAdress>
    <izvorni_sadrzaj> A.G. NISKO trgovina, turizam, ugostiteljstvo, proizvodnja i usluge, d.o.o., Nisko/bb, 21202 Nisko</izvorni_sadrzaj>
    <derivirana_varijabla naziv="DomainObject.Predmet.ProtustrankaFormatedWithAdress_1"> A.G. NISKO trgovina, turizam, ugostiteljstvo, proizvodnja i usluge, d.o.o., Nisko/bb, 21202 Nisko</derivirana_varijabla>
  </DomainObject.Predmet.ProtustrankaFormatedWithAdress>
  <DomainObject.Predmet.ProtustrankaFormatedWithAdressOIB>
    <izvorni_sadrzaj> A.G. NISKO trgovina, turizam, ugostiteljstvo, proizvodnja i usluge, d.o.o., OIB 45132085071, Nisko/bb, 21202 Nisko</izvorni_sadrzaj>
    <derivirana_varijabla naziv="DomainObject.Predmet.ProtustrankaFormatedWithAdressOIB_1"> A.G. NISKO trgovina, turizam, ugostiteljstvo, proizvodnja i usluge, d.o.o., OIB 45132085071, Nisko/bb, 21202 Nisko</derivirana_varijabla>
  </DomainObject.Predmet.ProtustrankaFormatedWithAdressOIB>
  <DomainObject.Predmet.ProtustrankaWithAdress>
    <izvorni_sadrzaj>A.G. NISKO trgovina, turizam, ugostiteljstvo, proizvodnja i usluge, d.o.o. Nisko/bb, 21202 Nisko</izvorni_sadrzaj>
    <derivirana_varijabla naziv="DomainObject.Predmet.ProtustrankaWithAdress_1">A.G. NISKO trgovina, turizam, ugostiteljstvo, proizvodnja i usluge, d.o.o. Nisko/bb, 21202 Nisko</derivirana_varijabla>
  </DomainObject.Predmet.ProtustrankaWithAdress>
  <DomainObject.Predmet.ProtustrankaWithAdressOIB>
    <izvorni_sadrzaj>A.G. NISKO trgovina, turizam, ugostiteljstvo, proizvodnja i usluge, d.o.o., OIB 45132085071, Nisko/bb, 21202 Nisko</izvorni_sadrzaj>
    <derivirana_varijabla naziv="DomainObject.Predmet.ProtustrankaWithAdressOIB_1">A.G. NISKO trgovina, turizam, ugostiteljstvo, proizvodnja i usluge, d.o.o., OIB 45132085071, Nisko/bb, 21202 Nisko</derivirana_varijabla>
  </DomainObject.Predmet.ProtustrankaWithAdressOIB>
  <DomainObject.Predmet.ProtustrankaNazivFormated>
    <izvorni_sadrzaj>A.G. NISKO trgovina, turizam, ugostiteljstvo, proizvodnja i usluge, d.o.o.</izvorni_sadrzaj>
    <derivirana_varijabla naziv="DomainObject.Predmet.ProtustrankaNazivFormated_1">A.G. NISKO trgovina, turizam, ugostiteljstvo, proizvodnja i usluge, d.o.o.</derivirana_varijabla>
  </DomainObject.Predmet.ProtustrankaNazivFormated>
  <DomainObject.Predmet.ProtustrankaNazivFormatedOIB>
    <izvorni_sadrzaj>A.G. NISKO trgovina, turizam, ugostiteljstvo, proizvodnja i usluge, d.o.o., OIB 45132085071</izvorni_sadrzaj>
    <derivirana_varijabla naziv="DomainObject.Predmet.ProtustrankaNazivFormatedOIB_1">A.G. NISKO trgovina, turizam, ugostiteljstvo, proizvodnja i usluge, d.o.o., OIB 45132085071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16286.91</izvorni_sadrzaj>
    <derivirana_varijabla naziv="DomainObject.Predmet.TrenutnaVrijednost_1">16286.91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A.G. NISKO trgovina, turizam, ugostiteljstvo, proizvodnja i usluge, d.o.o.</item>
    </izvorni_sadrzaj>
    <derivirana_varijabla naziv="DomainObject.Predmet.ProtuStrankaListFormated_1">
      <item>A.G. NISKO trgovina, turizam, ugostiteljstvo, proizvodnja i usluge, d.o.o.</item>
    </derivirana_varijabla>
  </DomainObject.Predmet.ProtuStrankaListFormated>
  <DomainObject.Predmet.ProtuStrankaListFormatedOIB>
    <izvorni_sadrzaj>
      <item>A.G. NISKO trgovina, turizam, ugostiteljstvo, proizvodnja i usluge, d.o.o., OIB 45132085071</item>
    </izvorni_sadrzaj>
    <derivirana_varijabla naziv="DomainObject.Predmet.ProtuStrankaListFormatedOIB_1">
      <item>A.G. NISKO trgovina, turizam, ugostiteljstvo, proizvodnja i usluge, d.o.o., OIB 45132085071</item>
    </derivirana_varijabla>
  </DomainObject.Predmet.ProtuStrankaListFormatedOIB>
  <DomainObject.Predmet.ProtuStrankaListFormatedWithAdress>
    <izvorni_sadrzaj>
      <item>A.G. NISKO trgovina, turizam, ugostiteljstvo, proizvodnja i usluge, d.o.o., Nisko/bb, 21202 Nisko</item>
    </izvorni_sadrzaj>
    <derivirana_varijabla naziv="DomainObject.Predmet.ProtuStrankaListFormatedWithAdress_1">
      <item>A.G. NISKO trgovina, turizam, ugostiteljstvo, proizvodnja i usluge, d.o.o., Nisko/bb, 21202 Nisko</item>
    </derivirana_varijabla>
  </DomainObject.Predmet.ProtuStrankaListFormatedWithAdress>
  <DomainObject.Predmet.ProtuStrankaListFormatedWithAdressOIB>
    <izvorni_sadrzaj>
      <item>A.G. NISKO trgovina, turizam, ugostiteljstvo, proizvodnja i usluge, d.o.o., OIB 45132085071, Nisko/bb, 21202 Nisko</item>
    </izvorni_sadrzaj>
    <derivirana_varijabla naziv="DomainObject.Predmet.ProtuStrankaListFormatedWithAdressOIB_1">
      <item>A.G. NISKO trgovina, turizam, ugostiteljstvo, proizvodnja i usluge, d.o.o., OIB 45132085071, Nisko/bb, 21202 Nisko</item>
    </derivirana_varijabla>
  </DomainObject.Predmet.ProtuStrankaListFormatedWithAdressOIB>
  <DomainObject.Predmet.ProtuStrankaListNazivFormated>
    <izvorni_sadrzaj>
      <item>A.G. NISKO trgovina, turizam, ugostiteljstvo, proizvodnja i usluge, d.o.o.</item>
    </izvorni_sadrzaj>
    <derivirana_varijabla naziv="DomainObject.Predmet.ProtuStrankaListNazivFormated_1">
      <item>A.G. NISKO trgovina, turizam, ugostiteljstvo, proizvodnja i usluge, d.o.o.</item>
    </derivirana_varijabla>
  </DomainObject.Predmet.ProtuStrankaListNazivFormated>
  <DomainObject.Predmet.ProtuStrankaListNazivFormatedOIB>
    <izvorni_sadrzaj>
      <item>A.G. NISKO trgovina, turizam, ugostiteljstvo, proizvodnja i usluge, d.o.o., OIB 45132085071</item>
    </izvorni_sadrzaj>
    <derivirana_varijabla naziv="DomainObject.Predmet.ProtuStrankaListNazivFormatedOIB_1">
      <item>A.G. NISKO trgovina, turizam, ugostiteljstvo, proizvodnja i usluge, d.o.o., OIB 45132085071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A.G. NISKO trgovina, turizam, ugostiteljstvo, proizvodnja i usluge, d.o.o.</izvorni_sadrzaj>
    <derivirana_varijabla naziv="DomainObject.Predmet.ProtustrankaIDrugi_1">A.G. NISKO trgovina, turizam, ugostiteljstvo, proizvodnja i usluge,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A.G. NISKO trgovina, turizam, ugostiteljstvo, proizvodnja i usluge, d.o.o., OIB 45132085071, Nisko/bb, 21202 Nisko</izvorni_sadrzaj>
    <derivirana_varijabla naziv="DomainObject.Predmet.ProtustrankaIDrugiAdressOIB_1">A.G. NISKO trgovina, turizam, ugostiteljstvo, proizvodnja i usluge, d.o.o., OIB 45132085071, Nisko/bb, 21202 Nisko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A.G. NISKO trgovina, turizam, ugostiteljstvo, proizvodnja i usluge, d.o.o.</item>
      <item>FINANCIJSKA AGENCIJA, RC SPLIT</item>
    </izvorni_sadrzaj>
    <derivirana_varijabla naziv="DomainObject.Predmet.SudioniciListNaziv_1">
      <item>A.G. NISKO trgovina, turizam, ugostiteljstvo, proizvodnja i usluge, d.o.o.</item>
      <item>FINANCIJSKA AGENCIJA, RC SPLIT</item>
    </derivirana_varijabla>
  </DomainObject.Predmet.SudioniciListNaziv>
  <DomainObject.Predmet.SudioniciListAdressOIB>
    <izvorni_sadrzaj>
      <item>A.G. NISKO trgovina, turizam, ugostiteljstvo, proizvodnja i usluge, d.o.o., OIB 45132085071, Nisko/bb,21202 Nisko</item>
      <item>FINANCIJSKA AGENCIJA, RC SPLIT, OIB 85821130368, Mažuranićevo šetalište 24 b,21000 Split</item>
    </izvorni_sadrzaj>
    <derivirana_varijabla naziv="DomainObject.Predmet.SudioniciListAdressOIB_1">
      <item>A.G. NISKO trgovina, turizam, ugostiteljstvo, proizvodnja i usluge, d.o.o., OIB 45132085071, Nisko/bb,21202 Nisko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45132085071</item>
      <item>, OIB 85821130368</item>
    </izvorni_sadrzaj>
    <derivirana_varijabla naziv="DomainObject.Predmet.SudioniciListNazivOIB_1">
      <item>, OIB 45132085071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2015-11-24T08:06:00Z</dcterms:created>
  <dc:creator>Lari Glavaš</dc:creator>
  <cp:lastModifiedBy>Lari Glavaš</cp:lastModifiedBy>
  <cp:lastPrinted>2015-11-24T08:06:00Z</cp:lastPrinted>
  <dcterms:modified xmlns:xsi="http://www.w3.org/2001/XMLSchema-instance" xsi:type="dcterms:W3CDTF">2015-11-24T08:07:00Z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