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c426" w14:paraId="fa7c426" w:rsidRDefault="009A61E9" w:rsidP="009A61E9" w:rsidR="009A61E9">
      <w:pPr>
        <w:jc w:val="right"/>
        <w:outlineLvl w:val="0"/>
        <w15:collapsed w:val="false"/>
      </w:pPr>
      <w:r>
        <w:t>Poslovni broj: 6 St-1022/16-3</w:t>
      </w:r>
    </w:p>
    <w:p w:rsidRDefault="009A61E9" w:rsidP="009A61E9" w:rsidR="009A61E9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1230" cx="72390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123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1E9" w:rsidP="009A61E9" w:rsidR="009A61E9">
      <w:r>
        <w:t xml:space="preserve">         REPUBLIKA HRVATSKA</w:t>
      </w:r>
    </w:p>
    <w:p w:rsidRDefault="009A61E9" w:rsidP="009A61E9" w:rsidR="009A61E9">
      <w:r>
        <w:t xml:space="preserve"> TRGOVAČKI SUD U VARAŽDINU</w:t>
      </w:r>
    </w:p>
    <w:p w:rsidRDefault="009A61E9" w:rsidP="009A61E9" w:rsidR="009A61E9">
      <w:pPr>
        <w:ind w:firstLine="720"/>
      </w:pPr>
      <w:r>
        <w:t xml:space="preserve">         B. Radić 2</w:t>
      </w:r>
    </w:p>
    <w:p w:rsidRDefault="009A61E9" w:rsidP="009A61E9" w:rsidR="009A61E9">
      <w:pPr>
        <w:jc w:val="center"/>
      </w:pPr>
    </w:p>
    <w:p w:rsidRDefault="009A61E9" w:rsidP="009A61E9" w:rsidR="009A61E9">
      <w:pPr>
        <w:jc w:val="center"/>
      </w:pPr>
    </w:p>
    <w:p w:rsidRDefault="009A61E9" w:rsidP="009A61E9" w:rsidR="009A61E9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NAVIGATIO F j.d.o.o., OIB: 34634006802, sa sjedištem u Vladimira Nazora 26, 40000 </w:t>
      </w:r>
      <w:proofErr w:type="spellStart"/>
      <w:r>
        <w:t>Mihovljan</w:t>
      </w:r>
      <w:proofErr w:type="spellEnd"/>
      <w:r>
        <w:t xml:space="preserve"> dana 3. listopada 2016. godine, temeljem čl. 430. Stečajnog zakona ("Narodne novine" 71/15, u daljnjem tekstu SZ) objavljuje slijedeći</w:t>
      </w:r>
    </w:p>
    <w:p w:rsidRDefault="009A61E9" w:rsidP="009A61E9" w:rsidR="009A61E9">
      <w:pPr>
        <w:jc w:val="both"/>
      </w:pPr>
    </w:p>
    <w:p w:rsidRDefault="009A61E9" w:rsidP="009A61E9" w:rsidR="009A61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A61E9" w:rsidP="009A61E9" w:rsidR="009A61E9">
      <w:pPr>
        <w:jc w:val="both"/>
      </w:pPr>
    </w:p>
    <w:p w:rsidRDefault="009A61E9" w:rsidP="009A61E9" w:rsidR="009A61E9">
      <w:pPr>
        <w:jc w:val="both"/>
        <w:rPr>
          <w:lang w:val="en-US"/>
        </w:rPr>
      </w:pPr>
      <w:r>
        <w:tab/>
        <w:t xml:space="preserve">I/ Utvrđuje se da ukupni iznos evidentiranog duga dužnika NAVIGATIO F j.d.o.o., OIB: 34634006802, sa sjedištem u Vladimira Nazora 26, 40000 </w:t>
      </w:r>
      <w:proofErr w:type="spellStart"/>
      <w:r>
        <w:t>Mihovljan</w:t>
      </w:r>
      <w:proofErr w:type="spellEnd"/>
      <w:r>
        <w:t>, iznosi 6.440,22 kn.</w:t>
      </w:r>
    </w:p>
    <w:p w:rsidRDefault="009A61E9" w:rsidP="009A61E9" w:rsidR="009A61E9">
      <w:pPr>
        <w:jc w:val="both"/>
      </w:pPr>
    </w:p>
    <w:p w:rsidRDefault="009A61E9" w:rsidP="009A61E9" w:rsidR="009A61E9">
      <w:pPr>
        <w:jc w:val="both"/>
      </w:pPr>
      <w:r>
        <w:tab/>
        <w:t xml:space="preserve">II/ Poziva se osoba ovlaštena za zastupanje dužnika Marina Bajić-Petković, OIB: 44360688019, Meštrovićev trg 6, Zagreb,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A61E9" w:rsidP="009A61E9" w:rsidR="009A61E9">
      <w:pPr>
        <w:jc w:val="both"/>
      </w:pPr>
    </w:p>
    <w:p w:rsidRDefault="009A61E9" w:rsidP="009A61E9" w:rsidR="009A61E9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A61E9" w:rsidP="009A61E9" w:rsidR="009A61E9">
      <w:pPr>
        <w:jc w:val="both"/>
      </w:pPr>
    </w:p>
    <w:p w:rsidRDefault="009A61E9" w:rsidP="009A61E9" w:rsidR="009A61E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A61E9" w:rsidP="009A61E9" w:rsidR="009A61E9">
      <w:pPr>
        <w:ind w:firstLine="720"/>
        <w:jc w:val="both"/>
      </w:pPr>
    </w:p>
    <w:p w:rsidRDefault="009A61E9" w:rsidP="009A61E9" w:rsidR="009A61E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A61E9" w:rsidP="009A61E9" w:rsidR="009A61E9">
      <w:pPr>
        <w:outlineLvl w:val="0"/>
      </w:pP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  <w:r>
        <w:t>Obrazloženje</w:t>
      </w:r>
    </w:p>
    <w:p w:rsidRDefault="009A61E9" w:rsidP="009A61E9" w:rsidR="009A61E9">
      <w:pPr>
        <w:outlineLvl w:val="0"/>
      </w:pPr>
    </w:p>
    <w:p w:rsidRDefault="009A61E9" w:rsidP="009A61E9" w:rsidR="009A61E9">
      <w:pPr>
        <w:jc w:val="both"/>
        <w:outlineLvl w:val="0"/>
      </w:pPr>
      <w:r>
        <w:tab/>
        <w:t xml:space="preserve">Dana 16. rujna 2016. godine, predlagatelj Financijska agencija, Regionalni centar Zagreb Podružnica Varaždin, podnio je prijedlog za otvaranje stečajnog postupka nad dužnikom NAVIGATIO F j.d.o.o., OIB: 34634006802, sa sjedištem u Vladimira Nazora 26, 40000 </w:t>
      </w:r>
      <w:proofErr w:type="spellStart"/>
      <w:r>
        <w:t>Mihovljan</w:t>
      </w:r>
      <w:proofErr w:type="spellEnd"/>
      <w:r>
        <w:t>, navodeći da dužnik na dan 14. rujna 2016. u Očevidniku redoslijeda osnova za plaćanje ima evidentirane neizvršene osnove za plaćanje u ukupnom iznosu od 6.440,22 kn te da dužnik nema zaposlenih.</w:t>
      </w:r>
    </w:p>
    <w:p w:rsidRDefault="009A61E9" w:rsidP="009A61E9" w:rsidR="009A61E9">
      <w:pPr>
        <w:jc w:val="both"/>
        <w:outlineLvl w:val="0"/>
      </w:pPr>
    </w:p>
    <w:p w:rsidRDefault="009A61E9" w:rsidP="009A61E9" w:rsidR="009A61E9">
      <w:pPr>
        <w:jc w:val="both"/>
        <w:outlineLvl w:val="0"/>
      </w:pPr>
      <w:r>
        <w:tab/>
        <w:t>Stoga je sud sukladno čl. 430. i 431. SZ-a, odlučio kao u izreci.</w:t>
      </w:r>
    </w:p>
    <w:p w:rsidRDefault="009A61E9" w:rsidP="009A61E9" w:rsidR="009A61E9">
      <w:pPr>
        <w:jc w:val="both"/>
        <w:outlineLvl w:val="0"/>
      </w:pP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  <w:r>
        <w:t>U Varaždinu, 3. listopada 2016. godine.</w:t>
      </w: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A61E9" w:rsidP="009A61E9" w:rsidR="009A61E9">
      <w:pPr>
        <w:jc w:val="center"/>
        <w:outlineLvl w:val="0"/>
      </w:pPr>
    </w:p>
    <w:p w:rsidRDefault="009A61E9" w:rsidP="009A61E9" w:rsidR="009A61E9">
      <w:pPr>
        <w:ind w:firstLine="720" w:left="3600"/>
        <w:jc w:val="center"/>
        <w:outlineLvl w:val="0"/>
      </w:pPr>
      <w:r>
        <w:t>Sudac</w:t>
      </w:r>
    </w:p>
    <w:p w:rsidRDefault="009A61E9" w:rsidP="009A61E9" w:rsidR="009A61E9">
      <w:pPr>
        <w:ind w:firstLine="720" w:left="3600"/>
        <w:jc w:val="center"/>
        <w:outlineLvl w:val="0"/>
      </w:pPr>
    </w:p>
    <w:p w:rsidRDefault="009A61E9" w:rsidP="009A61E9" w:rsidR="009A61E9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BE04BC">
        <w:t>, v.r.</w:t>
      </w:r>
      <w:bookmarkStart w:name="_GoBack" w:id="0"/>
      <w:bookmarkEnd w:id="0"/>
    </w:p>
    <w:p w:rsidRDefault="009A61E9" w:rsidP="009A61E9" w:rsidR="009A61E9">
      <w:pPr>
        <w:ind w:firstLine="720" w:left="3600"/>
        <w:jc w:val="center"/>
        <w:outlineLvl w:val="0"/>
      </w:pPr>
    </w:p>
    <w:p w:rsidRDefault="009A61E9" w:rsidP="009A61E9" w:rsidR="009A61E9">
      <w:pPr>
        <w:outlineLvl w:val="0"/>
      </w:pPr>
    </w:p>
    <w:p w:rsidRDefault="009A61E9" w:rsidP="009A61E9" w:rsidR="009A61E9">
      <w:pPr>
        <w:outlineLvl w:val="0"/>
      </w:pPr>
    </w:p>
    <w:p w:rsidRDefault="009A61E9" w:rsidP="009A61E9" w:rsidR="009A61E9">
      <w:pPr>
        <w:outlineLvl w:val="0"/>
      </w:pPr>
    </w:p>
    <w:p w:rsidRDefault="009A61E9" w:rsidP="009A61E9" w:rsidR="009A61E9">
      <w:pPr>
        <w:outlineLvl w:val="0"/>
      </w:pPr>
    </w:p>
    <w:p w:rsidRDefault="009A61E9" w:rsidP="009A61E9" w:rsidR="009A61E9">
      <w:pPr>
        <w:outlineLvl w:val="0"/>
      </w:pPr>
      <w:r>
        <w:t>DNA:</w:t>
      </w:r>
    </w:p>
    <w:p w:rsidRDefault="009A61E9" w:rsidP="009A61E9" w:rsidR="009A61E9">
      <w:pPr>
        <w:rPr>
          <w:lang w:val="en-US"/>
        </w:rPr>
      </w:pPr>
    </w:p>
    <w:p w:rsidRDefault="009A61E9" w:rsidP="009A61E9" w:rsidR="009A61E9">
      <w:r>
        <w:t>- e-Oglasna ploča suda</w:t>
      </w:r>
    </w:p>
    <w:p w:rsidRDefault="00DA4F40" w:rsidR="00DA4F40"/>
    <w:sectPr w:rsidR="00DA4F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B81"/>
    <w:rsid w:val="003C5B81"/>
    <w:rsid w:val="009A61E9"/>
    <w:rsid w:val="00BE04BC"/>
    <w:rsid w:val="00DA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61E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61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61E9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4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0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61E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61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61E9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4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15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NAVIGATIO F jednostavno društvo s ograničenom odgovornošću za nautički turizam</izvorni_sadrzaj>
    <derivirana_varijabla naziv="DomainObject.Predmet.ProtustrankaFormated_1">  NAVIGATIO F jednostavno društvo s ograničenom odgovornošću za nautički turizam</derivirana_varijabla>
  </DomainObject.Predmet.ProtustrankaFormated>
  <DomainObject.Predmet.ProtustrankaFormatedOIB>
    <izvorni_sadrzaj>  NAVIGATIO F jednostavno društvo s ograničenom odgovornošću za nautički turizam, OIB 34634006802</izvorni_sadrzaj>
    <derivirana_varijabla naziv="DomainObject.Predmet.ProtustrankaFormatedOIB_1">  NAVIGATIO F jednostavno društvo s ograničenom odgovornošću za nautički turizam, OIB 34634006802</derivirana_varijabla>
  </DomainObject.Predmet.ProtustrankaFormatedOIB>
  <DomainObject.Predmet.ProtustrankaFormatedWithAdress>
    <izvorni_sadrzaj> NAVIGATIO F jednostavno društvo s ograničenom odgovornošću za nautički turizam, Vladimira Nazora 26, 40000 Mihovljan</izvorni_sadrzaj>
    <derivirana_varijabla naziv="DomainObject.Predmet.ProtustrankaFormatedWithAdress_1"> NAVIGATIO F jednostavno društvo s ograničenom odgovornošću za nautički turizam, Vladimira Nazora 26, 40000 Mihovljan</derivirana_varijabla>
  </DomainObject.Predmet.ProtustrankaFormatedWithAdress>
  <DomainObject.Predmet.ProtustrankaFormatedWithAdressOIB>
    <izvorni_sadrzaj> NAVIGATIO F jednostavno društvo s ograničenom odgovornošću za nautički turizam, OIB 34634006802, Vladimira Nazora 26, 40000 Mihovljan</izvorni_sadrzaj>
    <derivirana_varijabla naziv="DomainObject.Predmet.ProtustrankaFormatedWithAdressOIB_1"> NAVIGATIO F jednostavno društvo s ograničenom odgovornošću za nautički turizam, OIB 34634006802, Vladimira Nazora 26, 40000 Mihovljan</derivirana_varijabla>
  </DomainObject.Predmet.ProtustrankaFormatedWithAdressOIB>
  <DomainObject.Predmet.ProtustrankaWithAdress>
    <izvorni_sadrzaj>NAVIGATIO F jednostavno društvo s ograničenom odgovornošću za nautički turizam Vladimira Nazora 26, 40000 Mihovljan</izvorni_sadrzaj>
    <derivirana_varijabla naziv="DomainObject.Predmet.ProtustrankaWithAdress_1">NAVIGATIO F jednostavno društvo s ograničenom odgovornošću za nautički turizam Vladimira Nazora 26, 40000 Mihovljan</derivirana_varijabla>
  </DomainObject.Predmet.ProtustrankaWithAdress>
  <DomainObject.Predmet.ProtustrankaWithAdressOIB>
    <izvorni_sadrzaj>NAVIGATIO F jednostavno društvo s ograničenom odgovornošću za nautički turizam, OIB 34634006802, Vladimira Nazora 26, 40000 Mihovljan</izvorni_sadrzaj>
    <derivirana_varijabla naziv="DomainObject.Predmet.ProtustrankaWithAdressOIB_1">NAVIGATIO F jednostavno društvo s ograničenom odgovornošću za nautički turizam, OIB 34634006802, Vladimira Nazora 26, 40000 Mihovljan</derivirana_varijabla>
  </DomainObject.Predmet.ProtustrankaWithAdressOIB>
  <DomainObject.Predmet.ProtustrankaNazivFormated>
    <izvorni_sadrzaj>NAVIGATIO F jednostavno društvo s ograničenom odgovornošću za nautički turizam</izvorni_sadrzaj>
    <derivirana_varijabla naziv="DomainObject.Predmet.ProtustrankaNazivFormated_1">NAVIGATIO F jednostavno društvo s ograničenom odgovornošću za nautički turizam</derivirana_varijabla>
  </DomainObject.Predmet.ProtustrankaNazivFormated>
  <DomainObject.Predmet.ProtustrankaNazivFormatedOIB>
    <izvorni_sadrzaj>NAVIGATIO F jednostavno društvo s ograničenom odgovornošću za nautički turizam, OIB 34634006802</izvorni_sadrzaj>
    <derivirana_varijabla naziv="DomainObject.Predmet.ProtustrankaNazivFormatedOIB_1">NAVIGATIO F jednostavno društvo s ograničenom odgovornošću za nautički turizam, OIB 34634006802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6440.22</izvorni_sadrzaj>
    <derivirana_varijabla naziv="DomainObject.Predmet.TrenutnaVrijednost_1">6440.22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NAVIGATIO F jednostavno društvo s ograničenom odgovornošću za nautički turizam</item>
    </izvorni_sadrzaj>
    <derivirana_varijabla naziv="DomainObject.Predmet.ProtuStrankaListFormated_1">
      <item>NAVIGATIO F jednostavno društvo s ograničenom odgovornošću za nautički turizam</item>
    </derivirana_varijabla>
  </DomainObject.Predmet.ProtuStrankaListFormated>
  <DomainObject.Predmet.ProtuStrankaListFormatedOIB>
    <izvorni_sadrzaj>
      <item>NAVIGATIO F jednostavno društvo s ograničenom odgovornošću za nautički turizam, OIB 34634006802</item>
    </izvorni_sadrzaj>
    <derivirana_varijabla naziv="DomainObject.Predmet.ProtuStrankaListFormatedOIB_1">
      <item>NAVIGATIO F jednostavno društvo s ograničenom odgovornošću za nautički turizam, OIB 34634006802</item>
    </derivirana_varijabla>
  </DomainObject.Predmet.ProtuStrankaListFormatedOIB>
  <DomainObject.Predmet.ProtuStrankaListFormatedWithAdress>
    <izvorni_sadrzaj>
      <item>NAVIGATIO F jednostavno društvo s ograničenom odgovornošću za nautički turizam, Vladimira Nazora 26, 40000 Mihovljan</item>
    </izvorni_sadrzaj>
    <derivirana_varijabla naziv="DomainObject.Predmet.ProtuStrankaListFormatedWithAdress_1">
      <item>NAVIGATIO F jednostavno društvo s ograničenom odgovornošću za nautički turizam, Vladimira Nazora 26, 40000 Mihovljan</item>
    </derivirana_varijabla>
  </DomainObject.Predmet.ProtuStrankaListFormatedWithAdress>
  <DomainObject.Predmet.ProtuStrankaListFormatedWithAdressOIB>
    <izvorni_sadrzaj>
      <item>NAVIGATIO F jednostavno društvo s ograničenom odgovornošću za nautički turizam, OIB 34634006802, Vladimira Nazora 26, 40000 Mihovljan</item>
    </izvorni_sadrzaj>
    <derivirana_varijabla naziv="DomainObject.Predmet.ProtuStrankaListFormatedWithAdressOIB_1">
      <item>NAVIGATIO F jednostavno društvo s ograničenom odgovornošću za nautički turizam, OIB 34634006802, Vladimira Nazora 26, 40000 Mihovljan</item>
    </derivirana_varijabla>
  </DomainObject.Predmet.ProtuStrankaListFormatedWithAdressOIB>
  <DomainObject.Predmet.ProtuStrankaListNazivFormated>
    <izvorni_sadrzaj>
      <item>NAVIGATIO F jednostavno društvo s ograničenom odgovornošću za nautički turizam</item>
    </izvorni_sadrzaj>
    <derivirana_varijabla naziv="DomainObject.Predmet.ProtuStrankaListNazivFormated_1">
      <item>NAVIGATIO F jednostavno društvo s ograničenom odgovornošću za nautički turizam</item>
    </derivirana_varijabla>
  </DomainObject.Predmet.ProtuStrankaListNazivFormated>
  <DomainObject.Predmet.ProtuStrankaListNazivFormatedOIB>
    <izvorni_sadrzaj>
      <item>NAVIGATIO F jednostavno društvo s ograničenom odgovornošću za nautički turizam, OIB 34634006802</item>
    </izvorni_sadrzaj>
    <derivirana_varijabla naziv="DomainObject.Predmet.ProtuStrankaListNazivFormatedOIB_1">
      <item>NAVIGATIO F jednostavno društvo s ograničenom odgovornošću za nautički turizam, OIB 34634006802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NAVIGATIO F jednostavno društvo s ograničenom odgovornošću za nautički turizam</izvorni_sadrzaj>
    <derivirana_varijabla naziv="DomainObject.Predmet.ProtustrankaIDrugi_1">NAVIGATIO F jednostavno društvo s ograničenom odgovornošću za nautički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NAVIGATIO F jednostavno društvo s ograničenom odgovornošću za nautički turizam, OIB 34634006802, Vladimira Nazora 26, 40000 Mihovljan</izvorni_sadrzaj>
    <derivirana_varijabla naziv="DomainObject.Predmet.ProtustrankaIDrugiAdressOIB_1">NAVIGATIO F jednostavno društvo s ograničenom odgovornošću za nautički turizam, OIB 34634006802, Vladimira Nazora 26,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NAVIGATIO F jednostavno društvo s ograničenom odgovornošću za nautički turizam</item>
      <item>Sudski registar</item>
      <item>e-oglasna ploča</item>
    </izvorni_sadrzaj>
    <derivirana_varijabla naziv="DomainObject.Predmet.SudioniciListNaziv_1">
      <item>Financijska agencija</item>
      <item>NAVIGATIO F jednostavno društvo s ograničenom odgovornošću za nautički turizam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NAVIGATIO F jednostavno društvo s ograničenom odgovornošću za nautički turizam, OIB 34634006802, Vladimira Nazora 26,40000 Mihovljan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NAVIGATIO F jednostavno društvo s ograničenom odgovornošću za nautički turizam, OIB 34634006802, Vladimira Nazora 26,40000 Mihovljan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34634006802</item>
      <item>, OIB null</item>
      <item>, OIB null</item>
    </izvorni_sadrzaj>
    <derivirana_varijabla naziv="DomainObject.Predmet.SudioniciListNazivOIB_1">
      <item>, OIB 85821130368</item>
      <item>, OIB 34634006802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2584</properties:Characters>
  <properties:Lines>77</properties:Lines>
  <properties:Paragraphs>19</properties:Paragraphs>
  <properties:TotalTime>3</properties:TotalTime>
  <properties:ScaleCrop>false</properties:ScaleCrop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2016-09-30T08:48:00Z</dcterms:created>
  <dc:creator>Tea Meister</dc:creator>
  <dc:description/>
  <cp:keywords/>
  <cp:lastModifiedBy>Tea Meister</cp:lastModifiedBy>
  <dcterms:modified xmlns:xsi="http://www.w3.org/2001/XMLSchema-instance" xsi:type="dcterms:W3CDTF">2016-10-03T11:59:00Z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