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d90a" w14:paraId="660d90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4C6B" w:rsidP="00DC4C6B" w:rsidR="00DC4C6B" w:rsidRPr="00DC4C6B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DC4C6B" w:rsidP="00DC4C6B" w:rsidR="00DC4C6B" w:rsidRPr="00DC4C6B">
      <w:pPr>
        <w:spacing w:after="0"/>
        <w:rPr>
          <w:rFonts w:cs="Times New Roman" w:eastAsia="Times New Roman"/>
          <w:b/>
          <w:lang w:eastAsia="hr-HR"/>
        </w:rPr>
      </w:pPr>
      <w:r w:rsidRPr="00DC4C6B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DC4C6B">
        <w:rPr>
          <w:rFonts w:cs="Times New Roman" w:eastAsia="Times New Roman"/>
          <w:b/>
          <w:lang w:eastAsia="hr-HR"/>
        </w:rPr>
        <w:t>Broj: 14. St-1848/2016.</w:t>
      </w:r>
    </w:p>
    <w:p w:rsidRDefault="00DC4C6B" w:rsidP="00DC4C6B" w:rsidR="00DC4C6B" w:rsidRPr="00DC4C6B">
      <w:pPr>
        <w:spacing w:after="0"/>
        <w:rPr>
          <w:rFonts w:cs="Times New Roman" w:eastAsia="Times New Roman"/>
          <w:b/>
          <w:lang w:eastAsia="hr-HR"/>
        </w:rPr>
      </w:pPr>
      <w:r w:rsidRPr="00DC4C6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C4C6B">
        <w:rPr>
          <w:rFonts w:cs="Times New Roman" w:eastAsia="Times New Roman"/>
          <w:b/>
          <w:lang w:eastAsia="hr-HR"/>
        </w:rPr>
        <w:t xml:space="preserve"> </w:t>
      </w:r>
      <w:r w:rsidRPr="00DC4C6B">
        <w:rPr>
          <w:rFonts w:cs="Times New Roman" w:eastAsia="Times New Roman"/>
          <w:lang w:eastAsia="hr-HR"/>
        </w:rPr>
        <w:t xml:space="preserve">                                             (Ex: 14. St-1943/2015).</w:t>
      </w:r>
    </w:p>
    <w:p w:rsidRDefault="00DC4C6B" w:rsidP="00DC4C6B" w:rsidR="00DC4C6B" w:rsidRPr="00DC4C6B">
      <w:pPr>
        <w:spacing w:after="0"/>
        <w:rPr>
          <w:rFonts w:cs="Times New Roman" w:eastAsia="Times New Roman"/>
          <w:b/>
          <w:lang w:eastAsia="hr-HR"/>
        </w:rPr>
      </w:pPr>
      <w:r w:rsidRPr="00DC4C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C4C6B">
        <w:rPr>
          <w:rFonts w:cs="Times New Roman" w:eastAsia="Times New Roman"/>
          <w:b/>
          <w:lang w:eastAsia="hr-HR"/>
        </w:rPr>
        <w:t>Sukoišanska</w:t>
      </w:r>
      <w:proofErr w:type="spellEnd"/>
      <w:r w:rsidRPr="00DC4C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C4C6B">
        <w:rPr>
          <w:rFonts w:cs="Times New Roman" w:eastAsia="Times New Roman"/>
          <w:b/>
          <w:lang w:eastAsia="hr-HR"/>
        </w:rPr>
        <w:t>R E P U B L I K A  H R V A T S K A</w:t>
      </w:r>
    </w:p>
    <w:p w:rsidRDefault="00DC4C6B" w:rsidP="00DC4C6B" w:rsidR="00DC4C6B" w:rsidRPr="00DC4C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4C6B" w:rsidP="00DC4C6B" w:rsidR="00DC4C6B" w:rsidRPr="00DC4C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C4C6B">
        <w:rPr>
          <w:rFonts w:cs="Times New Roman" w:eastAsia="Times New Roman"/>
          <w:b/>
          <w:lang w:eastAsia="hr-HR"/>
        </w:rPr>
        <w:t>Z A K L J U Č A K</w:t>
      </w:r>
    </w:p>
    <w:p w:rsidRDefault="00DC4C6B" w:rsidP="00DC4C6B" w:rsidR="00DC4C6B" w:rsidRPr="00DC4C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b/>
          <w:lang w:eastAsia="hr-HR"/>
        </w:rPr>
        <w:tab/>
      </w:r>
      <w:r w:rsidRPr="00DC4C6B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ĆOSIĆ-IMOTSKI za trgovinu i usluge, d.o.o., Imotski, Fra. Stjepana </w:t>
      </w:r>
      <w:proofErr w:type="spellStart"/>
      <w:r w:rsidRPr="00DC4C6B">
        <w:rPr>
          <w:rFonts w:cs="Times New Roman" w:eastAsia="Times New Roman"/>
          <w:lang w:eastAsia="hr-HR"/>
        </w:rPr>
        <w:t>Vrljića</w:t>
      </w:r>
      <w:proofErr w:type="spellEnd"/>
      <w:r w:rsidRPr="00DC4C6B">
        <w:rPr>
          <w:rFonts w:cs="Times New Roman" w:eastAsia="Times New Roman"/>
          <w:lang w:eastAsia="hr-HR"/>
        </w:rPr>
        <w:t xml:space="preserve"> 5., OIB: 11983008577, 07. srpnja 2017. godine</w:t>
      </w: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center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>z a k l j u č i o    j e</w:t>
      </w:r>
    </w:p>
    <w:p w:rsidRDefault="00DC4C6B" w:rsidP="00DC4C6B" w:rsidR="00DC4C6B" w:rsidRPr="00DC4C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 xml:space="preserve">Poziva se Jozo Ćosić, iz Imotskog, Fra. Stjepana </w:t>
      </w:r>
      <w:proofErr w:type="spellStart"/>
      <w:r w:rsidRPr="00DC4C6B">
        <w:rPr>
          <w:rFonts w:cs="Times New Roman" w:eastAsia="Times New Roman"/>
          <w:lang w:eastAsia="hr-HR"/>
        </w:rPr>
        <w:t>Vrljića</w:t>
      </w:r>
      <w:proofErr w:type="spellEnd"/>
      <w:r w:rsidRPr="00DC4C6B">
        <w:rPr>
          <w:rFonts w:cs="Times New Roman" w:eastAsia="Times New Roman"/>
          <w:lang w:eastAsia="hr-HR"/>
        </w:rPr>
        <w:t xml:space="preserve"> 5, u roku od 20. dana dostaviti ovom Sudu Popis imovine i obveza uvodno navedenog Dužnika i to sadržajno određenog sukladno članku 17, Stečajnog zakona (</w:t>
      </w:r>
      <w:r w:rsidRPr="00DC4C6B">
        <w:rPr>
          <w:rFonts w:cs="Times New Roman" w:eastAsia="Times New Roman"/>
          <w:i/>
          <w:lang w:eastAsia="hr-HR"/>
        </w:rPr>
        <w:t>Narodne novine</w:t>
      </w:r>
      <w:r w:rsidRPr="00DC4C6B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DC4C6B" w:rsidP="00DC4C6B" w:rsidR="00DC4C6B" w:rsidRPr="00DC4C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>U Splitu, 07. srpnja 2017. godine</w:t>
      </w:r>
    </w:p>
    <w:p w:rsidRDefault="00DC4C6B" w:rsidP="00DC4C6B" w:rsidR="00DC4C6B" w:rsidRPr="00DC4C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>S U D A C</w:t>
      </w:r>
    </w:p>
    <w:p w:rsidRDefault="00DC4C6B" w:rsidP="00DC4C6B" w:rsidR="00DC4C6B" w:rsidRPr="00DC4C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>Jozo Ćaleta</w:t>
      </w: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C4C6B" w:rsidP="00DC4C6B" w:rsidR="00DC4C6B" w:rsidRPr="00DC4C6B">
      <w:pPr>
        <w:spacing w:after="0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 xml:space="preserve">DNA:  1)  Jozo Ćosić, Imotski, Fra. Stjepana </w:t>
      </w:r>
      <w:proofErr w:type="spellStart"/>
      <w:r w:rsidRPr="00DC4C6B">
        <w:rPr>
          <w:rFonts w:cs="Times New Roman" w:eastAsia="Times New Roman"/>
          <w:lang w:eastAsia="hr-HR"/>
        </w:rPr>
        <w:t>Vrljića</w:t>
      </w:r>
      <w:proofErr w:type="spellEnd"/>
      <w:r w:rsidRPr="00DC4C6B">
        <w:rPr>
          <w:rFonts w:cs="Times New Roman" w:eastAsia="Times New Roman"/>
          <w:lang w:eastAsia="hr-HR"/>
        </w:rPr>
        <w:t xml:space="preserve"> 5</w:t>
      </w: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 xml:space="preserve">            3) Spis.</w:t>
      </w: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4C6B" w:rsidP="00DC4C6B" w:rsidR="00DC4C6B" w:rsidRPr="00DC4C6B">
      <w:pPr>
        <w:spacing w:after="0"/>
        <w:jc w:val="both"/>
        <w:rPr>
          <w:rFonts w:cs="Times New Roman" w:eastAsia="Times New Roman"/>
          <w:lang w:eastAsia="hr-HR"/>
        </w:rPr>
      </w:pPr>
      <w:r w:rsidRPr="00DC4C6B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DC4C6B" w:rsidP="00DC4C6B" w:rsidR="00AE649C" w:rsidRPr="00B76F3C">
      <w:pPr>
        <w:spacing w:after="0"/>
        <w:jc w:val="both"/>
      </w:pPr>
      <w:r w:rsidRPr="00DC4C6B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4C6B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St-1848/2016-3</izvorni_sadrzaj>
    <derivirana_varijabla naziv="DomainObject.Oznaka_1">St-1848/2016-3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St-1848/2016</izvorni_sadrzaj>
    <derivirana_varijabla naziv="DomainObject.Predmet.OznakaBroj_1">St-1848/2016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ĆOSIĆ-IMOTSKI za trgovinu i usluge d.o.o.</izvorni_sadrzaj>
    <derivirana_varijabla naziv="DomainObject.Predmet.ProtustrankaFormated_1">  ĆOSIĆ-IMOTSKI za trgovinu i usluge d.o.o.</derivirana_varijabla>
  </DomainObject.Predmet.ProtustrankaFormated>
  <DomainObject.Predmet.ProtustrankaFormatedOIB>
    <izvorni_sadrzaj>  ĆOSIĆ-IMOTSKI za trgovinu i usluge d.o.o., OIB 11983008577</izvorni_sadrzaj>
    <derivirana_varijabla naziv="DomainObject.Predmet.ProtustrankaFormatedOIB_1">  ĆOSIĆ-IMOTSKI za trgovinu i usluge d.o.o., OIB 11983008577</derivirana_varijabla>
  </DomainObject.Predmet.ProtustrankaFormatedOIB>
  <DomainObject.Predmet.ProtustrankaFormatedWithAdress>
    <izvorni_sadrzaj> ĆOSIĆ-IMOTSKI za trgovinu i usluge d.o.o., Fra. Stjepana Vrljića 5, 21260 Imotski</izvorni_sadrzaj>
    <derivirana_varijabla naziv="DomainObject.Predmet.ProtustrankaFormatedWithAdress_1"> ĆOSIĆ-IMOTSKI za trgovinu i usluge d.o.o., Fra. Stjepana Vrljića 5, 21260 Imotski</derivirana_varijabla>
  </DomainObject.Predmet.ProtustrankaFormatedWithAdress>
  <DomainObject.Predmet.ProtustrankaFormatedWithAdressOIB>
    <izvorni_sadrzaj> ĆOSIĆ-IMOTSKI za trgovinu i usluge d.o.o., OIB 11983008577, Fra. Stjepana Vrljića 5, 21260 Imotski</izvorni_sadrzaj>
    <derivirana_varijabla naziv="DomainObject.Predmet.ProtustrankaFormatedWithAdressOIB_1"> ĆOSIĆ-IMOTSKI za trgovinu i usluge d.o.o., OIB 11983008577, Fra. Stjepana Vrljića 5, 21260 Imotski</derivirana_varijabla>
  </DomainObject.Predmet.ProtustrankaFormatedWithAdressOIB>
  <DomainObject.Predmet.ProtustrankaWithAdress>
    <izvorni_sadrzaj>ĆOSIĆ-IMOTSKI za trgovinu i usluge d.o.o. Fra. Stjepana Vrljića 5, 21260 Imotski</izvorni_sadrzaj>
    <derivirana_varijabla naziv="DomainObject.Predmet.ProtustrankaWithAdress_1">ĆOSIĆ-IMOTSKI za trgovinu i usluge d.o.o. Fra. Stjepana Vrljića 5, 21260 Imotski</derivirana_varijabla>
  </DomainObject.Predmet.ProtustrankaWithAdress>
  <DomainObject.Predmet.ProtustrankaWithAdressOIB>
    <izvorni_sadrzaj>ĆOSIĆ-IMOTSKI za trgovinu i usluge d.o.o., OIB 11983008577, Fra. Stjepana Vrljića 5, 21260 Imotski</izvorni_sadrzaj>
    <derivirana_varijabla naziv="DomainObject.Predmet.ProtustrankaWithAdressOIB_1">ĆOSIĆ-IMOTSKI za trgovinu i usluge d.o.o., OIB 11983008577, Fra. Stjepana Vrljića 5, 21260 Imotski</derivirana_varijabla>
  </DomainObject.Predmet.ProtustrankaWithAdressOIB>
  <DomainObject.Predmet.ProtustrankaNazivFormated>
    <izvorni_sadrzaj>ĆOSIĆ-IMOTSKI za trgovinu i usluge d.o.o.</izvorni_sadrzaj>
    <derivirana_varijabla naziv="DomainObject.Predmet.ProtustrankaNazivFormated_1">ĆOSIĆ-IMOTSKI za trgovinu i usluge d.o.o.</derivirana_varijabla>
  </DomainObject.Predmet.ProtustrankaNazivFormated>
  <DomainObject.Predmet.ProtustrankaNazivFormatedOIB>
    <izvorni_sadrzaj>ĆOSIĆ-IMOTSKI za trgovinu i usluge d.o.o., OIB 11983008577</izvorni_sadrzaj>
    <derivirana_varijabla naziv="DomainObject.Predmet.ProtustrankaNazivFormatedOIB_1">ĆOSIĆ-IMOTSKI za trgovinu i usluge d.o.o., OIB 11983008577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138574.63</izvorni_sadrzaj>
    <derivirana_varijabla naziv="DomainObject.Predmet.TrenutnaVrijednost_1">138574.63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ĆOSIĆ-IMOTSKI za trgovinu i usluge d.o.o.</item>
    </izvorni_sadrzaj>
    <derivirana_varijabla naziv="DomainObject.Predmet.ProtuStrankaListFormated_1">
      <item>ĆOSIĆ-IMOTSKI za trgovinu i usluge d.o.o.</item>
    </derivirana_varijabla>
  </DomainObject.Predmet.ProtuStrankaListFormated>
  <DomainObject.Predmet.ProtuStrankaListFormatedOIB>
    <izvorni_sadrzaj>
      <item>ĆOSIĆ-IMOTSKI za trgovinu i usluge d.o.o., OIB 11983008577</item>
    </izvorni_sadrzaj>
    <derivirana_varijabla naziv="DomainObject.Predmet.ProtuStrankaListFormatedOIB_1">
      <item>ĆOSIĆ-IMOTSKI za trgovinu i usluge d.o.o., OIB 11983008577</item>
    </derivirana_varijabla>
  </DomainObject.Predmet.ProtuStrankaListFormatedOIB>
  <DomainObject.Predmet.ProtuStrankaListFormatedWithAdress>
    <izvorni_sadrzaj>
      <item>ĆOSIĆ-IMOTSKI za trgovinu i usluge d.o.o., Fra. Stjepana Vrljića 5, 21260 Imotski</item>
    </izvorni_sadrzaj>
    <derivirana_varijabla naziv="DomainObject.Predmet.ProtuStrankaListFormatedWithAdress_1">
      <item>ĆOSIĆ-IMOTSKI za trgovinu i usluge d.o.o., Fra. Stjepana Vrljića 5, 21260 Imotski</item>
    </derivirana_varijabla>
  </DomainObject.Predmet.ProtuStrankaListFormatedWithAdress>
  <DomainObject.Predmet.ProtuStrankaListFormatedWithAdressOIB>
    <izvorni_sadrzaj>
      <item>ĆOSIĆ-IMOTSKI za trgovinu i usluge d.o.o., OIB 11983008577, Fra. Stjepana Vrljića 5, 21260 Imotski</item>
    </izvorni_sadrzaj>
    <derivirana_varijabla naziv="DomainObject.Predmet.ProtuStrankaListFormatedWithAdressOIB_1">
      <item>ĆOSIĆ-IMOTSKI za trgovinu i usluge d.o.o., OIB 11983008577, Fra. Stjepana Vrljića 5, 21260 Imotski</item>
    </derivirana_varijabla>
  </DomainObject.Predmet.ProtuStrankaListFormatedWithAdressOIB>
  <DomainObject.Predmet.ProtuStrankaListNazivFormated>
    <izvorni_sadrzaj>
      <item>ĆOSIĆ-IMOTSKI za trgovinu i usluge d.o.o.</item>
    </izvorni_sadrzaj>
    <derivirana_varijabla naziv="DomainObject.Predmet.ProtuStrankaListNazivFormated_1">
      <item>ĆOSIĆ-IMOTSKI za trgovinu i usluge d.o.o.</item>
    </derivirana_varijabla>
  </DomainObject.Predmet.ProtuStrankaListNazivFormated>
  <DomainObject.Predmet.ProtuStrankaListNazivFormatedOIB>
    <izvorni_sadrzaj>
      <item>ĆOSIĆ-IMOTSKI za trgovinu i usluge d.o.o., OIB 11983008577</item>
    </izvorni_sadrzaj>
    <derivirana_varijabla naziv="DomainObject.Predmet.ProtuStrankaListNazivFormatedOIB_1">
      <item>ĆOSIĆ-IMOTSKI za trgovinu i usluge d.o.o., OIB 11983008577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St-1848/2016-3</izvorni_sadrzaj>
    <derivirana_varijabla naziv="DomainObject.PoslovniBrojDokumenta_1">St-1848/2016-3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ĆOSIĆ-IMOTSKI za trgovinu i usluge d.o.o.</izvorni_sadrzaj>
    <derivirana_varijabla naziv="DomainObject.Predmet.ProtustrankaIDrugi_1">ĆOSIĆ-IMOTSKI za trgovinu i usluge d.o.o.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ĆOSIĆ-IMOTSKI za trgovinu i usluge d.o.o., OIB 11983008577, Fra. Stjepana Vrljića 5, 21260 Imotski</izvorni_sadrzaj>
    <derivirana_varijabla naziv="DomainObject.Predmet.ProtustrankaIDrugiAdressOIB_1">ĆOSIĆ-IMOTSKI za trgovinu i usluge d.o.o., OIB 11983008577, Fra. Stjepana Vrljića 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ĆOSIĆ-IMOTSKI za trgovinu i usluge d.o.o.</item>
      <item>ŽUPANIJSKO DRŽAVNO ODVJETNIŠTVO</item>
    </izvorni_sadrzaj>
    <derivirana_varijabla naziv="DomainObject.Predmet.SudioniciListNaziv_1">
      <item>ĆOSIĆ-IMOTSKI za trgovinu i usluge d.o.o.</item>
      <item>ŽUPANIJSKO DRŽAVNO ODVJETNIŠTVO</item>
    </derivirana_varijabla>
  </DomainObject.Predmet.SudioniciListNaziv>
  <DomainObject.Predmet.SudioniciListAdressOIB>
    <izvorni_sadrzaj>
      <item>ĆOSIĆ-IMOTSKI za trgovinu i usluge d.o.o., OIB 11983008577, Fra. Stjepana Vrljića 5,21260 Imotski</item>
      <item>ŽUPANIJSKO DRŽAVNO ODVJETNIŠTVO, OIB 70793241859, Gundulićeva 29a,21000 Split</item>
    </izvorni_sadrzaj>
    <derivirana_varijabla naziv="DomainObject.Predmet.SudioniciListAdressOIB_1">
      <item>ĆOSIĆ-IMOTSKI za trgovinu i usluge d.o.o., OIB 11983008577, Fra. Stjepana Vrljića 5,21260 Imotski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EB19A-C7BC-4E09-BB55-A02C3D8A5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813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St-1848/2016-3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