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fd92" w14:paraId="221fd92" w:rsidRDefault="00AB4602" w:rsidP="00F22ACE" w:rsidR="00F22ACE" w:rsidRPr="00F22AC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2ACE" w:rsidRPr="00F22ACE">
        <w:rPr>
          <w:rFonts w:cs="Times New Roman"/>
          <w:b/>
        </w:rPr>
        <w:t xml:space="preserve">     </w:t>
      </w:r>
      <w:r w:rsidR="00F22ACE" w:rsidRPr="00F22ACE">
        <w:rPr>
          <w:rFonts w:cs="Times New Roman"/>
        </w:rPr>
        <w:t>REPUBLIKA HRVATSKA</w:t>
      </w:r>
    </w:p>
    <w:p w:rsidRDefault="00F22ACE" w:rsidP="00F22ACE" w:rsidR="00F22ACE" w:rsidRPr="00F22ACE">
      <w:pPr>
        <w:spacing w:after="0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 xml:space="preserve"> TRGOVAČKI SUD U ZAGREBU</w:t>
      </w:r>
    </w:p>
    <w:p w:rsidRDefault="00F22ACE" w:rsidP="00F22ACE" w:rsidR="00F22ACE" w:rsidRPr="00F22ACE">
      <w:pPr>
        <w:spacing w:after="0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 xml:space="preserve">           Stalna služba u Karlovcu </w:t>
      </w:r>
    </w:p>
    <w:p w:rsidRDefault="00F22ACE" w:rsidP="00F22ACE" w:rsidR="00F22ACE" w:rsidRPr="00F22ACE">
      <w:pPr>
        <w:spacing w:after="0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F22ACE" w:rsidP="00F22ACE" w:rsidR="00F22ACE" w:rsidRPr="00F22ACE">
      <w:pPr>
        <w:spacing w:after="0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jc w:val="center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>R E P U B L I K A   H R V A T S K A</w:t>
      </w:r>
    </w:p>
    <w:p w:rsidRDefault="00F22ACE" w:rsidP="00F22ACE" w:rsidR="00F22ACE" w:rsidRPr="00F22A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ab/>
        <w:t>R J E Š E N J E</w:t>
      </w:r>
    </w:p>
    <w:p w:rsidRDefault="00F22ACE" w:rsidP="00F22ACE" w:rsidR="00F22ACE" w:rsidRPr="00F22ACE">
      <w:pPr>
        <w:spacing w:after="0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jc w:val="both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ab/>
        <w:t>TRGOVAČKI SUD U ZAGREBU, Stalna služba u Karlovcu</w:t>
      </w:r>
      <w:r w:rsidRPr="00F22ACE">
        <w:rPr>
          <w:rFonts w:cs="Times New Roman" w:eastAsia="Times New Roman"/>
          <w:b/>
          <w:lang w:eastAsia="hr-HR"/>
        </w:rPr>
        <w:t>,</w:t>
      </w:r>
      <w:r w:rsidRPr="00F22ACE">
        <w:rPr>
          <w:rFonts w:cs="Times New Roman" w:eastAsia="Times New Roman"/>
          <w:lang w:eastAsia="hr-HR"/>
        </w:rPr>
        <w:t xml:space="preserve"> po sucu Jadranki Mađeruh, kao stečajnom sucu, odlučujući o prijedlogu predlagatelja - zakonskog zastupnika dužnika Bernarda Cadieuxa, Zagreb, Perjavička putina 8a, OIB: 81943020936, kojeg zastupaju punomoćnici Marko Tušek i Stela Tursan, odvjetnici u Odvjetničkom uredu u Varaždinu, A. K. Zvonimira 11, za otvaranje stečajnog postupka nad dužnikom COUTURE CONFECTION d.o.o., Zagreb, Perjavička putina 8a, OIB: 22110729246, 5. rujna 2018. </w:t>
      </w:r>
    </w:p>
    <w:p w:rsidRDefault="00F22ACE" w:rsidP="00F22ACE" w:rsidR="00F22ACE" w:rsidRPr="00F22ACE">
      <w:pPr>
        <w:spacing w:after="0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22ACE">
        <w:rPr>
          <w:rFonts w:cs="Times New Roman" w:eastAsia="Times New Roman"/>
          <w:lang w:eastAsia="hr-HR"/>
        </w:rPr>
        <w:t>r i j e š i o     j e</w:t>
      </w:r>
    </w:p>
    <w:p w:rsidRDefault="00F22ACE" w:rsidP="00F22ACE" w:rsidR="00F22ACE" w:rsidRPr="00F22AC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>Za privremenog stečajnog upravitelja imenuje se Ana Maria Međimurec, Zagreb, Ilica 104, OIB: 86890331310.</w:t>
      </w:r>
    </w:p>
    <w:p w:rsidRDefault="00F22ACE" w:rsidP="00F22ACE" w:rsidR="00F22ACE" w:rsidRPr="00F22AC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F22ACE" w:rsidP="00F22ACE" w:rsidR="00F22ACE" w:rsidRPr="00F22AC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F22ACE" w:rsidP="00F22ACE" w:rsidR="00F22ACE" w:rsidRPr="00F22ACE">
      <w:pPr>
        <w:spacing w:after="0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jc w:val="center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>Obrazloženje</w:t>
      </w:r>
    </w:p>
    <w:p w:rsidRDefault="00F22ACE" w:rsidP="00F22ACE" w:rsidR="00F22ACE" w:rsidRPr="00F22A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jc w:val="both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ab/>
        <w:t>Zakonski zastupnik dužnika Bernarda Cadieuxa, Zagreb, Perjavička putina 8a, OIB: 81943020936, podnio je ovom sudu 8. veljače 2018. prijedlog za otvaranje stečajnog postupka nad dužnikom COUTURE CONFECTION d.o.o., Zagreb, Perjavička putina 8a, OIB: 22110729246.</w:t>
      </w:r>
    </w:p>
    <w:p w:rsidRDefault="00F22ACE" w:rsidP="00F22ACE" w:rsidR="00F22ACE" w:rsidRPr="00F22A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jc w:val="both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ab/>
        <w:t>Rješenjem ovog suda poslovni broj St-378/18 od 29. svibnja 2018. pokrenut je prethodni postupak radi utvrđivanja uvjeta za otvaranje stečajnog postupka nad dužnikom COUTURE CONFECTION d.o.o., Zagreb, Perjavička putina 8a, OIB: 22110729246.</w:t>
      </w:r>
    </w:p>
    <w:p w:rsidRDefault="00F22ACE" w:rsidP="00F22ACE" w:rsidR="00F22ACE" w:rsidRPr="00F22A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jc w:val="both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lastRenderedPageBreak/>
        <w:tab/>
        <w:t>Osoba ovlaštena za zastupanje dužnika dostavila je prokazni popis imovine i obveza dužnika iz kojeg proizlazi da se jedina imovina dužnika odnosi na pokretnine, postrojenje šivaćih strojeva prema procjeni stalnog sudskog vještaka u iznosu od 32.500,00 kn.</w:t>
      </w:r>
    </w:p>
    <w:p w:rsidRDefault="00F22ACE" w:rsidP="00F22ACE" w:rsidR="00F22ACE" w:rsidRPr="00F22A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jc w:val="both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22ACE" w:rsidP="00F22ACE" w:rsidR="00F22ACE" w:rsidRPr="00F22A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jc w:val="both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F22ACE" w:rsidP="00F22ACE" w:rsidR="00F22ACE" w:rsidRPr="00F22ACE">
      <w:pPr>
        <w:spacing w:after="0"/>
        <w:jc w:val="both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ab/>
        <w:t xml:space="preserve"> </w:t>
      </w:r>
    </w:p>
    <w:p w:rsidRDefault="00F22ACE" w:rsidP="00F22ACE" w:rsidR="00F22ACE" w:rsidRPr="00F22ACE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jc w:val="center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>U Karlovcu 5. rujna 2018.</w:t>
      </w:r>
    </w:p>
    <w:p w:rsidRDefault="00F22ACE" w:rsidP="00F22ACE" w:rsidR="00F22ACE" w:rsidRPr="00F22A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 xml:space="preserve"> Stečajni sudac:</w:t>
      </w:r>
    </w:p>
    <w:p w:rsidRDefault="00F22ACE" w:rsidP="00F22ACE" w:rsidR="00F22ACE" w:rsidRPr="00F22ACE">
      <w:pPr>
        <w:spacing w:after="0"/>
        <w:jc w:val="center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F22ACE" w:rsidP="00F22ACE" w:rsidR="00F22ACE" w:rsidRPr="00F22A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>Za točnost otpravka-ovlašteni službenik:</w:t>
      </w:r>
    </w:p>
    <w:p w:rsidRDefault="00F22ACE" w:rsidP="00F22ACE" w:rsidR="00F22ACE" w:rsidRPr="00F22ACE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F22ACE" w:rsidP="00F22ACE" w:rsidR="00F22ACE" w:rsidRPr="00F22AC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F22ACE" w:rsidP="00F22ACE" w:rsidR="00F22ACE" w:rsidRPr="00F22AC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F22ACE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F22ACE" w:rsidP="00F22ACE" w:rsidR="00F22ACE" w:rsidRPr="00F22AC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F22ACE" w:rsidP="00F22ACE" w:rsidR="00F22ACE" w:rsidRPr="00F22ACE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6788345"/>
      <w:docPartObj>
        <w:docPartGallery w:val="Page Numbers (Top of Page)"/>
        <w:docPartUnique/>
      </w:docPartObj>
    </w:sdtPr>
    <w:sdtContent>
      <w:p w:rsidRDefault="00F22ACE" w:rsidR="00F22A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22ACE" w:rsidR="008333A9">
    <w:pPr>
      <w:pStyle w:val="Zaglavlje"/>
    </w:pPr>
    <w:r>
      <w:t>1 St-378/18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ACE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1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St-378/2018-17</izvorni_sadrzaj>
    <derivirana_varijabla naziv="DomainObject.Oznaka_1">St-378/2018-17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COUTURE CONFECTION d.o.o. zastupanog po punomoćniku Marko Tušek; Bernard Cadieux</izvorni_sadrzaj>
    <derivirana_varijabla naziv="DomainObject.Predmet.ProtustrankaFormated_1">  COUTURE CONFECTION d.o.o. zastupanog po punomoćniku Marko Tušek; Bernard Cadieux</derivirana_varijabla>
  </DomainObject.Predmet.ProtustrankaFormated>
  <DomainObject.Predmet.ProtustrankaFormatedOIB>
    <izvorni_sadrzaj>  COUTURE CONFECTION d.o.o., OIB 22110729246 zastupanog po punomoćniku Marko Tušek; Bernard Cadieux</izvorni_sadrzaj>
    <derivirana_varijabla naziv="DomainObject.Predmet.ProtustrankaFormatedOIB_1">  COUTURE CONFECTION d.o.o., OIB 22110729246 zastupanog po punomoćniku Marko Tušek; Bernard Cadieux</derivirana_varijabla>
  </DomainObject.Predmet.ProtustrankaFormatedOIB>
  <DomainObject.Predmet.ProtustrankaFormatedWithAdress>
    <izvorni_sadrzaj> COUTURE CONFECTION d.o.o., Perjavička putina 8 A, 10000 Zagreb zastupanog po punomoćniku Marko Tušek; Bernard Cadieux</izvorni_sadrzaj>
    <derivirana_varijabla naziv="DomainObject.Predmet.ProtustrankaFormatedWithAdress_1"> COUTURE CONFECTION d.o.o., Perjavička putina 8 A, 10000 Zagreb zastupanog po punomoćniku Marko Tušek; Bernard Cadieux</derivirana_varijabla>
  </DomainObject.Predmet.ProtustrankaFormatedWithAdress>
  <DomainObject.Predmet.ProtustrankaFormatedWithAdressOIB>
    <izvorni_sadrzaj> COUTURE CONFECTION d.o.o., OIB 22110729246, Perjavička putina 8 A, 10000 Zagreb zastupanog po punomoćniku Marko Tušek; Bernard Cadieux</izvorni_sadrzaj>
    <derivirana_varijabla naziv="DomainObject.Predmet.ProtustrankaFormatedWithAdressOIB_1"> COUTURE CONFECTION d.o.o., OIB 22110729246, Perjavička putina 8 A, 10000 Zagreb zastupanog po punomoćniku Marko Tušek; Bernard Cadieux</derivirana_varijabla>
  </DomainObject.Predmet.ProtustrankaFormatedWithAdressOIB>
  <DomainObject.Predmet.ProtustrankaWithAdress>
    <izvorni_sadrzaj>COUTURE CONFECTION d.o.o. Perjavička putina 8 A, 10000 Zagreb</izvorni_sadrzaj>
    <derivirana_varijabla naziv="DomainObject.Predmet.ProtustrankaWithAdress_1">COUTURE CONFECTION d.o.o. Perjavička putina 8 A, 10000 Zagreb</derivirana_varijabla>
  </DomainObject.Predmet.ProtustrankaWithAdress>
  <DomainObject.Predmet.ProtustrankaWithAdressOIB>
    <izvorni_sadrzaj>COUTURE CONFECTION d.o.o., OIB 22110729246, Perjavička putina 8 A, 10000 Zagreb</izvorni_sadrzaj>
    <derivirana_varijabla naziv="DomainObject.Predmet.ProtustrankaWithAdressOIB_1">COUTURE CONFECTION d.o.o., OIB 22110729246, Perjavička putina 8 A, 10000 Zagreb</derivirana_varijabla>
  </DomainObject.Predmet.ProtustrankaWithAdressOIB>
  <DomainObject.Predmet.ProtustrankaNazivFormated>
    <izvorni_sadrzaj>COUTURE CONFECTION d.o.o.</izvorni_sadrzaj>
    <derivirana_varijabla naziv="DomainObject.Predmet.ProtustrankaNazivFormated_1">COUTURE CONFECTION d.o.o.</derivirana_varijabla>
  </DomainObject.Predmet.ProtustrankaNazivFormated>
  <DomainObject.Predmet.ProtustrankaNazivFormatedOIB>
    <izvorni_sadrzaj>COUTURE CONFECTION d.o.o., OIB 22110729246</izvorni_sadrzaj>
    <derivirana_varijabla naziv="DomainObject.Predmet.ProtustrankaNazivFormatedOIB_1">COUTURE CONFECTION d.o.o., OIB 22110729246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COUTURE CONFECTION d.o.o.; Klara Cadieux</izvorni_sadrzaj>
    <derivirana_varijabla naziv="DomainObject.Predmet.StrankaFormated_1">  COUTURE CONFECTION d.o.o.; Klara Cadieux</derivirana_varijabla>
  </DomainObject.Predmet.StrankaFormated>
  <DomainObject.Predmet.StrankaFormatedOIB>
    <izvorni_sadrzaj>  COUTURE CONFECTION d.o.o., OIB 22110729246; Klara Cadieux, OIB 26354430588</izvorni_sadrzaj>
    <derivirana_varijabla naziv="DomainObject.Predmet.StrankaFormatedOIB_1">  COUTURE CONFECTION d.o.o., OIB 22110729246; Klara Cadieux, OIB 26354430588</derivirana_varijabla>
  </DomainObject.Predmet.StrankaFormatedOIB>
  <DomainObject.Predmet.StrankaFormatedWithAdress>
    <izvorni_sadrzaj> COUTURE CONFECTION d.o.o., Perjavička putina 8 A, 10000 Zagreb; Klara Cadieux, Perjavička Putina 8 A, 10000 Zagreb</izvorni_sadrzaj>
    <derivirana_varijabla naziv="DomainObject.Predmet.StrankaFormatedWithAdress_1"> COUTURE CONFECTION d.o.o., Perjavička putina 8 A, 10000 Zagreb; Klara Cadieux, Perjavička Putina 8 A, 10000 Zagreb</derivirana_varijabla>
  </DomainObject.Predmet.StrankaFormatedWithAdress>
  <DomainObject.Predmet.StrankaFormatedWithAdressOIB>
    <izvorni_sadrzaj> COUTURE CONFECTION d.o.o., OIB 22110729246, Perjavička putina 8 A, 10000 Zagreb; Klara Cadieux, OIB 26354430588, Perjavička Putina 8 A, 10000 Zagreb</izvorni_sadrzaj>
    <derivirana_varijabla naziv="DomainObject.Predmet.StrankaFormatedWithAdressOIB_1"> COUTURE CONFECTION d.o.o., OIB 22110729246, Perjavička putina 8 A, 10000 Zagreb; Klara Cadieux, OIB 26354430588, Perjavička Putina 8 A, 10000 Zagreb</derivirana_varijabla>
  </DomainObject.Predmet.StrankaFormatedWithAdressOIB>
  <DomainObject.Predmet.StrankaWithAdress>
    <izvorni_sadrzaj>COUTURE CONFECTION d.o.o. Perjavička putina 8 A,10000 Zagreb,Klara Cadieux Perjavička Putina 8 A,10000 Zagreb</izvorni_sadrzaj>
    <derivirana_varijabla naziv="DomainObject.Predmet.StrankaWithAdress_1">COUTURE CONFECTION d.o.o. Perjavička putina 8 A,10000 Zagreb,Klara Cadieux Perjavička Putina 8 A,10000 Zagreb</derivirana_varijabla>
  </DomainObject.Predmet.StrankaWithAdress>
  <DomainObject.Predmet.StrankaWithAdressOIB>
    <izvorni_sadrzaj>COUTURE CONFECTION d.o.o., OIB 22110729246, Perjavička putina 8 A,10000 Zagreb,Klara Cadieux, OIB 26354430588, Perjavička Putina 8 A,10000 Zagreb</izvorni_sadrzaj>
    <derivirana_varijabla naziv="DomainObject.Predmet.StrankaWithAdressOIB_1">COUTURE CONFECTION d.o.o., OIB 22110729246, Perjavička putina 8 A,10000 Zagreb,Klara Cadieux, OIB 26354430588, Perjavička Putina 8 A,10000 Zagreb</derivirana_varijabla>
  </DomainObject.Predmet.StrankaWithAdressOIB>
  <DomainObject.Predmet.StrankaNazivFormated>
    <izvorni_sadrzaj>COUTURE CONFECTION d.o.o.,Klara Cadieux</izvorni_sadrzaj>
    <derivirana_varijabla naziv="DomainObject.Predmet.StrankaNazivFormated_1">COUTURE CONFECTION d.o.o.,Klara Cadieux</derivirana_varijabla>
  </DomainObject.Predmet.StrankaNazivFormated>
  <DomainObject.Predmet.StrankaNazivFormatedOIB>
    <izvorni_sadrzaj>COUTURE CONFECTION d.o.o., OIB 22110729246,Klara Cadieux, OIB 26354430588</izvorni_sadrzaj>
    <derivirana_varijabla naziv="DomainObject.Predmet.StrankaNazivFormatedOIB_1">COUTURE CONFECTION d.o.o., OIB 22110729246,Klara Cadieux, OIB 26354430588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COUTURE CONFECTION d.o.o.</item>
      <item>Klara Cadieux</item>
    </izvorni_sadrzaj>
    <derivirana_varijabla naziv="DomainObject.Predmet.StrankaListFormated_1">
      <item>COUTURE CONFECTION d.o.o.</item>
      <item>Klara Cadieux</item>
    </derivirana_varijabla>
  </DomainObject.Predmet.StrankaListFormated>
  <DomainObject.Predmet.StrankaListFormatedOIB>
    <izvorni_sadrzaj>
      <item>COUTURE CONFECTION d.o.o., OIB 22110729246</item>
      <item>Klara Cadieux, OIB 26354430588</item>
    </izvorni_sadrzaj>
    <derivirana_varijabla naziv="DomainObject.Predmet.StrankaListFormatedOIB_1">
      <item>COUTURE CONFECTION d.o.o., OIB 22110729246</item>
      <item>Klara Cadieux, OIB 26354430588</item>
    </derivirana_varijabla>
  </DomainObject.Predmet.StrankaListFormatedOIB>
  <DomainObject.Predmet.StrankaListFormatedWithAdress>
    <izvorni_sadrzaj>
      <item>COUTURE CONFECTION d.o.o., Perjavička putina 8 A, 10000 Zagreb</item>
      <item>Klara Cadieux, Perjavička Putina 8 A, 10000 Zagreb</item>
    </izvorni_sadrzaj>
    <derivirana_varijabla naziv="DomainObject.Predmet.StrankaListFormatedWithAdress_1">
      <item>COUTURE CONFECTION d.o.o., Perjavička putina 8 A, 10000 Zagreb</item>
      <item>Klara Cadieux, Perjavička Putina 8 A, 10000 Zagreb</item>
    </derivirana_varijabla>
  </DomainObject.Predmet.StrankaListFormatedWithAdress>
  <DomainObject.Predmet.StrankaListFormatedWithAdressOIB>
    <izvorni_sadrzaj>
      <item>COUTURE CONFECTION d.o.o., OIB 22110729246, Perjavička putina 8 A, 10000 Zagreb</item>
      <item>Klara Cadieux, OIB 26354430588, Perjavička Putina 8 A, 10000 Zagreb</item>
    </izvorni_sadrzaj>
    <derivirana_varijabla naziv="DomainObject.Predmet.StrankaListFormatedWithAdressOIB_1">
      <item>COUTURE CONFECTION d.o.o., OIB 22110729246, Perjavička putina 8 A, 10000 Zagreb</item>
      <item>Klara Cadieux, OIB 26354430588, Perjavička Putina 8 A, 10000 Zagreb</item>
    </derivirana_varijabla>
  </DomainObject.Predmet.StrankaListFormatedWithAdressOIB>
  <DomainObject.Predmet.StrankaListNazivFormated>
    <izvorni_sadrzaj>
      <item>COUTURE CONFECTION d.o.o.</item>
      <item>Klara Cadieux</item>
    </izvorni_sadrzaj>
    <derivirana_varijabla naziv="DomainObject.Predmet.StrankaListNazivFormated_1">
      <item>COUTURE CONFECTION d.o.o.</item>
      <item>Klara Cadieux</item>
    </derivirana_varijabla>
  </DomainObject.Predmet.StrankaListNazivFormated>
  <DomainObject.Predmet.StrankaListNazivFormatedOIB>
    <izvorni_sadrzaj>
      <item>COUTURE CONFECTION d.o.o., OIB 22110729246</item>
      <item>Klara Cadieux, OIB 26354430588</item>
    </izvorni_sadrzaj>
    <derivirana_varijabla naziv="DomainObject.Predmet.StrankaListNazivFormatedOIB_1">
      <item>COUTURE CONFECTION d.o.o., OIB 22110729246</item>
      <item>Klara Cadieux, OIB 26354430588</item>
    </derivirana_varijabla>
  </DomainObject.Predmet.StrankaListNazivFormatedOIB>
  <DomainObject.Predmet.ProtuStrankaListFormated>
    <izvorni_sadrzaj>
      <item>COUTURE CONFECTION d.o.o. zastupanog po punomoćniku Marko Tušek; Bernard Cadieux</item>
    </izvorni_sadrzaj>
    <derivirana_varijabla naziv="DomainObject.Predmet.ProtuStrankaListFormated_1">
      <item>COUTURE CONFECTION d.o.o. zastupanog po punomoćniku Marko Tušek; Bernard Cadieux</item>
    </derivirana_varijabla>
  </DomainObject.Predmet.ProtuStrankaListFormated>
  <DomainObject.Predmet.ProtuStrankaListFormatedOIB>
    <izvorni_sadrzaj>
      <item>COUTURE CONFECTION d.o.o., OIB 22110729246 zastupanog po punomoćniku Marko Tušek; Bernard Cadieux</item>
    </izvorni_sadrzaj>
    <derivirana_varijabla naziv="DomainObject.Predmet.ProtuStrankaListFormatedOIB_1">
      <item>COUTURE CONFECTION d.o.o., OIB 22110729246 zastupanog po punomoćniku Marko Tušek; Bernard Cadieux</item>
    </derivirana_varijabla>
  </DomainObject.Predmet.ProtuStrankaListFormatedOIB>
  <DomainObject.Predmet.ProtuStrankaListFormatedWithAdress>
    <izvorni_sadrzaj>
      <item>COUTURE CONFECTION d.o.o., Perjavička putina 8 A, 10000 Zagreb zastupanog po punomoćniku Marko Tušek; Bernard Cadieux</item>
    </izvorni_sadrzaj>
    <derivirana_varijabla naziv="DomainObject.Predmet.ProtuStrankaListFormatedWithAdress_1">
      <item>COUTURE CONFECTION d.o.o., Perjavička putina 8 A, 10000 Zagreb zastupanog po punomoćniku Marko Tušek; Bernard Cadieux</item>
    </derivirana_varijabla>
  </DomainObject.Predmet.ProtuStrankaListFormatedWithAdress>
  <DomainObject.Predmet.ProtuStrankaListFormatedWithAdressOIB>
    <izvorni_sadrzaj>
      <item>COUTURE CONFECTION d.o.o., OIB 22110729246, Perjavička putina 8 A, 10000 Zagreb zastupanog po punomoćniku Marko Tušek; Bernard Cadieux</item>
    </izvorni_sadrzaj>
    <derivirana_varijabla naziv="DomainObject.Predmet.ProtuStrankaListFormatedWithAdressOIB_1">
      <item>COUTURE CONFECTION d.o.o., OIB 22110729246, Perjavička putina 8 A, 10000 Zagreb zastupanog po punomoćniku Marko Tušek; Bernard Cadieux</item>
    </derivirana_varijabla>
  </DomainObject.Predmet.ProtuStrankaListFormatedWithAdressOIB>
  <DomainObject.Predmet.ProtuStrankaListNazivFormated>
    <izvorni_sadrzaj>
      <item>COUTURE CONFECTION d.o.o.</item>
    </izvorni_sadrzaj>
    <derivirana_varijabla naziv="DomainObject.Predmet.ProtuStrankaListNazivFormated_1">
      <item>COUTURE CONFECTION d.o.o.</item>
    </derivirana_varijabla>
  </DomainObject.Predmet.ProtuStrankaListNazivFormated>
  <DomainObject.Predmet.ProtuStrankaListNazivFormatedOIB>
    <izvorni_sadrzaj>
      <item>COUTURE CONFECTION d.o.o., OIB 22110729246</item>
    </izvorni_sadrzaj>
    <derivirana_varijabla naziv="DomainObject.Predmet.ProtuStrankaListNazivFormatedOIB_1">
      <item>COUTURE CONFECTION d.o.o., OIB 22110729246</item>
    </derivirana_varijabla>
  </DomainObject.Predmet.ProtuStrankaListNazivFormatedOIB>
  <DomainObject.Predmet.OstaliListFormated>
    <izvorni_sadrzaj>
      <item>Marko Tušek punomoćnik sudionika u postupku COUTURE CONFECTION d.o.o.</item>
      <item>Bernard Cadieux punomoćnik sudionika u postupku COUTURE CONFECTION d.o.o.</item>
    </izvorni_sadrzaj>
    <derivirana_varijabla naziv="DomainObject.Predmet.OstaliListFormated_1">
      <item>Marko Tušek punomoćnik sudionika u postupku COUTURE CONFECTION d.o.o.</item>
      <item>Bernard Cadieux punomoćnik sudionika u postupku COUTURE CONFECTION d.o.o.</item>
    </derivirana_varijabla>
  </DomainObject.Predmet.OstaliListFormated>
  <DomainObject.Predmet.OstaliListFormatedOIB>
    <izvorni_sadrzaj>
      <item>Marko Tušek, OIB 77053515267 punomoćnik sudionika u postupku COUTURE CONFECTION d.o.o.</item>
      <item>Bernard Cadieux, OIB 81943020936 punomoćnik sudionika u postupku COUTURE CONFECTION d.o.o.</item>
    </izvorni_sadrzaj>
    <derivirana_varijabla naziv="DomainObject.Predmet.OstaliListFormatedOIB_1">
      <item>Marko Tušek, OIB 77053515267 punomoćnik sudionika u postupku COUTURE CONFECTION d.o.o.</item>
      <item>Bernard Cadieux, OIB 81943020936 punomoćnik sudionika u postupku COUTURE CONFECTION d.o.o.</item>
    </derivirana_varijabla>
  </DomainObject.Predmet.OstaliListFormatedOIB>
  <DomainObject.Predmet.OstaliListFormatedWithAdress>
    <izvorni_sadrzaj>
      <item>Marko Tušek, Aleja kralja Zvonimira 11, 42000 Varaždin punomoćnik sudionika u postupku COUTURE CONFECTION d.o.o.</item>
      <item>Bernard Cadieux, Perjavička Putina 8a, 10000 Zagreb punomoćnik sudionika u postupku COUTURE CONFECTION d.o.o.</item>
    </izvorni_sadrzaj>
    <derivirana_varijabla naziv="DomainObject.Predmet.OstaliListFormatedWithAdress_1">
      <item>Marko Tušek, Aleja kralja Zvonimira 11, 42000 Varaždin punomoćnik sudionika u postupku COUTURE CONFECTION d.o.o.</item>
      <item>Bernard Cadieux, Perjavička Putina 8a, 10000 Zagreb punomoćnik sudionika u postupku COUTURE CONFECTION d.o.o.</item>
    </derivirana_varijabla>
  </DomainObject.Predmet.OstaliListFormatedWithAdress>
  <DomainObject.Predmet.OstaliListFormatedWithAdressOIB>
    <izvorni_sadrzaj>
      <item>Marko Tušek, OIB 77053515267, Aleja kralja Zvonimira 11, 42000 Varaždin punomoćnik sudionika u postupku COUTURE CONFECTION d.o.o.</item>
      <item>Bernard Cadieux, OIB 81943020936, Perjavička Putina 8a, 10000 Zagreb punomoćnik sudionika u postupku COUTURE CONFECTION d.o.o.</item>
    </izvorni_sadrzaj>
    <derivirana_varijabla naziv="DomainObject.Predmet.OstaliListFormatedWithAdressOIB_1">
      <item>Marko Tušek, OIB 77053515267, Aleja kralja Zvonimira 11, 42000 Varaždin punomoćnik sudionika u postupku COUTURE CONFECTION d.o.o.</item>
      <item>Bernard Cadieux, OIB 81943020936, Perjavička Putina 8a, 10000 Zagreb punomoćnik sudionika u postupku COUTURE CONFECTION d.o.o.</item>
    </derivirana_varijabla>
  </DomainObject.Predmet.OstaliListFormatedWithAdressOIB>
  <DomainObject.Predmet.OstaliListNazivFormated>
    <izvorni_sadrzaj>
      <item>Marko Tušek</item>
      <item>Bernard Cadieux</item>
    </izvorni_sadrzaj>
    <derivirana_varijabla naziv="DomainObject.Predmet.OstaliListNazivFormated_1">
      <item>Marko Tušek</item>
      <item>Bernard Cadieux</item>
    </derivirana_varijabla>
  </DomainObject.Predmet.OstaliListNazivFormated>
  <DomainObject.Predmet.OstaliListNazivFormatedOIB>
    <izvorni_sadrzaj>
      <item>Marko Tušek, OIB 77053515267</item>
      <item>Bernard Cadieux, OIB 81943020936</item>
    </izvorni_sadrzaj>
    <derivirana_varijabla naziv="DomainObject.Predmet.OstaliListNazivFormatedOIB_1">
      <item>Marko Tušek, OIB 77053515267</item>
      <item>Bernard Cadieux, OIB 81943020936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St-378/2018-17</izvorni_sadrzaj>
    <derivirana_varijabla naziv="DomainObject.PoslovniBrojDokumenta_1">St-378/2018-17</derivirana_varijabla>
  </DomainObject.PoslovniBrojDokumenta>
  <DomainObject.Predmet.StrankaIDrugi>
    <izvorni_sadrzaj>COUTURE CONFECTION d.o.o. i dr.</izvorni_sadrzaj>
    <derivirana_varijabla naziv="DomainObject.Predmet.StrankaIDrugi_1">COUTURE CONFECTION d.o.o. i dr.</derivirana_varijabla>
  </DomainObject.Predmet.StrankaIDrugi>
  <DomainObject.Predmet.ProtustrankaIDrugi>
    <izvorni_sadrzaj>COUTURE CONFECTION d.o.o.</izvorni_sadrzaj>
    <derivirana_varijabla naziv="DomainObject.Predmet.ProtustrankaIDrugi_1">COUTURE CONFECTION d.o.o.</derivirana_varijabla>
  </DomainObject.Predmet.ProtustrankaIDrugi>
  <DomainObject.Predmet.StrankaIDrugiAdressOIB>
    <izvorni_sadrzaj>COUTURE CONFECTION d.o.o., OIB 22110729246, Perjavička putina 8 A, 10000 Zagreb i dr.</izvorni_sadrzaj>
    <derivirana_varijabla naziv="DomainObject.Predmet.StrankaIDrugiAdressOIB_1">COUTURE CONFECTION d.o.o., OIB 22110729246, Perjavička putina 8 A, 10000 Zagreb i dr.</derivirana_varijabla>
  </DomainObject.Predmet.StrankaIDrugiAdressOIB>
  <DomainObject.Predmet.ProtustrankaIDrugiAdressOIB>
    <izvorni_sadrzaj>COUTURE CONFECTION d.o.o., OIB 22110729246, Perjavička putina 8 A, 10000 Zagreb</izvorni_sadrzaj>
    <derivirana_varijabla naziv="DomainObject.Predmet.ProtustrankaIDrugiAdressOIB_1">COUTURE CONFECTION d.o.o., OIB 22110729246, Perjavička putina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COUTURE CONFECTION d.o.o.</item>
      <item>COUTURE CONFECTION d.o.o.</item>
      <item>Marko Tušek</item>
      <item>Klara Cadieux</item>
      <item>Bernard Cadieux</item>
    </izvorni_sadrzaj>
    <derivirana_varijabla naziv="DomainObject.Predmet.SudioniciListNaziv_1">
      <item>COUTURE CONFECTION d.o.o.</item>
      <item>COUTURE CONFECTION d.o.o.</item>
      <item>Marko Tušek</item>
      <item>Klara Cadieux</item>
      <item>Bernard Cadieux</item>
    </derivirana_varijabla>
  </DomainObject.Predmet.SudioniciListNaziv>
  <DomainObject.Predmet.SudioniciListAdressOIB>
    <izvorni_sadrzaj>
      <item>COUTURE CONFECTION d.o.o., OIB 22110729246, Perjavička putina 8 A,10000 Zagreb</item>
      <item>COUTURE CONFECTION d.o.o., OIB 22110729246, Perjavička putina 8 A,10000 Zagreb</item>
      <item>Marko Tušek, OIB 77053515267, Aleja kralja Zvonimira 11,42000 Varaždin</item>
      <item>Klara Cadieux, OIB 26354430588, Perjavička Putina 8 A,10000 Zagreb</item>
      <item>Bernard Cadieux, OIB 81943020936, Perjavička Putina 8a,10000 Zagreb</item>
    </izvorni_sadrzaj>
    <derivirana_varijabla naziv="DomainObject.Predmet.SudioniciListAdressOIB_1">
      <item>COUTURE CONFECTION d.o.o., OIB 22110729246, Perjavička putina 8 A,10000 Zagreb</item>
      <item>COUTURE CONFECTION d.o.o., OIB 22110729246, Perjavička putina 8 A,10000 Zagreb</item>
      <item>Marko Tušek, OIB 77053515267, Aleja kralja Zvonimira 11,42000 Varaždin</item>
      <item>Klara Cadieux, OIB 26354430588, Perjavička Putina 8 A,10000 Zagreb</item>
      <item>Bernard Cadieux, OIB 81943020936, Perjavička Putina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D24A6-9E2A-4820-923F-C4938133E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2325</properties:Characters>
  <properties:Lines>71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2018-09-05T07:22:00Z</cp:lastPrinted>
  <dcterms:modified xmlns:xsi="http://www.w3.org/2001/XMLSchema-instance" xsi:type="dcterms:W3CDTF">2018-09-05T07:22:00Z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St-378/2018-17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