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70d77" w14:paraId="9470d77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A9025F">
        <w:rPr>
          <w:rFonts w:hAnsi="Times New Roman" w:ascii="Times New Roman"/>
          <w:szCs w:val="24"/>
        </w:rPr>
        <w:t>3700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 xml:space="preserve">dužnikom </w:t>
      </w:r>
      <w:r w:rsidR="00A9025F" w:rsidRPr="00117F5C">
        <w:rPr>
          <w:rFonts w:hAnsi="Times New Roman" w:ascii="Times New Roman"/>
          <w:szCs w:val="24"/>
        </w:rPr>
        <w:t>TRGO-DIMAR d.o.o.</w:t>
      </w:r>
      <w:r w:rsidR="00A9025F">
        <w:rPr>
          <w:rFonts w:hAnsi="Times New Roman" w:ascii="Times New Roman"/>
          <w:szCs w:val="24"/>
        </w:rPr>
        <w:t>, Sesvete (Grad Zagreb),</w:t>
      </w:r>
      <w:r w:rsidR="00A9025F" w:rsidRPr="004D3A78">
        <w:rPr>
          <w:rFonts w:hAnsi="Times New Roman" w:ascii="Times New Roman"/>
          <w:szCs w:val="24"/>
        </w:rPr>
        <w:t xml:space="preserve"> </w:t>
      </w:r>
      <w:r w:rsidR="00A9025F">
        <w:rPr>
          <w:rFonts w:hAnsi="Times New Roman" w:ascii="Times New Roman"/>
          <w:szCs w:val="24"/>
        </w:rPr>
        <w:t xml:space="preserve">Kaktusa 22, </w:t>
      </w:r>
      <w:r w:rsidR="00A9025F" w:rsidRPr="004D3A78">
        <w:rPr>
          <w:rFonts w:hAnsi="Times New Roman" w:ascii="Times New Roman"/>
          <w:szCs w:val="24"/>
        </w:rPr>
        <w:t>OIB:</w:t>
      </w:r>
      <w:r w:rsidR="00A9025F">
        <w:rPr>
          <w:rFonts w:hAnsi="Times New Roman" w:ascii="Times New Roman"/>
          <w:szCs w:val="24"/>
        </w:rPr>
        <w:t xml:space="preserve"> </w:t>
      </w:r>
      <w:r w:rsidR="00A9025F" w:rsidRPr="00117F5C">
        <w:rPr>
          <w:rFonts w:hAnsi="Times New Roman" w:ascii="Times New Roman"/>
          <w:szCs w:val="24"/>
        </w:rPr>
        <w:t>21921817188</w:t>
      </w:r>
      <w:r w:rsidR="008F4061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8F4061">
        <w:rPr>
          <w:rFonts w:hAnsi="Times New Roman" w:ascii="Times New Roman"/>
          <w:szCs w:val="24"/>
        </w:rPr>
        <w:t>5</w:t>
      </w:r>
      <w:r w:rsidR="000719F9">
        <w:rPr>
          <w:rFonts w:hAnsi="Times New Roman" w:ascii="Times New Roman"/>
          <w:szCs w:val="24"/>
        </w:rPr>
        <w:t>. siječnja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A9025F" w:rsidRPr="00117F5C">
        <w:rPr>
          <w:rFonts w:hAnsi="Times New Roman" w:ascii="Times New Roman"/>
          <w:szCs w:val="24"/>
        </w:rPr>
        <w:t>TRGO-DIMAR d.o.o.</w:t>
      </w:r>
      <w:r w:rsidR="00A9025F">
        <w:rPr>
          <w:rFonts w:hAnsi="Times New Roman" w:ascii="Times New Roman"/>
          <w:szCs w:val="24"/>
        </w:rPr>
        <w:t>, Sesvete (Grad Zagreb),</w:t>
      </w:r>
      <w:r w:rsidR="00A9025F" w:rsidRPr="004D3A78">
        <w:rPr>
          <w:rFonts w:hAnsi="Times New Roman" w:ascii="Times New Roman"/>
          <w:szCs w:val="24"/>
        </w:rPr>
        <w:t xml:space="preserve"> </w:t>
      </w:r>
      <w:r w:rsidR="00A9025F">
        <w:rPr>
          <w:rFonts w:hAnsi="Times New Roman" w:ascii="Times New Roman"/>
          <w:szCs w:val="24"/>
        </w:rPr>
        <w:t xml:space="preserve">Kaktusa 22, </w:t>
      </w:r>
      <w:r w:rsidR="00A9025F" w:rsidRPr="004D3A78">
        <w:rPr>
          <w:rFonts w:hAnsi="Times New Roman" w:ascii="Times New Roman"/>
          <w:szCs w:val="24"/>
        </w:rPr>
        <w:t>OIB:</w:t>
      </w:r>
      <w:r w:rsidR="00A9025F">
        <w:rPr>
          <w:rFonts w:hAnsi="Times New Roman" w:ascii="Times New Roman"/>
          <w:szCs w:val="24"/>
        </w:rPr>
        <w:t xml:space="preserve"> </w:t>
      </w:r>
      <w:r w:rsidR="00A9025F" w:rsidRPr="00117F5C">
        <w:rPr>
          <w:rFonts w:hAnsi="Times New Roman" w:ascii="Times New Roman"/>
          <w:szCs w:val="24"/>
        </w:rPr>
        <w:t>21921817188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BD1DD4">
        <w:rPr>
          <w:rFonts w:hAnsi="Times New Roman" w:ascii="Times New Roman"/>
        </w:rPr>
        <w:t xml:space="preserve"> </w:t>
      </w:r>
      <w:r w:rsidR="00A9025F">
        <w:rPr>
          <w:rFonts w:hAnsi="Times New Roman" w:ascii="Times New Roman"/>
        </w:rPr>
        <w:t>289.691,24</w:t>
      </w:r>
      <w:r w:rsidR="000719F9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8F4061">
        <w:rPr>
          <w:rFonts w:hAnsi="Times New Roman" w:ascii="Times New Roman"/>
          <w:szCs w:val="24"/>
        </w:rPr>
        <w:t>5</w:t>
      </w:r>
      <w:r w:rsidR="000719F9">
        <w:rPr>
          <w:rFonts w:hAnsi="Times New Roman" w:ascii="Times New Roman"/>
          <w:szCs w:val="24"/>
        </w:rPr>
        <w:t>. siječnja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371BB3" w:rsidR="00371BB3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C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1FCA"/>
    <w:rsid w:val="002A7ADF"/>
    <w:rsid w:val="002B510A"/>
    <w:rsid w:val="002C1FF0"/>
    <w:rsid w:val="002F3BE5"/>
    <w:rsid w:val="00305C99"/>
    <w:rsid w:val="00312FD0"/>
    <w:rsid w:val="00314FF2"/>
    <w:rsid w:val="00371BB3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33004"/>
    <w:rsid w:val="004749B4"/>
    <w:rsid w:val="004A06A9"/>
    <w:rsid w:val="004D3224"/>
    <w:rsid w:val="004E4053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F5768"/>
    <w:rsid w:val="00624906"/>
    <w:rsid w:val="00624974"/>
    <w:rsid w:val="006300BC"/>
    <w:rsid w:val="0066000C"/>
    <w:rsid w:val="0066240A"/>
    <w:rsid w:val="0067382F"/>
    <w:rsid w:val="00686B28"/>
    <w:rsid w:val="006F08F3"/>
    <w:rsid w:val="00700FF0"/>
    <w:rsid w:val="00712F20"/>
    <w:rsid w:val="007269DC"/>
    <w:rsid w:val="007306CD"/>
    <w:rsid w:val="00744C1E"/>
    <w:rsid w:val="00745C2D"/>
    <w:rsid w:val="0075240F"/>
    <w:rsid w:val="0075530C"/>
    <w:rsid w:val="00774920"/>
    <w:rsid w:val="00795DC6"/>
    <w:rsid w:val="007C1A19"/>
    <w:rsid w:val="007C1CE1"/>
    <w:rsid w:val="007C2523"/>
    <w:rsid w:val="007F014D"/>
    <w:rsid w:val="007F1B5B"/>
    <w:rsid w:val="00820E13"/>
    <w:rsid w:val="00844609"/>
    <w:rsid w:val="00847E89"/>
    <w:rsid w:val="0086140E"/>
    <w:rsid w:val="00863EAF"/>
    <w:rsid w:val="0087224D"/>
    <w:rsid w:val="00895B77"/>
    <w:rsid w:val="008D3442"/>
    <w:rsid w:val="008D630A"/>
    <w:rsid w:val="008E1B3D"/>
    <w:rsid w:val="008E70FD"/>
    <w:rsid w:val="008F4061"/>
    <w:rsid w:val="00904F4A"/>
    <w:rsid w:val="009249E7"/>
    <w:rsid w:val="00932300"/>
    <w:rsid w:val="00956F78"/>
    <w:rsid w:val="009610B6"/>
    <w:rsid w:val="009804E3"/>
    <w:rsid w:val="009943C9"/>
    <w:rsid w:val="009A55D3"/>
    <w:rsid w:val="009B1A7D"/>
    <w:rsid w:val="009B6382"/>
    <w:rsid w:val="009C21E3"/>
    <w:rsid w:val="009C2BFC"/>
    <w:rsid w:val="009C707D"/>
    <w:rsid w:val="00A20A55"/>
    <w:rsid w:val="00A44577"/>
    <w:rsid w:val="00A460CA"/>
    <w:rsid w:val="00A611F4"/>
    <w:rsid w:val="00A9025F"/>
    <w:rsid w:val="00AB17BE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5E"/>
    <w:rsid w:val="00BF35B4"/>
    <w:rsid w:val="00BF77F5"/>
    <w:rsid w:val="00BF7FC3"/>
    <w:rsid w:val="00C00F04"/>
    <w:rsid w:val="00C139F3"/>
    <w:rsid w:val="00C617A4"/>
    <w:rsid w:val="00C62249"/>
    <w:rsid w:val="00CB215E"/>
    <w:rsid w:val="00CB56ED"/>
    <w:rsid w:val="00CC5E3E"/>
    <w:rsid w:val="00CE34B4"/>
    <w:rsid w:val="00D02C7C"/>
    <w:rsid w:val="00D037F4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905D1"/>
    <w:rsid w:val="00ED4F5E"/>
    <w:rsid w:val="00EE79FF"/>
    <w:rsid w:val="00F364AC"/>
    <w:rsid w:val="00F556C4"/>
    <w:rsid w:val="00F6230E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1B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1BB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1BB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1BB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1BB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1B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1BB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1BB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1BB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1BB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3700</izvorni_sadrzaj>
    <derivirana_varijabla naziv="DomainObject.Predmet.Broj_1">3700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St-3700/2015</izvorni_sadrzaj>
    <derivirana_varijabla naziv="DomainObject.Predmet.OznakaBroj_1">St-3700/2015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TRGO-DIMAR d.o.o. zastupanog po punomoćniku Drago Kolarić</izvorni_sadrzaj>
    <derivirana_varijabla naziv="DomainObject.Predmet.ProtustrankaFormated_1">  TRGO-DIMAR d.o.o. zastupanog po punomoćniku Drago Kolarić</derivirana_varijabla>
  </DomainObject.Predmet.ProtustrankaFormated>
  <DomainObject.Predmet.ProtustrankaFormatedOIB>
    <izvorni_sadrzaj>  TRGO-DIMAR d.o.o., OIB 21921817188 zastupanog po punomoćniku Drago Kolarić</izvorni_sadrzaj>
    <derivirana_varijabla naziv="DomainObject.Predmet.ProtustrankaFormatedOIB_1">  TRGO-DIMAR d.o.o., OIB 21921817188 zastupanog po punomoćniku Drago Kolarić</derivirana_varijabla>
  </DomainObject.Predmet.ProtustrankaFormatedOIB>
  <DomainObject.Predmet.ProtustrankaFormatedWithAdress>
    <izvorni_sadrzaj> TRGO-DIMAR d.o.o., Kaktusa 22, 10360 Sesvete zastupanog po punomoćniku Drago Kolarić</izvorni_sadrzaj>
    <derivirana_varijabla naziv="DomainObject.Predmet.ProtustrankaFormatedWithAdress_1"> TRGO-DIMAR d.o.o., Kaktusa 22, 10360 Sesvete zastupanog po punomoćniku Drago Kolarić</derivirana_varijabla>
  </DomainObject.Predmet.ProtustrankaFormatedWithAdress>
  <DomainObject.Predmet.ProtustrankaFormatedWithAdressOIB>
    <izvorni_sadrzaj> TRGO-DIMAR d.o.o., OIB 21921817188, Kaktusa 22, 10360 Sesvete zastupanog po punomoćniku Drago Kolarić</izvorni_sadrzaj>
    <derivirana_varijabla naziv="DomainObject.Predmet.ProtustrankaFormatedWithAdressOIB_1"> TRGO-DIMAR d.o.o., OIB 21921817188, Kaktusa 22, 10360 Sesvete zastupanog po punomoćniku Drago Kolarić</derivirana_varijabla>
  </DomainObject.Predmet.ProtustrankaFormatedWithAdressOIB>
  <DomainObject.Predmet.ProtustrankaWithAdress>
    <izvorni_sadrzaj>TRGO-DIMAR d.o.o. Kaktusa 22, 10360 Sesvete</izvorni_sadrzaj>
    <derivirana_varijabla naziv="DomainObject.Predmet.ProtustrankaWithAdress_1">TRGO-DIMAR d.o.o. Kaktusa 22, 10360 Sesvete</derivirana_varijabla>
  </DomainObject.Predmet.ProtustrankaWithAdress>
  <DomainObject.Predmet.ProtustrankaWithAdressOIB>
    <izvorni_sadrzaj>TRGO-DIMAR d.o.o., OIB 21921817188, Kaktusa 22, 10360 Sesvete</izvorni_sadrzaj>
    <derivirana_varijabla naziv="DomainObject.Predmet.ProtustrankaWithAdressOIB_1">TRGO-DIMAR d.o.o., OIB 21921817188, Kaktusa 22, 10360 Sesvete</derivirana_varijabla>
  </DomainObject.Predmet.ProtustrankaWithAdressOIB>
  <DomainObject.Predmet.ProtustrankaNazivFormated>
    <izvorni_sadrzaj>TRGO-DIMAR d.o.o.</izvorni_sadrzaj>
    <derivirana_varijabla naziv="DomainObject.Predmet.ProtustrankaNazivFormated_1">TRGO-DIMAR d.o.o.</derivirana_varijabla>
  </DomainObject.Predmet.ProtustrankaNazivFormated>
  <DomainObject.Predmet.ProtustrankaNazivFormatedOIB>
    <izvorni_sadrzaj>TRGO-DIMAR d.o.o., OIB 21921817188</izvorni_sadrzaj>
    <derivirana_varijabla naziv="DomainObject.Predmet.ProtustrankaNazivFormatedOIB_1">TRGO-DIMAR d.o.o., OIB 21921817188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TRGO-DIMAR d.o.o. zastupanog po punomoćniku Drago Kolarić</item>
    </izvorni_sadrzaj>
    <derivirana_varijabla naziv="DomainObject.Predmet.ProtuStrankaListFormated_1">
      <item>TRGO-DIMAR d.o.o. zastupanog po punomoćniku Drago Kolarić</item>
    </derivirana_varijabla>
  </DomainObject.Predmet.ProtuStrankaListFormated>
  <DomainObject.Predmet.ProtuStrankaListFormatedOIB>
    <izvorni_sadrzaj>
      <item>TRGO-DIMAR d.o.o., OIB 21921817188 zastupanog po punomoćniku Drago Kolarić</item>
    </izvorni_sadrzaj>
    <derivirana_varijabla naziv="DomainObject.Predmet.ProtuStrankaListFormatedOIB_1">
      <item>TRGO-DIMAR d.o.o., OIB 21921817188 zastupanog po punomoćniku Drago Kolarić</item>
    </derivirana_varijabla>
  </DomainObject.Predmet.ProtuStrankaListFormatedOIB>
  <DomainObject.Predmet.ProtuStrankaListFormatedWithAdress>
    <izvorni_sadrzaj>
      <item>TRGO-DIMAR d.o.o., Kaktusa 22, 10360 Sesvete zastupanog po punomoćniku Drago Kolarić</item>
    </izvorni_sadrzaj>
    <derivirana_varijabla naziv="DomainObject.Predmet.ProtuStrankaListFormatedWithAdress_1">
      <item>TRGO-DIMAR d.o.o., Kaktusa 22, 10360 Sesvete zastupanog po punomoćniku Drago Kolarić</item>
    </derivirana_varijabla>
  </DomainObject.Predmet.ProtuStrankaListFormatedWithAdress>
  <DomainObject.Predmet.ProtuStrankaListFormatedWithAdressOIB>
    <izvorni_sadrzaj>
      <item>TRGO-DIMAR d.o.o., OIB 21921817188, Kaktusa 22, 10360 Sesvete zastupanog po punomoćniku Drago Kolarić</item>
    </izvorni_sadrzaj>
    <derivirana_varijabla naziv="DomainObject.Predmet.ProtuStrankaListFormatedWithAdressOIB_1">
      <item>TRGO-DIMAR d.o.o., OIB 21921817188, Kaktusa 22, 10360 Sesvete zastupanog po punomoćniku Drago Kolarić</item>
    </derivirana_varijabla>
  </DomainObject.Predmet.ProtuStrankaListFormatedWithAdressOIB>
  <DomainObject.Predmet.ProtuStrankaListNazivFormated>
    <izvorni_sadrzaj>
      <item>TRGO-DIMAR d.o.o.</item>
    </izvorni_sadrzaj>
    <derivirana_varijabla naziv="DomainObject.Predmet.ProtuStrankaListNazivFormated_1">
      <item>TRGO-DIMAR d.o.o.</item>
    </derivirana_varijabla>
  </DomainObject.Predmet.ProtuStrankaListNazivFormated>
  <DomainObject.Predmet.ProtuStrankaListNazivFormatedOIB>
    <izvorni_sadrzaj>
      <item>TRGO-DIMAR d.o.o., OIB 21921817188</item>
    </izvorni_sadrzaj>
    <derivirana_varijabla naziv="DomainObject.Predmet.ProtuStrankaListNazivFormatedOIB_1">
      <item>TRGO-DIMAR d.o.o., OIB 21921817188</item>
    </derivirana_varijabla>
  </DomainObject.Predmet.ProtuStrankaListNazivFormatedOIB>
  <DomainObject.Predmet.OstaliListFormated>
    <izvorni_sadrzaj>
      <item>Drago Kolarić punomoćnik sudionika u postupku TRGO-DIMAR d.o.o.</item>
    </izvorni_sadrzaj>
    <derivirana_varijabla naziv="DomainObject.Predmet.OstaliListFormated_1">
      <item>Drago Kolarić punomoćnik sudionika u postupku TRGO-DIMAR d.o.o.</item>
    </derivirana_varijabla>
  </DomainObject.Predmet.OstaliListFormated>
  <DomainObject.Predmet.OstaliListFormatedOIB>
    <izvorni_sadrzaj>
      <item>Drago Kolarić, OIB 37450510554 punomoćnik sudionika u postupku TRGO-DIMAR d.o.o.</item>
    </izvorni_sadrzaj>
    <derivirana_varijabla naziv="DomainObject.Predmet.OstaliListFormatedOIB_1">
      <item>Drago Kolarić, OIB 37450510554 punomoćnik sudionika u postupku TRGO-DIMAR d.o.o.</item>
    </derivirana_varijabla>
  </DomainObject.Predmet.OstaliListFormatedOIB>
  <DomainObject.Predmet.OstaliListFormatedWithAdress>
    <izvorni_sadrzaj>
      <item>Drago Kolarić, III.požarinje 15, 10000 Zagreb punomoćnik sudionika u postupku TRGO-DIMAR d.o.o.</item>
    </izvorni_sadrzaj>
    <derivirana_varijabla naziv="DomainObject.Predmet.OstaliListFormatedWithAdress_1">
      <item>Drago Kolarić, III.požarinje 15, 10000 Zagreb punomoćnik sudionika u postupku TRGO-DIMAR d.o.o.</item>
    </derivirana_varijabla>
  </DomainObject.Predmet.OstaliListFormatedWithAdress>
  <DomainObject.Predmet.OstaliListFormatedWithAdressOIB>
    <izvorni_sadrzaj>
      <item>Drago Kolarić, OIB 37450510554, III.požarinje 15, 10000 Zagreb punomoćnik sudionika u postupku TRGO-DIMAR d.o.o.</item>
    </izvorni_sadrzaj>
    <derivirana_varijabla naziv="DomainObject.Predmet.OstaliListFormatedWithAdressOIB_1">
      <item>Drago Kolarić, OIB 37450510554, III.požarinje 15, 10000 Zagreb punomoćnik sudionika u postupku TRGO-DIMAR d.o.o.</item>
    </derivirana_varijabla>
  </DomainObject.Predmet.OstaliListFormatedWithAdressOIB>
  <DomainObject.Predmet.OstaliListNazivFormated>
    <izvorni_sadrzaj>
      <item>Drago Kolarić</item>
    </izvorni_sadrzaj>
    <derivirana_varijabla naziv="DomainObject.Predmet.OstaliListNazivFormated_1">
      <item>Drago Kolarić</item>
    </derivirana_varijabla>
  </DomainObject.Predmet.OstaliListNazivFormated>
  <DomainObject.Predmet.OstaliListNazivFormatedOIB>
    <izvorni_sadrzaj>
      <item>Drago Kolarić, OIB 37450510554</item>
    </izvorni_sadrzaj>
    <derivirana_varijabla naziv="DomainObject.Predmet.OstaliListNazivFormatedOIB_1">
      <item>Drago Kolarić, OIB 37450510554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TRGO-DIMAR d.o.o.</izvorni_sadrzaj>
    <derivirana_varijabla naziv="DomainObject.Predmet.ProtustrankaIDrugi_1">TRGO-DIMAR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TRGO-DIMAR d.o.o., OIB 21921817188, Kaktusa 22, 10360 Sesvete</izvorni_sadrzaj>
    <derivirana_varijabla naziv="DomainObject.Predmet.ProtustrankaIDrugiAdressOIB_1">TRGO-DIMAR d.o.o., OIB 21921817188, Kaktusa 22,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TRGO-DIMAR d.o.o.</item>
      <item>Drago Kolarić</item>
    </izvorni_sadrzaj>
    <derivirana_varijabla naziv="DomainObject.Predmet.SudioniciListNaziv_1">
      <item>FINA Regionalni centar Zagreb</item>
      <item>TRGO-DIMAR d.o.o.</item>
      <item>Drago Kolarić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TRGO-DIMAR d.o.o., OIB 21921817188, Kaktusa 22,10360 Sesvete</item>
      <item>Drago Kolarić, OIB 37450510554, III.požarinje 15,10000 Zagreb</item>
    </izvorni_sadrzaj>
    <derivirana_varijabla naziv="DomainObject.Predmet.SudioniciListAdressOIB_1">
      <item>FINA Regionalni centar Zagreb, OIB 85821130368, Trg svibanjskih žrtava 1995. 1,10000 Zagreb</item>
      <item>TRGO-DIMAR d.o.o., OIB 21921817188, Kaktusa 22,10360 Sesvete</item>
      <item>Drago Kolarić, OIB 37450510554, III.požarinje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21921817188</item>
      <item>, OIB 37450510554</item>
    </izvorni_sadrzaj>
    <derivirana_varijabla naziv="DomainObject.Predmet.SudioniciListNazivOIB_1">
      <item>, OIB 85821130368</item>
      <item>, OIB 21921817188</item>
      <item>, OIB 37450510554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317</properties:Words>
  <properties:Characters>1643</properties:Characters>
  <properties:Lines>46</properties:Lines>
  <properties:Paragraphs>23</properties:Paragraphs>
  <properties:TotalTime>132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2016-01-05T10:00:00Z</cp:lastPrinted>
  <dcterms:modified xmlns:xsi="http://www.w3.org/2001/XMLSchema-instance" xsi:type="dcterms:W3CDTF">2016-01-05T10:03:00Z</dcterms:modified>
  <cp:revision>92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