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9ca7" w14:paraId="6209ca7" w:rsidRDefault="005E01CE" w:rsidP="005E01CE" w:rsidR="005E01CE" w:rsidRPr="00FA2A3C">
      <w:pPr>
        <w:jc w:val="both"/>
        <w15:collapsed w:val="false"/>
      </w:pPr>
      <w:bookmarkStart w:name="_GoBack" w:id="0"/>
      <w:bookmarkEnd w:id="0"/>
      <w:r w:rsidRPr="00FA2A3C">
        <w:t xml:space="preserve">                  </w:t>
      </w:r>
      <w:r w:rsidRPr="00FA2A3C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A3C">
        <w:t xml:space="preserve">                                                                </w:t>
      </w:r>
    </w:p>
    <w:p w:rsidRDefault="005E01CE" w:rsidP="005E01CE" w:rsidR="005E01CE" w:rsidRPr="00FA2A3C">
      <w:r w:rsidRPr="00FA2A3C">
        <w:t xml:space="preserve">   REPUBLIKA HRVATSKA</w:t>
      </w:r>
    </w:p>
    <w:p w:rsidRDefault="005E01CE" w:rsidP="005E01CE" w:rsidR="005E01CE" w:rsidRPr="00FA2A3C">
      <w:r w:rsidRPr="00FA2A3C">
        <w:t xml:space="preserve">TRGOVAČKI SUD U PAZINU </w:t>
      </w:r>
      <w:r w:rsidRPr="00FA2A3C">
        <w:tab/>
      </w:r>
      <w:r w:rsidRPr="00FA2A3C">
        <w:tab/>
      </w:r>
      <w:r w:rsidRPr="00FA2A3C">
        <w:tab/>
      </w:r>
      <w:r w:rsidRPr="00FA2A3C">
        <w:tab/>
        <w:t xml:space="preserve">        </w:t>
      </w:r>
      <w:r w:rsidR="006F00ED">
        <w:tab/>
      </w:r>
      <w:r w:rsidR="006F00ED">
        <w:tab/>
      </w:r>
      <w:r w:rsidR="00970AE3" w:rsidRPr="00FA2A3C">
        <w:t>1</w:t>
      </w:r>
      <w:r w:rsidRPr="00FA2A3C">
        <w:t xml:space="preserve"> St-</w:t>
      </w:r>
      <w:r w:rsidR="00FA2A3C" w:rsidRPr="00FA2A3C">
        <w:t>59</w:t>
      </w:r>
      <w:r w:rsidRPr="00FA2A3C">
        <w:t>/</w:t>
      </w:r>
      <w:r w:rsidR="006F00ED">
        <w:t>2015</w:t>
      </w:r>
      <w:r w:rsidRPr="00FA2A3C">
        <w:t>-</w:t>
      </w:r>
      <w:r w:rsidR="006F00ED">
        <w:t>79</w:t>
      </w:r>
    </w:p>
    <w:p w:rsidRDefault="00D550F2" w:rsidP="005E01CE" w:rsidR="005E01CE" w:rsidRPr="00FA2A3C">
      <w:pPr>
        <w:jc w:val="both"/>
      </w:pPr>
      <w:r w:rsidRPr="00FA2A3C">
        <w:t xml:space="preserve">       52000</w:t>
      </w:r>
      <w:r w:rsidR="005E01CE" w:rsidRPr="00FA2A3C">
        <w:t xml:space="preserve"> Pazin, Dršćevka 1</w:t>
      </w:r>
      <w:r w:rsidR="005E01CE" w:rsidRPr="00FA2A3C">
        <w:tab/>
      </w:r>
      <w:r w:rsidR="005E01CE" w:rsidRPr="00FA2A3C">
        <w:tab/>
      </w:r>
      <w:r w:rsidR="005E01CE" w:rsidRPr="00FA2A3C">
        <w:tab/>
      </w:r>
      <w:r w:rsidR="005E01CE" w:rsidRPr="00FA2A3C">
        <w:tab/>
      </w:r>
      <w:r w:rsidR="005E01CE" w:rsidRPr="00FA2A3C">
        <w:tab/>
      </w:r>
      <w:r w:rsidR="005E01CE" w:rsidRPr="00FA2A3C">
        <w:tab/>
      </w:r>
      <w:r w:rsidR="005E01CE" w:rsidRPr="00FA2A3C">
        <w:tab/>
      </w:r>
    </w:p>
    <w:p w:rsidRDefault="005E01CE" w:rsidP="005E01CE" w:rsidR="005E01CE" w:rsidRPr="00FA2A3C"/>
    <w:p w:rsidRDefault="005E01CE" w:rsidP="005E01CE" w:rsidR="005E01CE" w:rsidRPr="00FA2A3C">
      <w:pPr>
        <w:jc w:val="center"/>
      </w:pPr>
      <w:r w:rsidRPr="00FA2A3C">
        <w:t>R E P U B L I K A  H R V A T S K A</w:t>
      </w:r>
    </w:p>
    <w:p w:rsidRDefault="005E01CE" w:rsidP="005E01CE" w:rsidR="005E01CE" w:rsidRPr="00FA2A3C">
      <w:pPr>
        <w:jc w:val="center"/>
      </w:pPr>
    </w:p>
    <w:p w:rsidRDefault="005E01CE" w:rsidP="005E01CE" w:rsidR="005E01CE" w:rsidRPr="00FA2A3C">
      <w:pPr>
        <w:jc w:val="center"/>
      </w:pPr>
      <w:r w:rsidRPr="00FA2A3C">
        <w:t>R J E Š E N J E</w:t>
      </w:r>
    </w:p>
    <w:p w:rsidRDefault="005E01CE" w:rsidP="005E01CE" w:rsidR="005E01CE" w:rsidRPr="00FA2A3C">
      <w:pPr>
        <w:jc w:val="center"/>
      </w:pPr>
    </w:p>
    <w:p w:rsidRDefault="002F142F" w:rsidP="002F142F" w:rsidR="002F142F" w:rsidRPr="00FA2A3C">
      <w:pPr>
        <w:ind w:firstLine="708"/>
        <w:jc w:val="both"/>
      </w:pPr>
      <w:r w:rsidRPr="00FA2A3C">
        <w:t xml:space="preserve">Trgovački sud u Pazinu, po stečajnom sucu </w:t>
      </w:r>
      <w:r w:rsidR="00E81947" w:rsidRPr="00FA2A3C">
        <w:t>Damiru Rabaru</w:t>
      </w:r>
      <w:r w:rsidRPr="00FA2A3C">
        <w:t xml:space="preserve">, u stečajnom postupku nad stečajnim dužnikom </w:t>
      </w:r>
      <w:r w:rsidR="00FA2A3C" w:rsidRPr="00FA2A3C">
        <w:t>PROJEKT SMREKOVAC d.o.o. Poreč, Partizanska 13, OIB: 53047863465</w:t>
      </w:r>
      <w:r w:rsidRPr="00FA2A3C">
        <w:t xml:space="preserve">, </w:t>
      </w:r>
      <w:r w:rsidR="0043788E" w:rsidRPr="00FA2A3C">
        <w:t>29</w:t>
      </w:r>
      <w:r w:rsidRPr="00FA2A3C">
        <w:t xml:space="preserve">. </w:t>
      </w:r>
      <w:r w:rsidR="00702CFB" w:rsidRPr="00FA2A3C">
        <w:t>listopada</w:t>
      </w:r>
      <w:r w:rsidR="00E81947" w:rsidRPr="00FA2A3C">
        <w:t xml:space="preserve"> </w:t>
      </w:r>
      <w:r w:rsidRPr="00FA2A3C">
        <w:t>201</w:t>
      </w:r>
      <w:r w:rsidR="00702CFB" w:rsidRPr="00FA2A3C">
        <w:t>8</w:t>
      </w:r>
      <w:r w:rsidRPr="00FA2A3C">
        <w:t xml:space="preserve">. </w:t>
      </w:r>
    </w:p>
    <w:p w:rsidRDefault="005E01CE" w:rsidP="005E01CE" w:rsidR="005E01CE" w:rsidRPr="00FA2A3C">
      <w:pPr>
        <w:jc w:val="center"/>
        <w:rPr>
          <w:color w:val="FF0000"/>
        </w:rPr>
      </w:pPr>
    </w:p>
    <w:p w:rsidRDefault="005E01CE" w:rsidP="005E01CE" w:rsidR="005E01CE" w:rsidRPr="00FA2A3C">
      <w:pPr>
        <w:jc w:val="center"/>
      </w:pPr>
      <w:r w:rsidRPr="00FA2A3C">
        <w:t>r i j e š i o  j e</w:t>
      </w:r>
    </w:p>
    <w:p w:rsidRDefault="005E01CE" w:rsidP="005E01CE" w:rsidR="005E01CE" w:rsidRPr="00FA2A3C"/>
    <w:p w:rsidRDefault="005E01CE" w:rsidP="005E01CE" w:rsidR="000B1EB7">
      <w:pPr>
        <w:jc w:val="both"/>
      </w:pPr>
      <w:r w:rsidRPr="000B1EB7">
        <w:tab/>
        <w:t>I.</w:t>
      </w:r>
      <w:r w:rsidRPr="000B1EB7">
        <w:tab/>
        <w:t xml:space="preserve">Iz iznosa kupovnine od </w:t>
      </w:r>
      <w:r w:rsidR="00FA2A3C" w:rsidRPr="000B1EB7">
        <w:t>14</w:t>
      </w:r>
      <w:r w:rsidR="00702CFB" w:rsidRPr="000B1EB7">
        <w:rPr>
          <w:bCs/>
        </w:rPr>
        <w:t>.001,0</w:t>
      </w:r>
      <w:r w:rsidR="004D4F3D" w:rsidRPr="000B1EB7">
        <w:rPr>
          <w:bCs/>
        </w:rPr>
        <w:t xml:space="preserve">0 </w:t>
      </w:r>
      <w:r w:rsidR="004D4F3D" w:rsidRPr="000B1EB7">
        <w:t>kn</w:t>
      </w:r>
      <w:r w:rsidRPr="000B1EB7">
        <w:t>, ostvarenog prodajom nekretnin</w:t>
      </w:r>
      <w:r w:rsidR="0043788E" w:rsidRPr="000B1EB7">
        <w:t>e</w:t>
      </w:r>
      <w:r w:rsidR="002F142F" w:rsidRPr="000B1EB7">
        <w:t xml:space="preserve"> stečajnog dužnika </w:t>
      </w:r>
      <w:r w:rsidR="00427D04" w:rsidRPr="000B1EB7">
        <w:t>označene kao</w:t>
      </w:r>
      <w:r w:rsidR="00390C56" w:rsidRPr="000B1EB7">
        <w:t xml:space="preserve"> </w:t>
      </w:r>
      <w:r w:rsidR="000B1EB7" w:rsidRPr="000B1EB7">
        <w:t xml:space="preserve">k.č. br. </w:t>
      </w:r>
      <w:hyperlink r:id="rId10" w:history="true">
        <w:r w:rsidR="000B1EB7" w:rsidRPr="000B1EB7">
          <w:rPr>
            <w:rStyle w:val="Hiperveza"/>
            <w:color w:val="auto"/>
            <w:u w:val="none"/>
          </w:rPr>
          <w:t>415/4 ZGR</w:t>
        </w:r>
      </w:hyperlink>
      <w:r w:rsidR="000B1EB7" w:rsidRPr="000B1EB7">
        <w:t xml:space="preserve"> u naravi  zgrada, </w:t>
      </w:r>
      <w:hyperlink r:id="rId11" w:history="true">
        <w:r w:rsidR="000B1EB7" w:rsidRPr="000B1EB7">
          <w:rPr>
            <w:rStyle w:val="Hiperveza"/>
            <w:color w:val="auto"/>
            <w:u w:val="none"/>
          </w:rPr>
          <w:t>416/ZGR</w:t>
        </w:r>
      </w:hyperlink>
      <w:r w:rsidR="000B1EB7" w:rsidRPr="000B1EB7">
        <w:t xml:space="preserve"> u naravi kuća, </w:t>
      </w:r>
      <w:hyperlink r:id="rId12" w:history="true">
        <w:r w:rsidR="000B1EB7" w:rsidRPr="000B1EB7">
          <w:rPr>
            <w:rStyle w:val="Hiperveza"/>
            <w:color w:val="auto"/>
            <w:u w:val="none"/>
          </w:rPr>
          <w:t>418/ZGR</w:t>
        </w:r>
      </w:hyperlink>
      <w:r w:rsidR="000B1EB7" w:rsidRPr="000B1EB7">
        <w:t xml:space="preserve"> u naravi štala i dvorište, </w:t>
      </w:r>
      <w:hyperlink r:id="rId13" w:history="true">
        <w:r w:rsidR="000B1EB7" w:rsidRPr="000B1EB7">
          <w:rPr>
            <w:rStyle w:val="Hiperveza"/>
            <w:color w:val="auto"/>
            <w:u w:val="none"/>
          </w:rPr>
          <w:t>885/1</w:t>
        </w:r>
      </w:hyperlink>
      <w:r w:rsidR="000B1EB7" w:rsidRPr="000B1EB7">
        <w:t xml:space="preserve"> u naravi oranica, </w:t>
      </w:r>
      <w:hyperlink r:id="rId14" w:history="true">
        <w:r w:rsidR="000B1EB7" w:rsidRPr="000B1EB7">
          <w:rPr>
            <w:rStyle w:val="Hiperveza"/>
            <w:color w:val="auto"/>
            <w:u w:val="none"/>
          </w:rPr>
          <w:t>885/2</w:t>
        </w:r>
      </w:hyperlink>
      <w:r w:rsidR="000B1EB7" w:rsidRPr="000B1EB7">
        <w:t xml:space="preserve"> u naravi oranica, </w:t>
      </w:r>
      <w:hyperlink r:id="rId15" w:history="true">
        <w:r w:rsidR="000B1EB7" w:rsidRPr="000B1EB7">
          <w:rPr>
            <w:rStyle w:val="Hiperveza"/>
            <w:color w:val="auto"/>
            <w:u w:val="none"/>
          </w:rPr>
          <w:t>5143/145</w:t>
        </w:r>
      </w:hyperlink>
      <w:r w:rsidR="000B1EB7" w:rsidRPr="000B1EB7">
        <w:t xml:space="preserve"> u naravi šuma, </w:t>
      </w:r>
      <w:hyperlink r:id="rId16" w:history="true">
        <w:r w:rsidR="000B1EB7" w:rsidRPr="000B1EB7">
          <w:rPr>
            <w:rStyle w:val="Hiperveza"/>
            <w:color w:val="auto"/>
            <w:u w:val="none"/>
          </w:rPr>
          <w:t>5235</w:t>
        </w:r>
      </w:hyperlink>
      <w:r w:rsidR="000B1EB7" w:rsidRPr="000B1EB7">
        <w:t xml:space="preserve"> u naravi oranica,</w:t>
      </w:r>
      <w:hyperlink r:id="rId17" w:history="true">
        <w:r w:rsidR="000B1EB7" w:rsidRPr="000B1EB7">
          <w:rPr>
            <w:rStyle w:val="Hiperveza"/>
            <w:color w:val="auto"/>
            <w:u w:val="none"/>
          </w:rPr>
          <w:t>5237</w:t>
        </w:r>
      </w:hyperlink>
      <w:r w:rsidR="000B1EB7" w:rsidRPr="000B1EB7">
        <w:t xml:space="preserve"> u naravi oranica, </w:t>
      </w:r>
      <w:hyperlink r:id="rId18" w:history="true">
        <w:r w:rsidR="000B1EB7" w:rsidRPr="000B1EB7">
          <w:rPr>
            <w:rStyle w:val="Hiperveza"/>
            <w:color w:val="auto"/>
            <w:u w:val="none"/>
          </w:rPr>
          <w:t>5247/1</w:t>
        </w:r>
      </w:hyperlink>
      <w:r w:rsidR="000B1EB7" w:rsidRPr="000B1EB7">
        <w:t xml:space="preserve"> u naravi livada, </w:t>
      </w:r>
      <w:hyperlink r:id="rId19" w:history="true">
        <w:r w:rsidR="000B1EB7" w:rsidRPr="000B1EB7">
          <w:rPr>
            <w:rStyle w:val="Hiperveza"/>
            <w:color w:val="auto"/>
            <w:u w:val="none"/>
          </w:rPr>
          <w:t>5254/2</w:t>
        </w:r>
      </w:hyperlink>
      <w:r w:rsidR="000B1EB7" w:rsidRPr="000B1EB7">
        <w:t xml:space="preserve"> u naravi livada, </w:t>
      </w:r>
      <w:hyperlink r:id="rId20" w:history="true">
        <w:r w:rsidR="000B1EB7" w:rsidRPr="000B1EB7">
          <w:rPr>
            <w:rStyle w:val="Hiperveza"/>
            <w:color w:val="auto"/>
            <w:u w:val="none"/>
          </w:rPr>
          <w:t>5256/1</w:t>
        </w:r>
      </w:hyperlink>
      <w:r w:rsidR="000B1EB7" w:rsidRPr="000B1EB7">
        <w:t xml:space="preserve"> u naravi oranica, </w:t>
      </w:r>
      <w:hyperlink r:id="rId21" w:history="true">
        <w:r w:rsidR="000B1EB7" w:rsidRPr="000B1EB7">
          <w:rPr>
            <w:rStyle w:val="Hiperveza"/>
            <w:color w:val="auto"/>
            <w:u w:val="none"/>
          </w:rPr>
          <w:t>5263</w:t>
        </w:r>
      </w:hyperlink>
      <w:r w:rsidR="000B1EB7" w:rsidRPr="000B1EB7">
        <w:t xml:space="preserve"> u naravi livada, </w:t>
      </w:r>
      <w:hyperlink r:id="rId22" w:history="true">
        <w:r w:rsidR="000B1EB7" w:rsidRPr="000B1EB7">
          <w:rPr>
            <w:rStyle w:val="Hiperveza"/>
            <w:color w:val="auto"/>
            <w:u w:val="none"/>
          </w:rPr>
          <w:t>5264</w:t>
        </w:r>
      </w:hyperlink>
      <w:r w:rsidR="000B1EB7" w:rsidRPr="000B1EB7">
        <w:t xml:space="preserve"> u naravi oranica, </w:t>
      </w:r>
      <w:hyperlink r:id="rId23" w:history="true">
        <w:r w:rsidR="000B1EB7" w:rsidRPr="000B1EB7">
          <w:rPr>
            <w:rStyle w:val="Hiperveza"/>
            <w:color w:val="auto"/>
            <w:u w:val="none"/>
          </w:rPr>
          <w:t>5265/1</w:t>
        </w:r>
      </w:hyperlink>
      <w:r w:rsidR="000B1EB7" w:rsidRPr="000B1EB7">
        <w:t xml:space="preserve"> u naravi oranica, </w:t>
      </w:r>
      <w:hyperlink r:id="rId24" w:history="true">
        <w:r w:rsidR="000B1EB7" w:rsidRPr="000B1EB7">
          <w:rPr>
            <w:rStyle w:val="Hiperveza"/>
            <w:color w:val="auto"/>
            <w:u w:val="none"/>
          </w:rPr>
          <w:t>5265/2</w:t>
        </w:r>
      </w:hyperlink>
      <w:r w:rsidR="000B1EB7" w:rsidRPr="000B1EB7">
        <w:t xml:space="preserve"> u naravi oranica, </w:t>
      </w:r>
      <w:hyperlink r:id="rId25" w:history="true">
        <w:r w:rsidR="000B1EB7" w:rsidRPr="000B1EB7">
          <w:rPr>
            <w:rStyle w:val="Hiperveza"/>
            <w:color w:val="auto"/>
            <w:u w:val="none"/>
          </w:rPr>
          <w:t>5265/3</w:t>
        </w:r>
      </w:hyperlink>
      <w:r w:rsidR="000B1EB7" w:rsidRPr="000B1EB7">
        <w:t xml:space="preserve"> u naravi livada, </w:t>
      </w:r>
      <w:hyperlink r:id="rId26" w:history="true">
        <w:r w:rsidR="000B1EB7" w:rsidRPr="000B1EB7">
          <w:rPr>
            <w:rStyle w:val="Hiperveza"/>
            <w:color w:val="auto"/>
            <w:u w:val="none"/>
          </w:rPr>
          <w:t>5268/2</w:t>
        </w:r>
      </w:hyperlink>
      <w:r w:rsidR="000B1EB7" w:rsidRPr="000B1EB7">
        <w:t xml:space="preserve"> u naravi livada, </w:t>
      </w:r>
      <w:hyperlink r:id="rId27" w:history="true">
        <w:r w:rsidR="000B1EB7" w:rsidRPr="000B1EB7">
          <w:rPr>
            <w:rStyle w:val="Hiperveza"/>
            <w:color w:val="auto"/>
            <w:u w:val="none"/>
          </w:rPr>
          <w:t>5286</w:t>
        </w:r>
      </w:hyperlink>
      <w:r w:rsidR="000B1EB7" w:rsidRPr="000B1EB7">
        <w:t xml:space="preserve"> u naravi livada, </w:t>
      </w:r>
      <w:hyperlink r:id="rId28" w:history="true">
        <w:r w:rsidR="000B1EB7" w:rsidRPr="000B1EB7">
          <w:rPr>
            <w:rStyle w:val="Hiperveza"/>
            <w:color w:val="auto"/>
            <w:u w:val="none"/>
          </w:rPr>
          <w:t>5288</w:t>
        </w:r>
      </w:hyperlink>
      <w:r w:rsidR="000B1EB7" w:rsidRPr="000B1EB7">
        <w:t xml:space="preserve"> u naravi livada, </w:t>
      </w:r>
      <w:hyperlink r:id="rId29" w:history="true">
        <w:r w:rsidR="000B1EB7" w:rsidRPr="000B1EB7">
          <w:rPr>
            <w:rStyle w:val="Hiperveza"/>
            <w:color w:val="auto"/>
            <w:u w:val="none"/>
          </w:rPr>
          <w:t>5291</w:t>
        </w:r>
      </w:hyperlink>
      <w:r w:rsidR="000B1EB7" w:rsidRPr="000B1EB7">
        <w:t xml:space="preserve"> u naravi livada, </w:t>
      </w:r>
      <w:hyperlink r:id="rId30" w:history="true">
        <w:r w:rsidR="000B1EB7" w:rsidRPr="000B1EB7">
          <w:rPr>
            <w:rStyle w:val="Hiperveza"/>
            <w:color w:val="auto"/>
            <w:u w:val="none"/>
          </w:rPr>
          <w:t>5293</w:t>
        </w:r>
      </w:hyperlink>
      <w:r w:rsidR="000B1EB7" w:rsidRPr="000B1EB7">
        <w:t xml:space="preserve"> u naravi livada, </w:t>
      </w:r>
      <w:hyperlink r:id="rId31" w:history="true">
        <w:r w:rsidR="000B1EB7" w:rsidRPr="000B1EB7">
          <w:rPr>
            <w:rStyle w:val="Hiperveza"/>
            <w:color w:val="auto"/>
            <w:u w:val="none"/>
          </w:rPr>
          <w:t>5299/29</w:t>
        </w:r>
      </w:hyperlink>
      <w:r w:rsidR="000B1EB7" w:rsidRPr="000B1EB7">
        <w:t xml:space="preserve"> u naravi šuma, </w:t>
      </w:r>
      <w:hyperlink r:id="rId32" w:history="true">
        <w:r w:rsidR="000B1EB7" w:rsidRPr="000B1EB7">
          <w:rPr>
            <w:rStyle w:val="Hiperveza"/>
            <w:color w:val="auto"/>
            <w:u w:val="none"/>
          </w:rPr>
          <w:t>5299/30</w:t>
        </w:r>
      </w:hyperlink>
      <w:r w:rsidR="000B1EB7" w:rsidRPr="000B1EB7">
        <w:t xml:space="preserve"> u naravi oranica, </w:t>
      </w:r>
      <w:hyperlink r:id="rId33" w:history="true">
        <w:r w:rsidR="000B1EB7" w:rsidRPr="000B1EB7">
          <w:rPr>
            <w:rStyle w:val="Hiperveza"/>
            <w:color w:val="auto"/>
            <w:u w:val="none"/>
          </w:rPr>
          <w:t>5299/35</w:t>
        </w:r>
      </w:hyperlink>
      <w:r w:rsidR="000B1EB7" w:rsidRPr="000B1EB7">
        <w:t xml:space="preserve"> u naravi livada, </w:t>
      </w:r>
      <w:hyperlink r:id="rId34" w:history="true">
        <w:r w:rsidR="000B1EB7" w:rsidRPr="000B1EB7">
          <w:rPr>
            <w:rStyle w:val="Hiperveza"/>
            <w:color w:val="auto"/>
            <w:u w:val="none"/>
          </w:rPr>
          <w:t>5299/45</w:t>
        </w:r>
      </w:hyperlink>
      <w:r w:rsidR="000B1EB7" w:rsidRPr="000B1EB7">
        <w:t xml:space="preserve"> u naravi oranica, </w:t>
      </w:r>
      <w:hyperlink r:id="rId35" w:history="true">
        <w:r w:rsidR="000B1EB7" w:rsidRPr="000B1EB7">
          <w:rPr>
            <w:rStyle w:val="Hiperveza"/>
            <w:color w:val="auto"/>
            <w:u w:val="none"/>
          </w:rPr>
          <w:t>5299/46</w:t>
        </w:r>
      </w:hyperlink>
      <w:r w:rsidR="000B1EB7" w:rsidRPr="000B1EB7">
        <w:t xml:space="preserve"> u naravi oranica, </w:t>
      </w:r>
      <w:hyperlink r:id="rId36" w:history="true">
        <w:r w:rsidR="000B1EB7" w:rsidRPr="000B1EB7">
          <w:rPr>
            <w:rStyle w:val="Hiperveza"/>
            <w:color w:val="auto"/>
            <w:u w:val="none"/>
          </w:rPr>
          <w:t>5299/49</w:t>
        </w:r>
      </w:hyperlink>
      <w:r w:rsidR="000B1EB7" w:rsidRPr="000B1EB7">
        <w:t xml:space="preserve"> u naravi šuma, </w:t>
      </w:r>
      <w:hyperlink r:id="rId37" w:history="true">
        <w:r w:rsidR="000B1EB7" w:rsidRPr="000B1EB7">
          <w:rPr>
            <w:rStyle w:val="Hiperveza"/>
            <w:color w:val="auto"/>
            <w:u w:val="none"/>
          </w:rPr>
          <w:t>5299/71</w:t>
        </w:r>
      </w:hyperlink>
      <w:r w:rsidR="000B1EB7" w:rsidRPr="000B1EB7">
        <w:t xml:space="preserve"> u naravi oranica, </w:t>
      </w:r>
      <w:hyperlink r:id="rId38" w:history="true">
        <w:r w:rsidR="000B1EB7" w:rsidRPr="000B1EB7">
          <w:rPr>
            <w:rStyle w:val="Hiperveza"/>
            <w:color w:val="auto"/>
            <w:u w:val="none"/>
          </w:rPr>
          <w:t>5305/1</w:t>
        </w:r>
      </w:hyperlink>
      <w:r w:rsidR="000B1EB7" w:rsidRPr="000B1EB7">
        <w:t xml:space="preserve"> u naravi pašnjak, </w:t>
      </w:r>
      <w:hyperlink r:id="rId39" w:history="true">
        <w:r w:rsidR="000B1EB7" w:rsidRPr="000B1EB7">
          <w:rPr>
            <w:rStyle w:val="Hiperveza"/>
            <w:color w:val="auto"/>
            <w:u w:val="none"/>
          </w:rPr>
          <w:t>5305/3</w:t>
        </w:r>
      </w:hyperlink>
      <w:r w:rsidR="000B1EB7" w:rsidRPr="000B1EB7">
        <w:t xml:space="preserve"> u naravi pašnjak, </w:t>
      </w:r>
      <w:hyperlink r:id="rId40" w:history="true">
        <w:r w:rsidR="000B1EB7" w:rsidRPr="000B1EB7">
          <w:rPr>
            <w:rStyle w:val="Hiperveza"/>
            <w:color w:val="auto"/>
            <w:u w:val="none"/>
          </w:rPr>
          <w:t>5312/1</w:t>
        </w:r>
      </w:hyperlink>
      <w:r w:rsidR="000B1EB7" w:rsidRPr="000B1EB7">
        <w:t xml:space="preserve"> u naravi oranica, </w:t>
      </w:r>
      <w:hyperlink r:id="rId41" w:history="true">
        <w:r w:rsidR="000B1EB7" w:rsidRPr="000B1EB7">
          <w:rPr>
            <w:rStyle w:val="Hiperveza"/>
            <w:color w:val="auto"/>
            <w:u w:val="none"/>
          </w:rPr>
          <w:t>5325/2</w:t>
        </w:r>
      </w:hyperlink>
      <w:r w:rsidR="000B1EB7" w:rsidRPr="000B1EB7">
        <w:t xml:space="preserve"> u naravi vinograd, </w:t>
      </w:r>
      <w:hyperlink r:id="rId42" w:history="true">
        <w:r w:rsidR="000B1EB7" w:rsidRPr="000B1EB7">
          <w:rPr>
            <w:rStyle w:val="Hiperveza"/>
            <w:color w:val="auto"/>
            <w:u w:val="none"/>
          </w:rPr>
          <w:t>5328</w:t>
        </w:r>
      </w:hyperlink>
      <w:r w:rsidR="000B1EB7" w:rsidRPr="000B1EB7">
        <w:t xml:space="preserve"> u naravi vinograd, </w:t>
      </w:r>
      <w:hyperlink r:id="rId43" w:history="true">
        <w:r w:rsidR="000B1EB7" w:rsidRPr="000B1EB7">
          <w:rPr>
            <w:rStyle w:val="Hiperveza"/>
            <w:color w:val="auto"/>
            <w:u w:val="none"/>
          </w:rPr>
          <w:t>5331/1</w:t>
        </w:r>
      </w:hyperlink>
      <w:r w:rsidR="000B1EB7" w:rsidRPr="000B1EB7">
        <w:t xml:space="preserve"> u naravi vrt, </w:t>
      </w:r>
      <w:hyperlink r:id="rId44" w:history="true">
        <w:r w:rsidR="000B1EB7" w:rsidRPr="000B1EB7">
          <w:rPr>
            <w:rStyle w:val="Hiperveza"/>
            <w:color w:val="auto"/>
            <w:u w:val="none"/>
          </w:rPr>
          <w:t>5331/2</w:t>
        </w:r>
      </w:hyperlink>
      <w:r w:rsidR="000B1EB7" w:rsidRPr="000B1EB7">
        <w:t xml:space="preserve"> u naravi vrt, </w:t>
      </w:r>
      <w:hyperlink r:id="rId45" w:history="true">
        <w:r w:rsidR="000B1EB7" w:rsidRPr="000B1EB7">
          <w:rPr>
            <w:rStyle w:val="Hiperveza"/>
            <w:color w:val="auto"/>
            <w:u w:val="none"/>
          </w:rPr>
          <w:t>5333</w:t>
        </w:r>
      </w:hyperlink>
      <w:r w:rsidR="000B1EB7" w:rsidRPr="000B1EB7">
        <w:t xml:space="preserve"> u naravi vrt, </w:t>
      </w:r>
      <w:hyperlink r:id="rId46" w:history="true">
        <w:r w:rsidR="000B1EB7" w:rsidRPr="000B1EB7">
          <w:rPr>
            <w:rStyle w:val="Hiperveza"/>
            <w:color w:val="auto"/>
            <w:u w:val="none"/>
          </w:rPr>
          <w:t>5334</w:t>
        </w:r>
      </w:hyperlink>
      <w:r w:rsidR="000B1EB7" w:rsidRPr="000B1EB7">
        <w:t xml:space="preserve"> u naravi livada, </w:t>
      </w:r>
      <w:hyperlink r:id="rId47" w:history="true">
        <w:r w:rsidR="000B1EB7" w:rsidRPr="000B1EB7">
          <w:rPr>
            <w:rStyle w:val="Hiperveza"/>
            <w:color w:val="auto"/>
            <w:u w:val="none"/>
          </w:rPr>
          <w:t>5335/3</w:t>
        </w:r>
      </w:hyperlink>
      <w:r w:rsidR="000B1EB7" w:rsidRPr="000B1EB7">
        <w:t xml:space="preserve"> u naravi oranica, </w:t>
      </w:r>
      <w:hyperlink r:id="rId48" w:history="true">
        <w:r w:rsidR="000B1EB7" w:rsidRPr="000B1EB7">
          <w:rPr>
            <w:rStyle w:val="Hiperveza"/>
            <w:color w:val="auto"/>
            <w:u w:val="none"/>
          </w:rPr>
          <w:t>5335/4</w:t>
        </w:r>
      </w:hyperlink>
      <w:r w:rsidR="000B1EB7" w:rsidRPr="000B1EB7">
        <w:t xml:space="preserve"> u naravi vinograd, </w:t>
      </w:r>
      <w:hyperlink r:id="rId49" w:history="true">
        <w:r w:rsidR="000B1EB7" w:rsidRPr="000B1EB7">
          <w:rPr>
            <w:rStyle w:val="Hiperveza"/>
            <w:color w:val="auto"/>
            <w:u w:val="none"/>
          </w:rPr>
          <w:t>5336</w:t>
        </w:r>
      </w:hyperlink>
      <w:r w:rsidR="000B1EB7" w:rsidRPr="000B1EB7">
        <w:t xml:space="preserve"> u naravi vrt, </w:t>
      </w:r>
      <w:hyperlink r:id="rId50" w:history="true">
        <w:r w:rsidR="000B1EB7" w:rsidRPr="000B1EB7">
          <w:rPr>
            <w:rStyle w:val="Hiperveza"/>
            <w:color w:val="auto"/>
            <w:u w:val="none"/>
          </w:rPr>
          <w:t>5338</w:t>
        </w:r>
      </w:hyperlink>
      <w:r w:rsidR="000B1EB7" w:rsidRPr="000B1EB7">
        <w:t xml:space="preserve"> u naravi vrt, </w:t>
      </w:r>
      <w:hyperlink r:id="rId51" w:history="true">
        <w:r w:rsidR="000B1EB7" w:rsidRPr="000B1EB7">
          <w:rPr>
            <w:rStyle w:val="Hiperveza"/>
            <w:color w:val="auto"/>
            <w:u w:val="none"/>
          </w:rPr>
          <w:t>5340/1</w:t>
        </w:r>
      </w:hyperlink>
      <w:r w:rsidR="000B1EB7" w:rsidRPr="000B1EB7">
        <w:t xml:space="preserve"> u naravi oranica, </w:t>
      </w:r>
      <w:hyperlink r:id="rId52" w:history="true">
        <w:r w:rsidR="000B1EB7" w:rsidRPr="000B1EB7">
          <w:rPr>
            <w:rStyle w:val="Hiperveza"/>
            <w:color w:val="auto"/>
            <w:u w:val="none"/>
          </w:rPr>
          <w:t>5340/2</w:t>
        </w:r>
      </w:hyperlink>
      <w:r w:rsidR="000B1EB7" w:rsidRPr="000B1EB7">
        <w:t xml:space="preserve"> u naravi oranica, </w:t>
      </w:r>
      <w:hyperlink r:id="rId53" w:history="true">
        <w:r w:rsidR="000B1EB7" w:rsidRPr="000B1EB7">
          <w:rPr>
            <w:rStyle w:val="Hiperveza"/>
            <w:color w:val="auto"/>
            <w:u w:val="none"/>
          </w:rPr>
          <w:t>5344</w:t>
        </w:r>
      </w:hyperlink>
      <w:r w:rsidR="000B1EB7" w:rsidRPr="000B1EB7">
        <w:t xml:space="preserve"> u naravi oranica, </w:t>
      </w:r>
      <w:hyperlink r:id="rId54" w:history="true">
        <w:r w:rsidR="000B1EB7" w:rsidRPr="000B1EB7">
          <w:rPr>
            <w:rStyle w:val="Hiperveza"/>
            <w:color w:val="auto"/>
            <w:u w:val="none"/>
          </w:rPr>
          <w:t>5347/1</w:t>
        </w:r>
      </w:hyperlink>
      <w:r w:rsidR="000B1EB7" w:rsidRPr="000B1EB7">
        <w:t xml:space="preserve"> u naravi oranica, </w:t>
      </w:r>
      <w:hyperlink r:id="rId55" w:history="true">
        <w:r w:rsidR="000B1EB7" w:rsidRPr="000B1EB7">
          <w:rPr>
            <w:rStyle w:val="Hiperveza"/>
            <w:color w:val="auto"/>
            <w:u w:val="none"/>
          </w:rPr>
          <w:t>5362/2</w:t>
        </w:r>
      </w:hyperlink>
      <w:r w:rsidR="000B1EB7" w:rsidRPr="000B1EB7">
        <w:t xml:space="preserve"> u naravi vinograd, </w:t>
      </w:r>
      <w:hyperlink r:id="rId56" w:history="true">
        <w:r w:rsidR="000B1EB7" w:rsidRPr="000B1EB7">
          <w:rPr>
            <w:rStyle w:val="Hiperveza"/>
            <w:color w:val="auto"/>
            <w:u w:val="none"/>
          </w:rPr>
          <w:t>5362/6</w:t>
        </w:r>
      </w:hyperlink>
      <w:r w:rsidR="000B1EB7" w:rsidRPr="000B1EB7">
        <w:t xml:space="preserve"> u naravi vrt, </w:t>
      </w:r>
      <w:hyperlink r:id="rId57" w:history="true">
        <w:r w:rsidR="000B1EB7" w:rsidRPr="000B1EB7">
          <w:rPr>
            <w:rStyle w:val="Hiperveza"/>
            <w:color w:val="auto"/>
            <w:u w:val="none"/>
          </w:rPr>
          <w:t>5365/4</w:t>
        </w:r>
      </w:hyperlink>
      <w:r w:rsidR="000B1EB7" w:rsidRPr="000B1EB7">
        <w:t xml:space="preserve"> u naravi livada, </w:t>
      </w:r>
      <w:hyperlink r:id="rId58" w:history="true">
        <w:r w:rsidR="000B1EB7" w:rsidRPr="000B1EB7">
          <w:rPr>
            <w:rStyle w:val="Hiperveza"/>
            <w:color w:val="auto"/>
            <w:u w:val="none"/>
          </w:rPr>
          <w:t>5366/1</w:t>
        </w:r>
      </w:hyperlink>
      <w:r w:rsidR="000B1EB7" w:rsidRPr="000B1EB7">
        <w:t xml:space="preserve"> u naravi livada, </w:t>
      </w:r>
      <w:hyperlink r:id="rId59" w:history="true">
        <w:r w:rsidR="000B1EB7" w:rsidRPr="000B1EB7">
          <w:rPr>
            <w:rStyle w:val="Hiperveza"/>
            <w:color w:val="auto"/>
            <w:u w:val="none"/>
          </w:rPr>
          <w:t>5430/4</w:t>
        </w:r>
      </w:hyperlink>
      <w:r w:rsidR="000B1EB7" w:rsidRPr="000B1EB7">
        <w:t xml:space="preserve"> u naravi livada, upisne u z.k. ul. 1077 k.o. Hum</w:t>
      </w:r>
      <w:r w:rsidR="00390C56" w:rsidRPr="000B1EB7">
        <w:t>,</w:t>
      </w:r>
      <w:r w:rsidR="0043788E" w:rsidRPr="000B1EB7">
        <w:t xml:space="preserve"> </w:t>
      </w:r>
      <w:r w:rsidR="003158BC" w:rsidRPr="00041F83">
        <w:rPr>
          <w:rFonts w:eastAsia="Calibri"/>
        </w:rPr>
        <w:t xml:space="preserve">(skupni predmet prodaje, identifikator prodaje </w:t>
      </w:r>
      <w:r w:rsidR="003158BC">
        <w:rPr>
          <w:rFonts w:eastAsia="Calibri"/>
        </w:rPr>
        <w:t>3194</w:t>
      </w:r>
      <w:r w:rsidR="003158BC" w:rsidRPr="00041F83">
        <w:rPr>
          <w:rFonts w:eastAsia="Calibri"/>
        </w:rPr>
        <w:t xml:space="preserve"> )</w:t>
      </w:r>
    </w:p>
    <w:p w:rsidRDefault="000B1EB7" w:rsidP="005E01CE" w:rsidR="002228F1" w:rsidRPr="000B1EB7">
      <w:pPr>
        <w:jc w:val="both"/>
      </w:pPr>
      <w:r>
        <w:tab/>
      </w:r>
      <w:r w:rsidR="002228F1" w:rsidRPr="000B1EB7">
        <w:t>namir</w:t>
      </w:r>
      <w:r w:rsidR="005E01CE" w:rsidRPr="000B1EB7">
        <w:t>it će se</w:t>
      </w:r>
      <w:r w:rsidR="0040652D" w:rsidRPr="000B1EB7">
        <w:t xml:space="preserve"> </w:t>
      </w:r>
      <w:r w:rsidR="002228F1" w:rsidRPr="000B1EB7">
        <w:t>troškovi</w:t>
      </w:r>
      <w:r w:rsidR="005E01CE" w:rsidRPr="000B1EB7">
        <w:t xml:space="preserve"> </w:t>
      </w:r>
      <w:r w:rsidR="002228F1" w:rsidRPr="000B1EB7">
        <w:t>unovčenja</w:t>
      </w:r>
      <w:r w:rsidR="005E01CE" w:rsidRPr="000B1EB7">
        <w:t xml:space="preserve"> u iznosu od </w:t>
      </w:r>
      <w:r w:rsidR="0040652D" w:rsidRPr="000B1EB7">
        <w:t>14</w:t>
      </w:r>
      <w:r w:rsidR="0040652D" w:rsidRPr="000B1EB7">
        <w:rPr>
          <w:bCs/>
        </w:rPr>
        <w:t xml:space="preserve">.001,00 </w:t>
      </w:r>
      <w:r w:rsidR="0040652D" w:rsidRPr="000B1EB7">
        <w:t>kn.</w:t>
      </w:r>
    </w:p>
    <w:p w:rsidRDefault="0040652D" w:rsidP="005E01CE" w:rsidR="0040652D">
      <w:pPr>
        <w:jc w:val="both"/>
        <w:rPr>
          <w:color w:val="FF0000"/>
        </w:rPr>
      </w:pPr>
    </w:p>
    <w:p w:rsidRDefault="005E01CE" w:rsidP="005E01CE" w:rsidR="001C2C98" w:rsidRPr="006F00ED">
      <w:pPr>
        <w:jc w:val="both"/>
      </w:pPr>
      <w:r w:rsidRPr="00FA2A3C">
        <w:rPr>
          <w:color w:val="FF0000"/>
        </w:rPr>
        <w:tab/>
      </w:r>
      <w:r w:rsidRPr="006F00ED">
        <w:t>II.</w:t>
      </w:r>
      <w:r w:rsidRPr="006F00ED">
        <w:tab/>
        <w:t xml:space="preserve">Nalaže se </w:t>
      </w:r>
      <w:r w:rsidR="001C2C98" w:rsidRPr="006F00ED">
        <w:t>Financijsko</w:t>
      </w:r>
      <w:r w:rsidR="003E4BFB">
        <w:t>j</w:t>
      </w:r>
      <w:r w:rsidR="001C2C98" w:rsidRPr="006F00ED">
        <w:t xml:space="preserve"> agenciji, Regionalni centar Rijeka, Frana Kurelca 3, </w:t>
      </w:r>
      <w:r w:rsidRPr="006F00ED">
        <w:t xml:space="preserve">da nakon pravomoćnosti ovog rješenja izvrši isplatu </w:t>
      </w:r>
      <w:r w:rsidR="001C2C98" w:rsidRPr="006F00ED">
        <w:t>sa računa HR1123900011300028787</w:t>
      </w:r>
      <w:r w:rsidR="009C33F1" w:rsidRPr="006F00ED">
        <w:t xml:space="preserve"> te računa </w:t>
      </w:r>
      <w:r w:rsidR="006F00ED" w:rsidRPr="006F00ED">
        <w:t>HR3323900011300028779</w:t>
      </w:r>
      <w:r w:rsidR="001C2C98" w:rsidRPr="006F00ED">
        <w:t xml:space="preserve"> kako slijedi:</w:t>
      </w:r>
    </w:p>
    <w:p w:rsidRDefault="00E17047" w:rsidP="005E01CE" w:rsidR="00E17047" w:rsidRPr="00FA2A3C">
      <w:pPr>
        <w:jc w:val="both"/>
        <w:rPr>
          <w:color w:val="FF0000"/>
        </w:rPr>
      </w:pPr>
    </w:p>
    <w:p w:rsidRDefault="001C2C98" w:rsidP="005E01CE" w:rsidR="005E01CE" w:rsidRPr="006F00ED">
      <w:pPr>
        <w:jc w:val="both"/>
      </w:pPr>
      <w:r w:rsidRPr="00FA2A3C">
        <w:rPr>
          <w:color w:val="FF0000"/>
        </w:rPr>
        <w:tab/>
      </w:r>
      <w:r w:rsidRPr="006F00ED">
        <w:t>- stečajnom dužniku</w:t>
      </w:r>
      <w:r w:rsidR="005E01CE" w:rsidRPr="006F00ED">
        <w:t xml:space="preserve"> </w:t>
      </w:r>
      <w:r w:rsidR="000B1EB7" w:rsidRPr="006F00ED">
        <w:t>PROJEKT SMREKOVAC d.o.o. Poreč, Partizanska 13, OIB: 53047863465</w:t>
      </w:r>
      <w:r w:rsidRPr="006F00ED">
        <w:t xml:space="preserve">, iznos od </w:t>
      </w:r>
      <w:r w:rsidR="0040652D" w:rsidRPr="006F00ED">
        <w:t>14</w:t>
      </w:r>
      <w:r w:rsidR="0040652D" w:rsidRPr="006F00ED">
        <w:rPr>
          <w:bCs/>
        </w:rPr>
        <w:t xml:space="preserve">.001,00 </w:t>
      </w:r>
      <w:r w:rsidRPr="006F00ED">
        <w:t xml:space="preserve">kn na račun </w:t>
      </w:r>
      <w:r w:rsidR="006F00ED" w:rsidRPr="006F00ED">
        <w:t>HR71 2407 0001 1004 4185 3.</w:t>
      </w:r>
    </w:p>
    <w:p w:rsidRDefault="00E17047" w:rsidP="005E01CE" w:rsidR="00E17047" w:rsidRPr="00FA2A3C">
      <w:pPr>
        <w:jc w:val="both"/>
        <w:rPr>
          <w:color w:val="FF0000"/>
        </w:rPr>
      </w:pPr>
    </w:p>
    <w:p w:rsidRDefault="005E01CE" w:rsidP="005E01CE" w:rsidR="005E01CE" w:rsidRPr="000B1EB7">
      <w:pPr>
        <w:jc w:val="center"/>
      </w:pPr>
      <w:r w:rsidRPr="000B1EB7">
        <w:t>Obrazloženje</w:t>
      </w:r>
    </w:p>
    <w:p w:rsidRDefault="005E01CE" w:rsidP="005E01CE" w:rsidR="005E01CE" w:rsidRPr="000B1EB7">
      <w:pPr>
        <w:ind w:firstLine="708"/>
        <w:jc w:val="both"/>
      </w:pPr>
    </w:p>
    <w:p w:rsidRDefault="003F650A" w:rsidP="00B52EED" w:rsidR="001045E9" w:rsidRPr="000B1EB7">
      <w:pPr>
        <w:jc w:val="both"/>
      </w:pPr>
      <w:r w:rsidRPr="000B1EB7">
        <w:tab/>
      </w:r>
      <w:r w:rsidR="001045E9" w:rsidRPr="000B1EB7">
        <w:t>Nekretnine</w:t>
      </w:r>
      <w:r w:rsidR="005E01CE" w:rsidRPr="000B1EB7">
        <w:t xml:space="preserve"> stečajnog dužnika </w:t>
      </w:r>
      <w:r w:rsidR="000B1EB7" w:rsidRPr="000B1EB7">
        <w:t>opisane u točki I. izreke</w:t>
      </w:r>
      <w:r w:rsidR="00B52EED" w:rsidRPr="000B1EB7">
        <w:t xml:space="preserve">, </w:t>
      </w:r>
      <w:r w:rsidR="001045E9" w:rsidRPr="000B1EB7">
        <w:t>prodane</w:t>
      </w:r>
      <w:r w:rsidR="005E01CE" w:rsidRPr="000B1EB7">
        <w:t xml:space="preserve"> </w:t>
      </w:r>
      <w:r w:rsidR="001045E9" w:rsidRPr="000B1EB7">
        <w:t>su skupno</w:t>
      </w:r>
      <w:r w:rsidR="005E01CE" w:rsidRPr="000B1EB7">
        <w:t xml:space="preserve"> u stečajnom postupku</w:t>
      </w:r>
      <w:r w:rsidR="001045E9" w:rsidRPr="000B1EB7">
        <w:t xml:space="preserve"> na </w:t>
      </w:r>
      <w:r w:rsidR="000B1EB7" w:rsidRPr="000B1EB7">
        <w:t xml:space="preserve">četvrtoj </w:t>
      </w:r>
      <w:r w:rsidR="001045E9" w:rsidRPr="000B1EB7">
        <w:t>elektroničkoj javnoj dražbi</w:t>
      </w:r>
      <w:r w:rsidR="001F376A" w:rsidRPr="000B1EB7">
        <w:t xml:space="preserve"> za iznos od </w:t>
      </w:r>
      <w:r w:rsidR="000B1EB7" w:rsidRPr="000B1EB7">
        <w:rPr>
          <w:bCs/>
        </w:rPr>
        <w:t>14.001</w:t>
      </w:r>
      <w:r w:rsidR="00754920" w:rsidRPr="000B1EB7">
        <w:rPr>
          <w:bCs/>
        </w:rPr>
        <w:t xml:space="preserve">,00 </w:t>
      </w:r>
      <w:r w:rsidR="001F376A" w:rsidRPr="000B1EB7">
        <w:t>kn</w:t>
      </w:r>
      <w:r w:rsidR="001045E9" w:rsidRPr="000B1EB7">
        <w:t xml:space="preserve">. </w:t>
      </w:r>
    </w:p>
    <w:p w:rsidRDefault="001045E9" w:rsidP="005E01CE" w:rsidR="001045E9" w:rsidRPr="000B1EB7">
      <w:pPr>
        <w:ind w:firstLine="708"/>
        <w:jc w:val="both"/>
      </w:pPr>
    </w:p>
    <w:p w:rsidRDefault="001F376A" w:rsidP="005E01CE" w:rsidR="005E01CE" w:rsidRPr="000B1EB7">
      <w:pPr>
        <w:ind w:firstLine="708"/>
        <w:jc w:val="both"/>
      </w:pPr>
      <w:r w:rsidRPr="000B1EB7">
        <w:t>Odredbom čl. 248. st. 1. Stečajnog zakona (NN 71/15, dalje: SZ),</w:t>
      </w:r>
      <w:r w:rsidR="005E01CE" w:rsidRPr="000B1EB7">
        <w:t xml:space="preserve"> propisano je da će, nakon </w:t>
      </w:r>
      <w:r w:rsidRPr="000B1EB7">
        <w:t>unovčenja</w:t>
      </w:r>
      <w:r w:rsidR="005E01CE" w:rsidRPr="000B1EB7">
        <w:t xml:space="preserve"> stvar</w:t>
      </w:r>
      <w:r w:rsidRPr="000B1EB7">
        <w:t>i ili prava</w:t>
      </w:r>
      <w:r w:rsidR="005E01CE" w:rsidRPr="000B1EB7">
        <w:t xml:space="preserve"> na kojemu postoji razlučno pravo upisano u javnoj knjizi, </w:t>
      </w:r>
      <w:r w:rsidRPr="000B1EB7">
        <w:t>sud</w:t>
      </w:r>
      <w:r w:rsidR="005E01CE" w:rsidRPr="000B1EB7">
        <w:t xml:space="preserve"> </w:t>
      </w:r>
      <w:r w:rsidR="005E01CE" w:rsidRPr="000B1EB7">
        <w:lastRenderedPageBreak/>
        <w:t xml:space="preserve">iz iznosa ostvarenog prodajom: 1. namiriti troškove unovčenja </w:t>
      </w:r>
      <w:r w:rsidR="00956E5D" w:rsidRPr="000B1EB7">
        <w:t>iz čl.</w:t>
      </w:r>
      <w:r w:rsidR="005E01CE" w:rsidRPr="000B1EB7">
        <w:t xml:space="preserve"> </w:t>
      </w:r>
      <w:r w:rsidRPr="000B1EB7">
        <w:t>254</w:t>
      </w:r>
      <w:r w:rsidR="005E01CE" w:rsidRPr="000B1EB7">
        <w:t xml:space="preserve">. </w:t>
      </w:r>
      <w:r w:rsidRPr="000B1EB7">
        <w:t>tog Zakona</w:t>
      </w:r>
      <w:r w:rsidR="005E01CE" w:rsidRPr="000B1EB7">
        <w:t xml:space="preserve">, 2. namiriti tražbine razlučnih vjerovnika prema redoslijedu </w:t>
      </w:r>
      <w:r w:rsidRPr="000B1EB7">
        <w:t>određe</w:t>
      </w:r>
      <w:r w:rsidR="005E01CE" w:rsidRPr="000B1EB7">
        <w:t>nom pravilima ovršnog postupka i 3. preostali iznos predati stečajnom upravitelju za namirenje stečajnih vjerovnika.</w:t>
      </w:r>
    </w:p>
    <w:p w:rsidRDefault="0068628F" w:rsidP="005E01CE" w:rsidR="00956E5D" w:rsidRPr="000B1EB7">
      <w:pPr>
        <w:ind w:firstLine="708"/>
        <w:jc w:val="both"/>
      </w:pPr>
      <w:r w:rsidRPr="000B1EB7">
        <w:t>Po odredbi čl. 114. st. 1. i 3. Ovršnog zakona (NN 112/12, 25/13, 93/14, 55/16-Odluka USRH</w:t>
      </w:r>
      <w:r w:rsidR="005156D1" w:rsidRPr="000B1EB7">
        <w:t>, dalje: OZ</w:t>
      </w:r>
      <w:r w:rsidRPr="000B1EB7">
        <w:t xml:space="preserve">), nakon namirenja </w:t>
      </w:r>
      <w:r w:rsidR="005156D1" w:rsidRPr="000B1EB7">
        <w:t>tražbina koje se prvenstveno namiruju,</w:t>
      </w:r>
      <w:r w:rsidRPr="000B1EB7">
        <w:t xml:space="preserve"> namiruju se tražbine osigurane založnim pravom po redu stjecanja založnog prava. </w:t>
      </w:r>
    </w:p>
    <w:p w:rsidRDefault="00554A7B" w:rsidP="00D7348D" w:rsidR="00D7348D" w:rsidRPr="006F00ED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</w:pPr>
      <w:r w:rsidRPr="00FA2A3C">
        <w:rPr>
          <w:color w:val="FF0000"/>
        </w:rPr>
        <w:tab/>
      </w:r>
      <w:r w:rsidR="00476804" w:rsidRPr="00FA2A3C">
        <w:rPr>
          <w:color w:val="FF0000"/>
        </w:rPr>
        <w:tab/>
      </w:r>
      <w:r w:rsidR="00625BD2" w:rsidRPr="006F00ED">
        <w:t xml:space="preserve">Uvidom u izvadak iz zemljišnih knjiga za unovčene nekretnine utvrđeno je da </w:t>
      </w:r>
      <w:r w:rsidR="00D7348D" w:rsidRPr="006F00ED">
        <w:t xml:space="preserve">su kao razlučni vjerovnici upisani (redom) Republika Hrvatska, Kermas ulaganja d.o.o. Pula, </w:t>
      </w:r>
      <w:r w:rsidR="00D338AA" w:rsidRPr="006F00ED">
        <w:t xml:space="preserve">OIB: 42403091909, Pula, Dobrilina </w:t>
      </w:r>
      <w:r w:rsidR="00D7348D" w:rsidRPr="006F00ED">
        <w:t xml:space="preserve">9 i </w:t>
      </w:r>
      <w:r w:rsidR="00D338AA" w:rsidRPr="006F00ED">
        <w:t>K</w:t>
      </w:r>
      <w:r w:rsidR="00D7348D" w:rsidRPr="006F00ED">
        <w:t xml:space="preserve">ermas holding limited, </w:t>
      </w:r>
      <w:r w:rsidR="00D338AA" w:rsidRPr="006F00ED">
        <w:t>OIB</w:t>
      </w:r>
      <w:r w:rsidR="00D7348D" w:rsidRPr="006F00ED">
        <w:t xml:space="preserve">: 43896993551, </w:t>
      </w:r>
      <w:r w:rsidR="00D338AA" w:rsidRPr="006F00ED">
        <w:t xml:space="preserve">Malta, Floriana </w:t>
      </w:r>
      <w:r w:rsidR="00D7348D" w:rsidRPr="006F00ED">
        <w:t xml:space="preserve">frn 1400, st. </w:t>
      </w:r>
      <w:r w:rsidR="00D338AA" w:rsidRPr="006F00ED">
        <w:t>A</w:t>
      </w:r>
      <w:r w:rsidR="00D7348D" w:rsidRPr="006F00ED">
        <w:t xml:space="preserve">nne street, </w:t>
      </w:r>
      <w:r w:rsidR="00D338AA" w:rsidRPr="006F00ED">
        <w:t>E</w:t>
      </w:r>
      <w:r w:rsidR="00D7348D" w:rsidRPr="006F00ED">
        <w:t>urope centre, 2nd floor.</w:t>
      </w:r>
    </w:p>
    <w:p w:rsidRDefault="005E01CE" w:rsidP="005E01CE" w:rsidR="005E01CE" w:rsidRPr="006F00ED">
      <w:pPr>
        <w:jc w:val="both"/>
      </w:pPr>
      <w:r w:rsidRPr="006F00ED">
        <w:tab/>
        <w:t>Kako</w:t>
      </w:r>
      <w:r w:rsidR="009951B5" w:rsidRPr="006F00ED">
        <w:t xml:space="preserve"> na ročištu za diobu kupovnine </w:t>
      </w:r>
      <w:r w:rsidR="00E93B69" w:rsidRPr="006F00ED">
        <w:t>2</w:t>
      </w:r>
      <w:r w:rsidR="00C27690" w:rsidRPr="006F00ED">
        <w:t>6</w:t>
      </w:r>
      <w:r w:rsidR="009951B5" w:rsidRPr="006F00ED">
        <w:t xml:space="preserve">. </w:t>
      </w:r>
      <w:r w:rsidR="00E93B69" w:rsidRPr="006F00ED">
        <w:t>listopada 2018</w:t>
      </w:r>
      <w:r w:rsidR="009951B5" w:rsidRPr="006F00ED">
        <w:t>. niti u pisanom podnesku</w:t>
      </w:r>
      <w:r w:rsidRPr="006F00ED">
        <w:t xml:space="preserve"> nitko nije osporio zahtjev stečajnog upravitelja za namirenje troškova</w:t>
      </w:r>
      <w:r w:rsidR="005156D1" w:rsidRPr="006F00ED">
        <w:t xml:space="preserve"> unovčenja</w:t>
      </w:r>
      <w:r w:rsidRPr="006F00ED">
        <w:t xml:space="preserve"> po odredbi čl. </w:t>
      </w:r>
      <w:r w:rsidR="005156D1" w:rsidRPr="006F00ED">
        <w:t>254</w:t>
      </w:r>
      <w:r w:rsidRPr="006F00ED">
        <w:t>. st. 1. i 2. SZ-a, a zahtjev za isplatu troškova je dokumentiran, ocijenjen je osnovanim te je isti prihvaćen u cijelosti</w:t>
      </w:r>
      <w:r w:rsidR="005156D1" w:rsidRPr="006F00ED">
        <w:t xml:space="preserve"> u visini od </w:t>
      </w:r>
      <w:r w:rsidR="00D338AA" w:rsidRPr="006F00ED">
        <w:t>14.001</w:t>
      </w:r>
      <w:r w:rsidR="00C27690" w:rsidRPr="006F00ED">
        <w:t xml:space="preserve">,00 </w:t>
      </w:r>
      <w:r w:rsidR="005156D1" w:rsidRPr="006F00ED">
        <w:t>kn</w:t>
      </w:r>
      <w:r w:rsidRPr="006F00ED">
        <w:t>.</w:t>
      </w:r>
    </w:p>
    <w:p w:rsidRDefault="00D338AA" w:rsidP="00D338AA" w:rsidR="00D338AA">
      <w:pPr>
        <w:jc w:val="both"/>
      </w:pPr>
      <w:r w:rsidRPr="006F00ED">
        <w:tab/>
        <w:t xml:space="preserve">Kako prema izvješću stečajne upraviteljica </w:t>
      </w:r>
      <w:r>
        <w:t xml:space="preserve">ukupni troškovi stečajnog postupka sukladno odredbama čl. 254. SZ-a iznose 20.649,26 kn, proizlazi da postignuta prodajna cijena nije dovoljna ni za namirenje tih troškova, pa stoga ne preostaje nikakav iznos za namirenje razlučnog vjerovnika. </w:t>
      </w:r>
    </w:p>
    <w:p w:rsidRDefault="00244C9C" w:rsidP="00244C9C" w:rsidR="00244C9C" w:rsidRPr="00E518BC">
      <w:pPr>
        <w:jc w:val="both"/>
      </w:pPr>
      <w:r>
        <w:tab/>
        <w:t>N</w:t>
      </w:r>
      <w:r w:rsidRPr="00E518BC">
        <w:t>a ročištu za diobu kupovnine 26. listopada 2018. niti u pisanom podnesku nitko nije osporio zahtjev stečajnog upravitelja za namirenje troškova unovčenja po odredbi čl. 254. st. 1. i 2. SZ-a, a zahtjev za isplatu troškova je dokumentiran, ocijenjen je osnovanim te je isti prihvaćen u cijelosti</w:t>
      </w:r>
      <w:r>
        <w:t>.</w:t>
      </w:r>
    </w:p>
    <w:p w:rsidRDefault="008C0614" w:rsidP="005E01CE" w:rsidR="008C0614" w:rsidRPr="00244C9C">
      <w:pPr>
        <w:ind w:firstLine="708"/>
        <w:jc w:val="both"/>
      </w:pPr>
      <w:r w:rsidRPr="00244C9C">
        <w:t xml:space="preserve">Slijedom navedenog a i temeljem odredbe čl. </w:t>
      </w:r>
      <w:r w:rsidR="009951B5" w:rsidRPr="00244C9C">
        <w:t xml:space="preserve">125. st. 1., čl. </w:t>
      </w:r>
      <w:r w:rsidRPr="00244C9C">
        <w:t>132.c st. 3., čl. 132.i st. 1. OZ-a u svezi s čl. 28. st. 1. i 2. Pravilnika o načinu i postupku provedbe prodaje nekretnina i pokretnina u ovršnom postupku (NN 156/14)</w:t>
      </w:r>
      <w:r w:rsidR="009951B5" w:rsidRPr="00244C9C">
        <w:t xml:space="preserve"> donesena je odluka kao u izreci.</w:t>
      </w:r>
    </w:p>
    <w:p w:rsidRDefault="005E01CE" w:rsidP="005E01CE" w:rsidR="005E01CE" w:rsidRPr="00FA2A3C">
      <w:pPr>
        <w:ind w:firstLine="708"/>
        <w:jc w:val="both"/>
        <w:rPr>
          <w:color w:val="FF0000"/>
        </w:rPr>
      </w:pPr>
    </w:p>
    <w:p w:rsidRDefault="005E01CE" w:rsidP="005E01CE" w:rsidR="005E01CE" w:rsidRPr="006F00ED">
      <w:pPr>
        <w:jc w:val="center"/>
      </w:pPr>
      <w:r w:rsidRPr="006F00ED">
        <w:t>U Pazinu</w:t>
      </w:r>
      <w:r w:rsidR="006F00ED" w:rsidRPr="006F00ED">
        <w:t>,</w:t>
      </w:r>
      <w:r w:rsidRPr="006F00ED">
        <w:t xml:space="preserve"> </w:t>
      </w:r>
      <w:r w:rsidR="001D7FEA" w:rsidRPr="006F00ED">
        <w:t>29</w:t>
      </w:r>
      <w:r w:rsidR="00D550F2" w:rsidRPr="006F00ED">
        <w:t xml:space="preserve">. </w:t>
      </w:r>
      <w:r w:rsidR="00E93B69" w:rsidRPr="006F00ED">
        <w:t xml:space="preserve">listopada </w:t>
      </w:r>
      <w:r w:rsidR="00D550F2" w:rsidRPr="006F00ED">
        <w:t>201</w:t>
      </w:r>
      <w:r w:rsidR="00E93B69" w:rsidRPr="006F00ED">
        <w:t>8</w:t>
      </w:r>
      <w:r w:rsidR="00D550F2" w:rsidRPr="006F00ED">
        <w:t>.</w:t>
      </w:r>
      <w:r w:rsidRPr="006F00ED">
        <w:t xml:space="preserve"> </w:t>
      </w:r>
    </w:p>
    <w:p w:rsidRDefault="005E01CE" w:rsidP="005E01CE" w:rsidR="005E01CE" w:rsidRPr="006F00ED"/>
    <w:p w:rsidRDefault="005E01CE" w:rsidP="005E01CE" w:rsidR="005E01CE" w:rsidRPr="006F00ED">
      <w:pPr>
        <w:ind w:left="4956"/>
      </w:pPr>
      <w:r w:rsidRPr="006F00ED">
        <w:t xml:space="preserve">        </w:t>
      </w:r>
      <w:r w:rsidRPr="006F00ED">
        <w:tab/>
      </w:r>
      <w:r w:rsidRPr="006F00ED">
        <w:tab/>
      </w:r>
      <w:r w:rsidRPr="006F00ED">
        <w:tab/>
        <w:t xml:space="preserve">Stečajni sudac </w:t>
      </w:r>
    </w:p>
    <w:p w:rsidRDefault="005E01CE" w:rsidP="005E01CE" w:rsidR="005E01CE">
      <w:pPr>
        <w:ind w:left="4956"/>
      </w:pPr>
      <w:r w:rsidRPr="006F00ED">
        <w:tab/>
        <w:t xml:space="preserve">           </w:t>
      </w:r>
      <w:r w:rsidR="00E042A9" w:rsidRPr="006F00ED">
        <w:tab/>
      </w:r>
      <w:r w:rsidR="00E042A9" w:rsidRPr="006F00ED">
        <w:tab/>
        <w:t>Damir Rabar</w:t>
      </w:r>
      <w:r w:rsidR="000D6D54">
        <w:t>, v.r.</w:t>
      </w:r>
    </w:p>
    <w:p w:rsidRDefault="006F00ED" w:rsidP="005E01CE" w:rsidR="006F00ED" w:rsidRPr="006F00ED">
      <w:pPr>
        <w:ind w:left="4956"/>
      </w:pPr>
    </w:p>
    <w:p w:rsidRDefault="005E01CE" w:rsidP="005E01CE" w:rsidR="005E01CE" w:rsidRPr="006F00ED"/>
    <w:p w:rsidRDefault="005E01CE" w:rsidP="005E01CE" w:rsidR="005E01CE" w:rsidRPr="006F00ED">
      <w:pPr>
        <w:jc w:val="both"/>
      </w:pPr>
      <w:r w:rsidRPr="006F00ED">
        <w:t>UPUTA O PRAVNOM LIJEKU:</w:t>
      </w:r>
    </w:p>
    <w:p w:rsidRDefault="005E01CE" w:rsidP="005E01CE" w:rsidR="005E01CE" w:rsidRPr="006F00ED">
      <w:pPr>
        <w:jc w:val="both"/>
      </w:pPr>
      <w:r w:rsidRPr="006F00ED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</w:t>
      </w:r>
      <w:r w:rsidR="00F622D4">
        <w:t>tri</w:t>
      </w:r>
      <w:r w:rsidRPr="006F00ED">
        <w:t xml:space="preserve"> primjerka, a o žalbi odlučuje Visoki trgovački sud Republike Hrvatske. Žalba protiv rješenja o namirenju odgađa isplatu (članak </w:t>
      </w:r>
      <w:r w:rsidR="009951B5" w:rsidRPr="006F00ED">
        <w:t xml:space="preserve">125. </w:t>
      </w:r>
      <w:r w:rsidRPr="006F00ED">
        <w:t>stavak 6. Ovršnog zakona).</w:t>
      </w:r>
    </w:p>
    <w:p w:rsidRDefault="005E01CE" w:rsidP="005E01CE" w:rsidR="005E01CE" w:rsidRPr="00FA2A3C">
      <w:pPr>
        <w:rPr>
          <w:color w:val="FF0000"/>
        </w:rPr>
      </w:pPr>
    </w:p>
    <w:p w:rsidRDefault="005E01CE" w:rsidP="005E01CE" w:rsidR="005E01CE" w:rsidRPr="006F00ED">
      <w:r w:rsidRPr="006F00ED">
        <w:t xml:space="preserve">DNA: </w:t>
      </w:r>
    </w:p>
    <w:p w:rsidRDefault="006F00ED" w:rsidP="006F00ED" w:rsidR="006F00ED" w:rsidRPr="006F00ED">
      <w:r>
        <w:t>- stečajnoj</w:t>
      </w:r>
      <w:r w:rsidRPr="006F00ED">
        <w:t xml:space="preserve"> upravitelj</w:t>
      </w:r>
      <w:r>
        <w:t>ici</w:t>
      </w:r>
      <w:r w:rsidRPr="006F00ED">
        <w:t xml:space="preserve"> Jasmini Lichtenberg, Pula, Ravenska 8,</w:t>
      </w:r>
    </w:p>
    <w:p w:rsidRDefault="006F00ED" w:rsidP="006F00ED" w:rsidR="006F00ED" w:rsidRPr="006F00ED">
      <w:r w:rsidRPr="006F00ED">
        <w:t>- ŽDO Pula, Rovinjska 2a,</w:t>
      </w:r>
    </w:p>
    <w:p w:rsidRDefault="006F00ED" w:rsidP="006F00ED" w:rsidR="006F00ED" w:rsidRPr="006F00ED">
      <w:pPr>
        <w:rPr>
          <w:bCs/>
        </w:rPr>
      </w:pPr>
      <w:r w:rsidRPr="006F00ED">
        <w:rPr>
          <w:bCs/>
        </w:rPr>
        <w:t xml:space="preserve">- KERMAS ULAGANJA d.o.o. Pula, Pula, Dobrilina 9 </w:t>
      </w:r>
    </w:p>
    <w:p w:rsidRDefault="006F00ED" w:rsidP="006F00ED" w:rsidR="006F00ED" w:rsidRPr="006F00ED">
      <w:r w:rsidRPr="006F00ED">
        <w:rPr>
          <w:bCs/>
        </w:rPr>
        <w:t xml:space="preserve">- KERMAS HOLDING LIMITED, Malta, Floriana FRN 1400, St. Anne Street, </w:t>
      </w:r>
      <w:r>
        <w:rPr>
          <w:bCs/>
        </w:rPr>
        <w:t>Europe centre, 2nd f</w:t>
      </w:r>
      <w:r w:rsidRPr="006F00ED">
        <w:rPr>
          <w:bCs/>
        </w:rPr>
        <w:t>loor</w:t>
      </w:r>
      <w:r w:rsidRPr="006F00ED">
        <w:tab/>
      </w:r>
    </w:p>
    <w:p w:rsidRDefault="005E01CE" w:rsidP="005E01CE" w:rsidR="005E01CE" w:rsidRPr="006F00ED">
      <w:r w:rsidRPr="006F00ED">
        <w:t>- e-oglasna ploča suda 8 dana</w:t>
      </w:r>
    </w:p>
    <w:p w:rsidRDefault="00527991" w:rsidP="005E01CE" w:rsidR="00527991" w:rsidRPr="006F00ED"/>
    <w:p w:rsidRDefault="00527991" w:rsidP="005E01CE" w:rsidR="00527991" w:rsidRPr="006F00ED">
      <w:r w:rsidRPr="006F00ED">
        <w:t>Po pravomoćnosti:</w:t>
      </w:r>
    </w:p>
    <w:p w:rsidRDefault="00527991" w:rsidR="00500701" w:rsidRPr="006F00ED">
      <w:r w:rsidRPr="006F00ED">
        <w:t>- FINA, F. Kurelca 8, Rijeka</w:t>
      </w:r>
    </w:p>
    <w:sectPr w:rsidSect="00005439" w:rsidR="00500701" w:rsidRPr="006F00ED">
      <w:headerReference w:type="default" r:id="rId6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294" w:rsidP="005E01CE" w:rsidR="00B36294">
      <w:r>
        <w:separator/>
      </w:r>
    </w:p>
  </w:endnote>
  <w:endnote w:id="0" w:type="continuationSeparator">
    <w:p w:rsidRDefault="00B36294" w:rsidP="005E01CE" w:rsidR="00B36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294" w:rsidP="005E01CE" w:rsidR="00B36294">
      <w:r>
        <w:separator/>
      </w:r>
    </w:p>
  </w:footnote>
  <w:footnote w:id="0" w:type="continuationSeparator">
    <w:p w:rsidRDefault="00B36294" w:rsidP="005E01CE" w:rsidR="00B36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BFB" w:rsidR="004059D4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3E4BFB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>
      <w:tab/>
    </w:r>
    <w:r w:rsidR="00527991">
      <w:tab/>
      <w:t xml:space="preserve"> </w:t>
    </w:r>
    <w:r w:rsidR="006F00ED" w:rsidRPr="00FA2A3C">
      <w:t>1 St-59/</w:t>
    </w:r>
    <w:r w:rsidR="006F00ED">
      <w:t>2015</w:t>
    </w:r>
    <w:r w:rsidR="006F00ED" w:rsidRPr="00FA2A3C">
      <w:t>-</w:t>
    </w:r>
    <w:r w:rsidR="006F00ED">
      <w:t>79</w:t>
    </w:r>
  </w:p>
  <w:p w:rsidRDefault="00527991" w:rsidR="00005439">
    <w:pPr>
      <w:pStyle w:val="Zaglavlje"/>
    </w:pPr>
    <w:r>
      <w:tab/>
    </w:r>
    <w:r>
      <w:tab/>
    </w:r>
  </w:p>
  <w:p w:rsidRDefault="003E4BFB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C728A"/>
    <w:multiLevelType w:val="hybridMultilevel"/>
    <w:tmpl w:val="F440D3FE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B105A"/>
    <w:rsid w:val="000B1EB7"/>
    <w:rsid w:val="000D6D54"/>
    <w:rsid w:val="000E3D2F"/>
    <w:rsid w:val="001045E9"/>
    <w:rsid w:val="00146886"/>
    <w:rsid w:val="001C2C98"/>
    <w:rsid w:val="001D7FEA"/>
    <w:rsid w:val="001E7B63"/>
    <w:rsid w:val="001F376A"/>
    <w:rsid w:val="002113FD"/>
    <w:rsid w:val="002114C4"/>
    <w:rsid w:val="002228F1"/>
    <w:rsid w:val="00230BA6"/>
    <w:rsid w:val="00244C9C"/>
    <w:rsid w:val="002F142F"/>
    <w:rsid w:val="003158BC"/>
    <w:rsid w:val="00366627"/>
    <w:rsid w:val="00390C56"/>
    <w:rsid w:val="003E4BFB"/>
    <w:rsid w:val="003F650A"/>
    <w:rsid w:val="003F7FEB"/>
    <w:rsid w:val="0040652D"/>
    <w:rsid w:val="00427D04"/>
    <w:rsid w:val="00427EFC"/>
    <w:rsid w:val="004345F4"/>
    <w:rsid w:val="0043788E"/>
    <w:rsid w:val="00476804"/>
    <w:rsid w:val="00477C26"/>
    <w:rsid w:val="004A1058"/>
    <w:rsid w:val="004A26A7"/>
    <w:rsid w:val="004C580F"/>
    <w:rsid w:val="004D1BB7"/>
    <w:rsid w:val="004D4F3D"/>
    <w:rsid w:val="004F65D0"/>
    <w:rsid w:val="005156D1"/>
    <w:rsid w:val="00527991"/>
    <w:rsid w:val="00536061"/>
    <w:rsid w:val="005519A4"/>
    <w:rsid w:val="00554328"/>
    <w:rsid w:val="00554A7B"/>
    <w:rsid w:val="00571BEC"/>
    <w:rsid w:val="005A54E5"/>
    <w:rsid w:val="005E01CE"/>
    <w:rsid w:val="00625BD2"/>
    <w:rsid w:val="0068628F"/>
    <w:rsid w:val="006A4B8F"/>
    <w:rsid w:val="006C0911"/>
    <w:rsid w:val="006D191E"/>
    <w:rsid w:val="006F00ED"/>
    <w:rsid w:val="006F7CF3"/>
    <w:rsid w:val="00702CFB"/>
    <w:rsid w:val="00731385"/>
    <w:rsid w:val="00744FC8"/>
    <w:rsid w:val="00746D67"/>
    <w:rsid w:val="00754920"/>
    <w:rsid w:val="00767E4D"/>
    <w:rsid w:val="007C5155"/>
    <w:rsid w:val="008274D8"/>
    <w:rsid w:val="0083353C"/>
    <w:rsid w:val="008C0614"/>
    <w:rsid w:val="008C29A4"/>
    <w:rsid w:val="00922603"/>
    <w:rsid w:val="0094030C"/>
    <w:rsid w:val="00956E5D"/>
    <w:rsid w:val="00970AE3"/>
    <w:rsid w:val="00972EAA"/>
    <w:rsid w:val="00985388"/>
    <w:rsid w:val="009951B5"/>
    <w:rsid w:val="009C33F1"/>
    <w:rsid w:val="00A17082"/>
    <w:rsid w:val="00A22E79"/>
    <w:rsid w:val="00A2768E"/>
    <w:rsid w:val="00A66CFB"/>
    <w:rsid w:val="00A938CA"/>
    <w:rsid w:val="00A9418F"/>
    <w:rsid w:val="00AD0493"/>
    <w:rsid w:val="00B06313"/>
    <w:rsid w:val="00B170CC"/>
    <w:rsid w:val="00B36294"/>
    <w:rsid w:val="00B411AF"/>
    <w:rsid w:val="00B52EED"/>
    <w:rsid w:val="00B569E7"/>
    <w:rsid w:val="00B645CB"/>
    <w:rsid w:val="00B6614A"/>
    <w:rsid w:val="00B828CE"/>
    <w:rsid w:val="00BF27A7"/>
    <w:rsid w:val="00BF5FE4"/>
    <w:rsid w:val="00C2152D"/>
    <w:rsid w:val="00C27690"/>
    <w:rsid w:val="00C64FB6"/>
    <w:rsid w:val="00C929A2"/>
    <w:rsid w:val="00CE01B8"/>
    <w:rsid w:val="00D338AA"/>
    <w:rsid w:val="00D512FA"/>
    <w:rsid w:val="00D550F2"/>
    <w:rsid w:val="00D7348D"/>
    <w:rsid w:val="00D93A3C"/>
    <w:rsid w:val="00DB6F4F"/>
    <w:rsid w:val="00E042A9"/>
    <w:rsid w:val="00E17047"/>
    <w:rsid w:val="00E45B9E"/>
    <w:rsid w:val="00E518BC"/>
    <w:rsid w:val="00E81947"/>
    <w:rsid w:val="00E93B69"/>
    <w:rsid w:val="00F00585"/>
    <w:rsid w:val="00F01173"/>
    <w:rsid w:val="00F622D4"/>
    <w:rsid w:val="00F81D04"/>
    <w:rsid w:val="00F84424"/>
    <w:rsid w:val="00FA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0B1E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4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B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B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B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B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Hiperveza" w:type="character">
    <w:name w:val="Hyperlink"/>
    <w:basedOn w:val="Zadanifontodlomka"/>
    <w:uiPriority w:val="99"/>
    <w:semiHidden/>
    <w:unhideWhenUsed/>
    <w:rsid w:val="000B1E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E4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B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B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B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B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0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2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48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078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27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24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5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76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86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3" Type="http://schemas.openxmlformats.org/officeDocument/2006/relationships/hyperlink" Target="javascript:ossDispatchAction('action=publicLrToCadParcel&amp;mainBookId=31057&amp;parcelNumber=885/1');" TargetMode="External"/><Relationship Id="rId18" Type="http://schemas.openxmlformats.org/officeDocument/2006/relationships/hyperlink" Target="javascript:ossDispatchAction('action=publicLrToCadParcel&amp;mainBookId=31057&amp;parcelNumber=5247/1');" TargetMode="External"/><Relationship Id="rId26" Type="http://schemas.openxmlformats.org/officeDocument/2006/relationships/hyperlink" Target="javascript:ossDispatchAction('action=publicLrToCadParcel&amp;mainBookId=31057&amp;parcelNumber=5268/2');" TargetMode="External"/><Relationship Id="rId39" Type="http://schemas.openxmlformats.org/officeDocument/2006/relationships/hyperlink" Target="javascript:ossDispatchAction('action=publicLrToCadParcel&amp;mainBookId=31057&amp;parcelNumber=5305/3');" TargetMode="External"/><Relationship Id="rId21" Type="http://schemas.openxmlformats.org/officeDocument/2006/relationships/hyperlink" Target="javascript:ossDispatchAction('action=publicLrToCadParcel&amp;mainBookId=31057&amp;parcelNumber=5263');" TargetMode="External"/><Relationship Id="rId34" Type="http://schemas.openxmlformats.org/officeDocument/2006/relationships/hyperlink" Target="javascript:ossDispatchAction('action=publicLrToCadParcel&amp;mainBookId=31057&amp;parcelNumber=5299/45');" TargetMode="External"/><Relationship Id="rId42" Type="http://schemas.openxmlformats.org/officeDocument/2006/relationships/hyperlink" Target="javascript:ossDispatchAction('action=publicLrToCadParcel&amp;mainBookId=31057&amp;parcelNumber=5328');" TargetMode="External"/><Relationship Id="rId47" Type="http://schemas.openxmlformats.org/officeDocument/2006/relationships/hyperlink" Target="javascript:ossDispatchAction('action=publicLrToCadParcel&amp;mainBookId=31057&amp;parcelNumber=5335/3');" TargetMode="External"/><Relationship Id="rId50" Type="http://schemas.openxmlformats.org/officeDocument/2006/relationships/hyperlink" Target="javascript:ossDispatchAction('action=publicLrToCadParcel&amp;mainBookId=31057&amp;parcelNumber=5338');" TargetMode="External"/><Relationship Id="rId55" Type="http://schemas.openxmlformats.org/officeDocument/2006/relationships/hyperlink" Target="javascript:ossDispatchAction('action=publicLrToCadParcel&amp;mainBookId=31057&amp;parcelNumber=5362/2');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javascript:ossDispatchAction('action=publicLrToCadParcel&amp;mainBookId=31057&amp;parcelNumber=5235');" TargetMode="External"/><Relationship Id="rId20" Type="http://schemas.openxmlformats.org/officeDocument/2006/relationships/hyperlink" Target="javascript:ossDispatchAction('action=publicLrToCadParcel&amp;mainBookId=31057&amp;parcelNumber=5256/1');" TargetMode="External"/><Relationship Id="rId29" Type="http://schemas.openxmlformats.org/officeDocument/2006/relationships/hyperlink" Target="javascript:ossDispatchAction('action=publicLrToCadParcel&amp;mainBookId=31057&amp;parcelNumber=5291');" TargetMode="External"/><Relationship Id="rId41" Type="http://schemas.openxmlformats.org/officeDocument/2006/relationships/hyperlink" Target="javascript:ossDispatchAction('action=publicLrToCadParcel&amp;mainBookId=31057&amp;parcelNumber=5325/2');" TargetMode="External"/><Relationship Id="rId54" Type="http://schemas.openxmlformats.org/officeDocument/2006/relationships/hyperlink" Target="javascript:ossDispatchAction('action=publicLrToCadParcel&amp;mainBookId=31057&amp;parcelNumber=5347/1');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1057&amp;parcelNumber=416/ZGR');" TargetMode="External"/><Relationship Id="rId24" Type="http://schemas.openxmlformats.org/officeDocument/2006/relationships/hyperlink" Target="javascript:ossDispatchAction('action=publicLrToCadParcel&amp;mainBookId=31057&amp;parcelNumber=5265/2');" TargetMode="External"/><Relationship Id="rId32" Type="http://schemas.openxmlformats.org/officeDocument/2006/relationships/hyperlink" Target="javascript:ossDispatchAction('action=publicLrToCadParcel&amp;mainBookId=31057&amp;parcelNumber=5299/30');" TargetMode="External"/><Relationship Id="rId37" Type="http://schemas.openxmlformats.org/officeDocument/2006/relationships/hyperlink" Target="javascript:ossDispatchAction('action=publicLrToCadParcel&amp;mainBookId=31057&amp;parcelNumber=5299/71');" TargetMode="External"/><Relationship Id="rId40" Type="http://schemas.openxmlformats.org/officeDocument/2006/relationships/hyperlink" Target="javascript:ossDispatchAction('action=publicLrToCadParcel&amp;mainBookId=31057&amp;parcelNumber=5312/1');" TargetMode="External"/><Relationship Id="rId45" Type="http://schemas.openxmlformats.org/officeDocument/2006/relationships/hyperlink" Target="javascript:ossDispatchAction('action=publicLrToCadParcel&amp;mainBookId=31057&amp;parcelNumber=5333');" TargetMode="External"/><Relationship Id="rId53" Type="http://schemas.openxmlformats.org/officeDocument/2006/relationships/hyperlink" Target="javascript:ossDispatchAction('action=publicLrToCadParcel&amp;mainBookId=31057&amp;parcelNumber=5344');" TargetMode="External"/><Relationship Id="rId58" Type="http://schemas.openxmlformats.org/officeDocument/2006/relationships/hyperlink" Target="javascript:ossDispatchAction('action=publicLrToCadParcel&amp;mainBookId=31057&amp;parcelNumber=5366/1');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ossDispatchAction('action=publicLrToCadParcel&amp;mainBookId=31057&amp;parcelNumber=5143/145');" TargetMode="External"/><Relationship Id="rId23" Type="http://schemas.openxmlformats.org/officeDocument/2006/relationships/hyperlink" Target="javascript:ossDispatchAction('action=publicLrToCadParcel&amp;mainBookId=31057&amp;parcelNumber=5265/1');" TargetMode="External"/><Relationship Id="rId28" Type="http://schemas.openxmlformats.org/officeDocument/2006/relationships/hyperlink" Target="javascript:ossDispatchAction('action=publicLrToCadParcel&amp;mainBookId=31057&amp;parcelNumber=5288');" TargetMode="External"/><Relationship Id="rId36" Type="http://schemas.openxmlformats.org/officeDocument/2006/relationships/hyperlink" Target="javascript:ossDispatchAction('action=publicLrToCadParcel&amp;mainBookId=31057&amp;parcelNumber=5299/49');" TargetMode="External"/><Relationship Id="rId49" Type="http://schemas.openxmlformats.org/officeDocument/2006/relationships/hyperlink" Target="javascript:ossDispatchAction('action=publicLrToCadParcel&amp;mainBookId=31057&amp;parcelNumber=5336');" TargetMode="External"/><Relationship Id="rId57" Type="http://schemas.openxmlformats.org/officeDocument/2006/relationships/hyperlink" Target="javascript:ossDispatchAction('action=publicLrToCadParcel&amp;mainBookId=31057&amp;parcelNumber=5365/4');" TargetMode="External"/><Relationship Id="rId61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1057&amp;parcelNumber=415/4%20ZGR');" TargetMode="External"/><Relationship Id="rId19" Type="http://schemas.openxmlformats.org/officeDocument/2006/relationships/hyperlink" Target="javascript:ossDispatchAction('action=publicLrToCadParcel&amp;mainBookId=31057&amp;parcelNumber=5254/2');" TargetMode="External"/><Relationship Id="rId31" Type="http://schemas.openxmlformats.org/officeDocument/2006/relationships/hyperlink" Target="javascript:ossDispatchAction('action=publicLrToCadParcel&amp;mainBookId=31057&amp;parcelNumber=5299/29');" TargetMode="External"/><Relationship Id="rId44" Type="http://schemas.openxmlformats.org/officeDocument/2006/relationships/hyperlink" Target="javascript:ossDispatchAction('action=publicLrToCadParcel&amp;mainBookId=31057&amp;parcelNumber=5331/2');" TargetMode="External"/><Relationship Id="rId52" Type="http://schemas.openxmlformats.org/officeDocument/2006/relationships/hyperlink" Target="javascript:ossDispatchAction('action=publicLrToCadParcel&amp;mainBookId=31057&amp;parcelNumber=5340/2');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javascript:ossDispatchAction('action=publicLrToCadParcel&amp;mainBookId=31057&amp;parcelNumber=885/2');" TargetMode="External"/><Relationship Id="rId22" Type="http://schemas.openxmlformats.org/officeDocument/2006/relationships/hyperlink" Target="javascript:ossDispatchAction('action=publicLrToCadParcel&amp;mainBookId=31057&amp;parcelNumber=5264');" TargetMode="External"/><Relationship Id="rId27" Type="http://schemas.openxmlformats.org/officeDocument/2006/relationships/hyperlink" Target="javascript:ossDispatchAction('action=publicLrToCadParcel&amp;mainBookId=31057&amp;parcelNumber=5286');" TargetMode="External"/><Relationship Id="rId30" Type="http://schemas.openxmlformats.org/officeDocument/2006/relationships/hyperlink" Target="javascript:ossDispatchAction('action=publicLrToCadParcel&amp;mainBookId=31057&amp;parcelNumber=5293');" TargetMode="External"/><Relationship Id="rId35" Type="http://schemas.openxmlformats.org/officeDocument/2006/relationships/hyperlink" Target="javascript:ossDispatchAction('action=publicLrToCadParcel&amp;mainBookId=31057&amp;parcelNumber=5299/46');" TargetMode="External"/><Relationship Id="rId43" Type="http://schemas.openxmlformats.org/officeDocument/2006/relationships/hyperlink" Target="javascript:ossDispatchAction('action=publicLrToCadParcel&amp;mainBookId=31057&amp;parcelNumber=5331/1');" TargetMode="External"/><Relationship Id="rId48" Type="http://schemas.openxmlformats.org/officeDocument/2006/relationships/hyperlink" Target="javascript:ossDispatchAction('action=publicLrToCadParcel&amp;mainBookId=31057&amp;parcelNumber=5335/4');" TargetMode="External"/><Relationship Id="rId56" Type="http://schemas.openxmlformats.org/officeDocument/2006/relationships/hyperlink" Target="javascript:ossDispatchAction('action=publicLrToCadParcel&amp;mainBookId=31057&amp;parcelNumber=5362/6');" TargetMode="External"/><Relationship Id="rId8" Type="http://schemas.openxmlformats.org/officeDocument/2006/relationships/endnotes" Target="endnotes.xml"/><Relationship Id="rId51" Type="http://schemas.openxmlformats.org/officeDocument/2006/relationships/hyperlink" Target="javascript:ossDispatchAction('action=publicLrToCadParcel&amp;mainBookId=31057&amp;parcelNumber=5340/1');" TargetMode="External"/><Relationship Id="rId3" Type="http://schemas.openxmlformats.org/officeDocument/2006/relationships/styles" Target="styles.xml"/><Relationship Id="rId12" Type="http://schemas.openxmlformats.org/officeDocument/2006/relationships/hyperlink" Target="javascript:ossDispatchAction('action=publicLrToCadParcel&amp;mainBookId=31057&amp;parcelNumber=418/ZGR');" TargetMode="External"/><Relationship Id="rId17" Type="http://schemas.openxmlformats.org/officeDocument/2006/relationships/hyperlink" Target="javascript:ossDispatchAction('action=publicLrToCadParcel&amp;mainBookId=31057&amp;parcelNumber=5237');" TargetMode="External"/><Relationship Id="rId25" Type="http://schemas.openxmlformats.org/officeDocument/2006/relationships/hyperlink" Target="javascript:ossDispatchAction('action=publicLrToCadParcel&amp;mainBookId=31057&amp;parcelNumber=5265/3');" TargetMode="External"/><Relationship Id="rId33" Type="http://schemas.openxmlformats.org/officeDocument/2006/relationships/hyperlink" Target="javascript:ossDispatchAction('action=publicLrToCadParcel&amp;mainBookId=31057&amp;parcelNumber=5299/35');" TargetMode="External"/><Relationship Id="rId38" Type="http://schemas.openxmlformats.org/officeDocument/2006/relationships/hyperlink" Target="javascript:ossDispatchAction('action=publicLrToCadParcel&amp;mainBookId=31057&amp;parcelNumber=5305/1');" TargetMode="External"/><Relationship Id="rId46" Type="http://schemas.openxmlformats.org/officeDocument/2006/relationships/hyperlink" Target="javascript:ossDispatchAction('action=publicLrToCadParcel&amp;mainBookId=31057&amp;parcelNumber=5334');" TargetMode="External"/><Relationship Id="rId59" Type="http://schemas.openxmlformats.org/officeDocument/2006/relationships/hyperlink" Target="javascript:ossDispatchAction('action=publicLrToCadParcel&amp;mainBookId=31057&amp;parcelNumber=5430/4');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St-59/2015-73</izvorni_sadrzaj>
    <derivirana_varijabla naziv="DomainObject.PredzadnjaOdlukaIzPredmeta.Oznaka_1">St-59/2015-73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862</properties:Words>
  <properties:Characters>4472</properties:Characters>
  <properties:Lines>96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2018-10-29T11:36:00Z</dcterms:created>
  <dc:creator>Jasmina Matika</dc:creator>
  <cp:lastModifiedBy>Lorena Paris Aničić</cp:lastModifiedBy>
  <cp:lastPrinted>2018-10-29T11:51:00Z</cp:lastPrinted>
  <dcterms:modified xmlns:xsi="http://www.w3.org/2001/XMLSchema-instance" xsi:type="dcterms:W3CDTF">2018-10-29T11:53:00Z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(St-59-15-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