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db5a0" w14:paraId="a4db5a0"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E119D3">
        <w:rPr>
          <w:szCs w:val="24"/>
        </w:rPr>
        <w:t xml:space="preserve">  </w:t>
      </w:r>
      <w:r w:rsidR="00781F50">
        <w:rPr>
          <w:szCs w:val="24"/>
        </w:rPr>
        <w:t>87. St-2759/2018</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r w:rsidR="004975EB" w:rsidRPr="00C15E0C">
        <w:t>OIB</w:t>
      </w:r>
      <w:r w:rsidR="00ED08A1" w:rsidRPr="00C15E0C">
        <w:t xml:space="preserve"> 85821130368, </w:t>
      </w:r>
      <w:r w:rsidRPr="00C15E0C">
        <w:t>Zagreb, Ulica grada Vukovara 70,</w:t>
      </w:r>
      <w:r>
        <w:t xml:space="preserve"> za otvaranje stečajnog postupka nad dužnikom </w:t>
      </w:r>
      <w:r w:rsidR="00781F50">
        <w:rPr>
          <w:szCs w:val="24"/>
        </w:rPr>
        <w:t>PLANET LIDIJA j.d.o.o., OIB 52379834597, Zagreb, Ulica Stjepana Draganića 1</w:t>
      </w:r>
      <w:r>
        <w:t xml:space="preserve">, </w:t>
      </w:r>
      <w:r w:rsidR="00E119D3">
        <w:t>13</w:t>
      </w:r>
      <w:r w:rsidR="00E810E5" w:rsidRPr="00E810E5">
        <w:t>.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781F50">
        <w:rPr>
          <w:szCs w:val="24"/>
        </w:rPr>
        <w:t>PLANET LIDIJA j.d.o.o., OIB 52379834597, Zagreb, Ulica Stjepana Draganića 1</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z a k lj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985C2E">
        <w:t>LIDIJA RADOŠEVIĆ</w:t>
      </w:r>
      <w:r w:rsidR="00B227CB">
        <w:t xml:space="preserve">, OIB </w:t>
      </w:r>
      <w:r w:rsidR="00985C2E">
        <w:t>34532136730, Dugopolje, Don Š. Karamana 6/A</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CF1207">
        <w:t>LIDIJA RADOŠEVIĆ, OIB 34532136730, Dugopolje, Don Š. Karamana 6/A</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985C2E">
        <w:rPr>
          <w:b/>
        </w:rPr>
        <w:t>11,15</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CF1207">
        <w:t>26. listopada 2018</w:t>
      </w:r>
      <w:r>
        <w:t xml:space="preserve">. dužnik u Očevidniku redoslijeda </w:t>
      </w:r>
      <w:r w:rsidRPr="00FA63E0">
        <w:t xml:space="preserve">osnova za plaćanje imao evidentirane neizvršene osnove za plaćanje u neprekinutom razdoblju od </w:t>
      </w:r>
      <w:r w:rsidR="00955619">
        <w:t>120</w:t>
      </w:r>
      <w:r w:rsidRPr="00FA63E0">
        <w:t xml:space="preserve"> dana, u ukupnom iznosu od </w:t>
      </w:r>
      <w:r w:rsidR="00CF1207">
        <w:t>55.291,78</w:t>
      </w:r>
      <w:r w:rsidRPr="00FA63E0">
        <w:t xml:space="preserve"> kn, te je imao</w:t>
      </w:r>
      <w:r w:rsidR="00955619">
        <w:t xml:space="preserve"> 1 zaposlenog</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CF1207">
        <w:t>217</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119D3">
        <w:t>13</w:t>
      </w:r>
      <w:r w:rsidR="00E810E5" w:rsidRPr="00E810E5">
        <w:t>.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lastRenderedPageBreak/>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2519BA">
      <w:pPr>
        <w:jc w:val="both"/>
      </w:pPr>
      <w:r>
        <w:t>3.</w:t>
      </w:r>
      <w:r>
        <w:tab/>
        <w:t>osoba ovl.</w:t>
      </w:r>
      <w:r w:rsidR="00AD1183">
        <w:t xml:space="preserve"> za zastupanje</w:t>
      </w:r>
      <w:r w:rsidR="00125903">
        <w:t xml:space="preserve"> dužnika </w:t>
      </w:r>
      <w:r w:rsidR="00C1708F">
        <w:t>Lidija Radošević</w:t>
      </w:r>
      <w:r w:rsidR="00CF1207">
        <w:t>, Dugopolje, Don Š. Karamana 6/A</w:t>
      </w:r>
      <w:r w:rsidR="00A2563A" w:rsidRPr="00A37481">
        <w:t>,</w:t>
      </w:r>
    </w:p>
    <w:p w:rsidRDefault="00A679A1" w:rsidP="00E176C5" w:rsidR="002519BA">
      <w:pPr>
        <w:jc w:val="both"/>
      </w:pPr>
      <w:r>
        <w:t>4</w:t>
      </w:r>
      <w:r w:rsidR="00125903">
        <w:t xml:space="preserve">. </w:t>
      </w:r>
      <w:r w:rsidR="00A80FE7">
        <w:t xml:space="preserve">        </w:t>
      </w:r>
      <w:r w:rsidR="00C1708F">
        <w:t>Raiffeisenbank Austria</w:t>
      </w:r>
      <w:r w:rsidR="002519BA">
        <w:t xml:space="preserve"> d.d.</w:t>
      </w:r>
    </w:p>
    <w:p w:rsidRDefault="002519BA" w:rsidP="00E176C5" w:rsidR="001A03C2">
      <w:pPr>
        <w:jc w:val="both"/>
      </w:pPr>
      <w:r>
        <w:t xml:space="preserve">5.  </w:t>
      </w:r>
      <w:r>
        <w:tab/>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9D3" w:rsidP="00E119D3" w:rsidR="00594F09" w:rsidRPr="00E119D3">
    <w:pPr>
      <w:pStyle w:val="Zaglavlje"/>
      <w:jc w:val="right"/>
    </w:pPr>
    <w:r w:rsidRPr="00B75A7F">
      <w:rPr>
        <w:szCs w:val="24"/>
      </w:rPr>
      <w:t xml:space="preserve">   </w:t>
    </w:r>
    <w:r>
      <w:rPr>
        <w:szCs w:val="24"/>
      </w:rPr>
      <w:t xml:space="preserve"> </w:t>
    </w:r>
    <w:r w:rsidR="00781F50" w:rsidRPr="00B75A7F">
      <w:rPr>
        <w:szCs w:val="24"/>
      </w:rPr>
      <w:t xml:space="preserve">   </w:t>
    </w:r>
    <w:r w:rsidR="00781F50">
      <w:rPr>
        <w:szCs w:val="24"/>
      </w:rPr>
      <w:t xml:space="preserve"> 87. St-2759/2018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A3583"/>
    <w:rsid w:val="00125903"/>
    <w:rsid w:val="00176507"/>
    <w:rsid w:val="001A03C2"/>
    <w:rsid w:val="001B0E6F"/>
    <w:rsid w:val="002519BA"/>
    <w:rsid w:val="00260704"/>
    <w:rsid w:val="003010BC"/>
    <w:rsid w:val="00326425"/>
    <w:rsid w:val="0037210A"/>
    <w:rsid w:val="003748BE"/>
    <w:rsid w:val="003E152D"/>
    <w:rsid w:val="00436547"/>
    <w:rsid w:val="00474294"/>
    <w:rsid w:val="004975EB"/>
    <w:rsid w:val="005007F9"/>
    <w:rsid w:val="005066FF"/>
    <w:rsid w:val="00506CFE"/>
    <w:rsid w:val="00520AC0"/>
    <w:rsid w:val="00524E81"/>
    <w:rsid w:val="00547F59"/>
    <w:rsid w:val="005607D9"/>
    <w:rsid w:val="00594F09"/>
    <w:rsid w:val="005B1FB6"/>
    <w:rsid w:val="00781F50"/>
    <w:rsid w:val="00955619"/>
    <w:rsid w:val="00985C2E"/>
    <w:rsid w:val="009D235E"/>
    <w:rsid w:val="00A2563A"/>
    <w:rsid w:val="00A37481"/>
    <w:rsid w:val="00A679A1"/>
    <w:rsid w:val="00A722CD"/>
    <w:rsid w:val="00A80FE7"/>
    <w:rsid w:val="00AA02B9"/>
    <w:rsid w:val="00AD00F3"/>
    <w:rsid w:val="00AD1183"/>
    <w:rsid w:val="00B227CB"/>
    <w:rsid w:val="00B33A66"/>
    <w:rsid w:val="00B51AB5"/>
    <w:rsid w:val="00BB76E7"/>
    <w:rsid w:val="00C15E0C"/>
    <w:rsid w:val="00C1708F"/>
    <w:rsid w:val="00C5547E"/>
    <w:rsid w:val="00C86E6D"/>
    <w:rsid w:val="00CA416A"/>
    <w:rsid w:val="00CF1207"/>
    <w:rsid w:val="00CF6214"/>
    <w:rsid w:val="00D01176"/>
    <w:rsid w:val="00D67BA8"/>
    <w:rsid w:val="00D73ED4"/>
    <w:rsid w:val="00DD3BA2"/>
    <w:rsid w:val="00E119D3"/>
    <w:rsid w:val="00E176C5"/>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CA416A"/>
    <w:rPr>
      <w:color w:val="808080"/>
      <w:bdr w:space="0" w:sz="0" w:color="auto" w:val="none"/>
      <w:shd w:fill="auto" w:color="auto" w:val="clear"/>
    </w:rPr>
  </w:style>
  <w:style w:customStyle="true" w:styleId="eSPISCCParagraphDefaultFont" w:type="character">
    <w:name w:val="eSPIS_CC_Paragraph Default Font"/>
    <w:basedOn w:val="Zadanifontodlomka"/>
    <w:rsid w:val="00CA416A"/>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A416A"/>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CA416A"/>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CA416A"/>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2759</izvorni_sadrzaj>
    <derivirana_varijabla naziv="DomainObject.Predmet.Broj_1">2759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St-2759/2018</izvorni_sadrzaj>
    <derivirana_varijabla naziv="DomainObject.Predmet.OznakaBroj_1">St-2759/2018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PLANET LIDIJA j.d.o.o. za usluge zastupanog po punomoćniku Lidija Radošević</izvorni_sadrzaj>
    <derivirana_varijabla naziv="DomainObject.Predmet.ProtustrankaFormated_1">  PLANET LIDIJA j.d.o.o. za usluge zastupanog po punomoćniku Lidija Radošević</derivirana_varijabla>
  </DomainObject.Predmet.ProtustrankaFormated>
  <DomainObject.Predmet.ProtustrankaFormatedOIB>
    <izvorni_sadrzaj>  PLANET LIDIJA j.d.o.o. za usluge, OIB 52379834597 zastupanog po punomoćniku Lidija Radošević</izvorni_sadrzaj>
    <derivirana_varijabla naziv="DomainObject.Predmet.ProtustrankaFormatedOIB_1">  PLANET LIDIJA j.d.o.o. za usluge, OIB 52379834597 zastupanog po punomoćniku Lidija Radošević</derivirana_varijabla>
  </DomainObject.Predmet.ProtustrankaFormatedOIB>
  <DomainObject.Predmet.ProtustrankaFormatedWithAdress>
    <izvorni_sadrzaj> PLANET LIDIJA j.d.o.o. za usluge, Ulica Stjepana Draganića 1, 10000 Zagreb zastupanog po punomoćniku Lidija Radošević</izvorni_sadrzaj>
    <derivirana_varijabla naziv="DomainObject.Predmet.ProtustrankaFormatedWithAdress_1"> PLANET LIDIJA j.d.o.o. za usluge, Ulica Stjepana Draganića 1, 10000 Zagreb zastupanog po punomoćniku Lidija Radošević</derivirana_varijabla>
  </DomainObject.Predmet.ProtustrankaFormatedWithAdress>
  <DomainObject.Predmet.ProtustrankaFormatedWithAdressOIB>
    <izvorni_sadrzaj> PLANET LIDIJA j.d.o.o. za usluge, OIB 52379834597, Ulica Stjepana Draganića 1, 10000 Zagreb zastupanog po punomoćniku Lidija Radošević</izvorni_sadrzaj>
    <derivirana_varijabla naziv="DomainObject.Predmet.ProtustrankaFormatedWithAdressOIB_1"> PLANET LIDIJA j.d.o.o. za usluge, OIB 52379834597, Ulica Stjepana Draganića 1, 10000 Zagreb zastupanog po punomoćniku Lidija Radošević</derivirana_varijabla>
  </DomainObject.Predmet.ProtustrankaFormatedWithAdressOIB>
  <DomainObject.Predmet.ProtustrankaWithAdress>
    <izvorni_sadrzaj>PLANET LIDIJA j.d.o.o. za usluge Ulica Stjepana Draganića 1, 10000 Zagreb</izvorni_sadrzaj>
    <derivirana_varijabla naziv="DomainObject.Predmet.ProtustrankaWithAdress_1">PLANET LIDIJA j.d.o.o. za usluge Ulica Stjepana Draganića 1, 10000 Zagreb</derivirana_varijabla>
  </DomainObject.Predmet.ProtustrankaWithAdress>
  <DomainObject.Predmet.ProtustrankaWithAdressOIB>
    <izvorni_sadrzaj>PLANET LIDIJA j.d.o.o. za usluge, OIB 52379834597, Ulica Stjepana Draganića 1, 10000 Zagreb</izvorni_sadrzaj>
    <derivirana_varijabla naziv="DomainObject.Predmet.ProtustrankaWithAdressOIB_1">PLANET LIDIJA j.d.o.o. za usluge, OIB 52379834597, Ulica Stjepana Draganića 1, 10000 Zagreb</derivirana_varijabla>
  </DomainObject.Predmet.ProtustrankaWithAdressOIB>
  <DomainObject.Predmet.ProtustrankaNazivFormated>
    <izvorni_sadrzaj>PLANET LIDIJA j.d.o.o. za usluge</izvorni_sadrzaj>
    <derivirana_varijabla naziv="DomainObject.Predmet.ProtustrankaNazivFormated_1">PLANET LIDIJA j.d.o.o. za usluge</derivirana_varijabla>
  </DomainObject.Predmet.ProtustrankaNazivFormated>
  <DomainObject.Predmet.ProtustrankaNazivFormatedOIB>
    <izvorni_sadrzaj>PLANET LIDIJA j.d.o.o. za usluge, OIB 52379834597</izvorni_sadrzaj>
    <derivirana_varijabla naziv="DomainObject.Predmet.ProtustrankaNazivFormatedOIB_1">PLANET LIDIJA j.d.o.o. za usluge, OIB 52379834597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PLANET LIDIJA j.d.o.o. za usluge zastupanog po punomoćniku Lidija Radošević</item>
    </izvorni_sadrzaj>
    <derivirana_varijabla naziv="DomainObject.Predmet.ProtuStrankaListFormated_1">
      <item>PLANET LIDIJA j.d.o.o. za usluge zastupanog po punomoćniku Lidija Radošević</item>
    </derivirana_varijabla>
  </DomainObject.Predmet.ProtuStrankaListFormated>
  <DomainObject.Predmet.ProtuStrankaListFormatedOIB>
    <izvorni_sadrzaj>
      <item>PLANET LIDIJA j.d.o.o. za usluge, OIB 52379834597 zastupanog po punomoćniku Lidija Radošević</item>
    </izvorni_sadrzaj>
    <derivirana_varijabla naziv="DomainObject.Predmet.ProtuStrankaListFormatedOIB_1">
      <item>PLANET LIDIJA j.d.o.o. za usluge, OIB 52379834597 zastupanog po punomoćniku Lidija Radošević</item>
    </derivirana_varijabla>
  </DomainObject.Predmet.ProtuStrankaListFormatedOIB>
  <DomainObject.Predmet.ProtuStrankaListFormatedWithAdress>
    <izvorni_sadrzaj>
      <item>PLANET LIDIJA j.d.o.o. za usluge, Ulica Stjepana Draganića 1, 10000 Zagreb zastupanog po punomoćniku Lidija Radošević</item>
    </izvorni_sadrzaj>
    <derivirana_varijabla naziv="DomainObject.Predmet.ProtuStrankaListFormatedWithAdress_1">
      <item>PLANET LIDIJA j.d.o.o. za usluge, Ulica Stjepana Draganića 1, 10000 Zagreb zastupanog po punomoćniku Lidija Radošević</item>
    </derivirana_varijabla>
  </DomainObject.Predmet.ProtuStrankaListFormatedWithAdress>
  <DomainObject.Predmet.ProtuStrankaListFormatedWithAdressOIB>
    <izvorni_sadrzaj>
      <item>PLANET LIDIJA j.d.o.o. za usluge, OIB 52379834597, Ulica Stjepana Draganića 1, 10000 Zagreb zastupanog po punomoćniku Lidija Radošević</item>
    </izvorni_sadrzaj>
    <derivirana_varijabla naziv="DomainObject.Predmet.ProtuStrankaListFormatedWithAdressOIB_1">
      <item>PLANET LIDIJA j.d.o.o. za usluge, OIB 52379834597, Ulica Stjepana Draganića 1, 10000 Zagreb zastupanog po punomoćniku Lidija Radošević</item>
    </derivirana_varijabla>
  </DomainObject.Predmet.ProtuStrankaListFormatedWithAdressOIB>
  <DomainObject.Predmet.ProtuStrankaListNazivFormated>
    <izvorni_sadrzaj>
      <item>PLANET LIDIJA j.d.o.o. za usluge</item>
    </izvorni_sadrzaj>
    <derivirana_varijabla naziv="DomainObject.Predmet.ProtuStrankaListNazivFormated_1">
      <item>PLANET LIDIJA j.d.o.o. za usluge</item>
    </derivirana_varijabla>
  </DomainObject.Predmet.ProtuStrankaListNazivFormated>
  <DomainObject.Predmet.ProtuStrankaListNazivFormatedOIB>
    <izvorni_sadrzaj>
      <item>PLANET LIDIJA j.d.o.o. za usluge, OIB 52379834597</item>
    </izvorni_sadrzaj>
    <derivirana_varijabla naziv="DomainObject.Predmet.ProtuStrankaListNazivFormatedOIB_1">
      <item>PLANET LIDIJA j.d.o.o. za usluge, OIB 52379834597</item>
    </derivirana_varijabla>
  </DomainObject.Predmet.ProtuStrankaListNazivFormatedOIB>
  <DomainObject.Predmet.OstaliListFormated>
    <izvorni_sadrzaj>
      <item>Lidija Radošević punomoćnica sudionika u postupku PLANET LIDIJA j.d.o.o. za usluge</item>
    </izvorni_sadrzaj>
    <derivirana_varijabla naziv="DomainObject.Predmet.OstaliListFormated_1">
      <item>Lidija Radošević punomoćnica sudionika u postupku PLANET LIDIJA j.d.o.o. za usluge</item>
    </derivirana_varijabla>
  </DomainObject.Predmet.OstaliListFormated>
  <DomainObject.Predmet.OstaliListFormatedOIB>
    <izvorni_sadrzaj>
      <item>Lidija Radošević, OIB 34532136730 punomoćnica sudionika u postupku PLANET LIDIJA j.d.o.o. za usluge</item>
    </izvorni_sadrzaj>
    <derivirana_varijabla naziv="DomainObject.Predmet.OstaliListFormatedOIB_1">
      <item>Lidija Radošević, OIB 34532136730 punomoćnica sudionika u postupku PLANET LIDIJA j.d.o.o. za usluge</item>
    </derivirana_varijabla>
  </DomainObject.Predmet.OstaliListFormatedOIB>
  <DomainObject.Predmet.OstaliListFormatedWithAdress>
    <izvorni_sadrzaj>
      <item>Lidija Radošević, Don Š.karamana 6 A, 21204 Dugopolje punomoćnica sudionika u postupku PLANET LIDIJA j.d.o.o. za usluge</item>
    </izvorni_sadrzaj>
    <derivirana_varijabla naziv="DomainObject.Predmet.OstaliListFormatedWithAdress_1">
      <item>Lidija Radošević, Don Š.karamana 6 A, 21204 Dugopolje punomoćnica sudionika u postupku PLANET LIDIJA j.d.o.o. za usluge</item>
    </derivirana_varijabla>
  </DomainObject.Predmet.OstaliListFormatedWithAdress>
  <DomainObject.Predmet.OstaliListFormatedWithAdressOIB>
    <izvorni_sadrzaj>
      <item>Lidija Radošević, OIB 34532136730, Don Š.karamana 6 A, 21204 Dugopolje punomoćnica sudionika u postupku PLANET LIDIJA j.d.o.o. za usluge</item>
    </izvorni_sadrzaj>
    <derivirana_varijabla naziv="DomainObject.Predmet.OstaliListFormatedWithAdressOIB_1">
      <item>Lidija Radošević, OIB 34532136730, Don Š.karamana 6 A, 21204 Dugopolje punomoćnica sudionika u postupku PLANET LIDIJA j.d.o.o. za usluge</item>
    </derivirana_varijabla>
  </DomainObject.Predmet.OstaliListFormatedWithAdressOIB>
  <DomainObject.Predmet.OstaliListNazivFormated>
    <izvorni_sadrzaj>
      <item>Lidija Radošević</item>
    </izvorni_sadrzaj>
    <derivirana_varijabla naziv="DomainObject.Predmet.OstaliListNazivFormated_1">
      <item>Lidija Radošević</item>
    </derivirana_varijabla>
  </DomainObject.Predmet.OstaliListNazivFormated>
  <DomainObject.Predmet.OstaliListNazivFormatedOIB>
    <izvorni_sadrzaj>
      <item>Lidija Radošević, OIB 34532136730</item>
    </izvorni_sadrzaj>
    <derivirana_varijabla naziv="DomainObject.Predmet.OstaliListNazivFormatedOIB_1">
      <item>Lidija Radošević, OIB 34532136730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PLANET LIDIJA j.d.o.o. za usluge</izvorni_sadrzaj>
    <derivirana_varijabla naziv="DomainObject.Predmet.ProtustrankaIDrugi_1">PLANET LIDIJA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PLANET LIDIJA j.d.o.o. za usluge, OIB 52379834597, Ulica Stjepana Draganića 1, 10000 Zagreb</izvorni_sadrzaj>
    <derivirana_varijabla naziv="DomainObject.Predmet.ProtustrankaIDrugiAdressOIB_1">PLANET LIDIJA j.d.o.o. za usluge, OIB 52379834597, Ulica Stjepana Draganića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PLANET LIDIJA j.d.o.o. za usluge</item>
      <item>Lidija Radošević</item>
    </izvorni_sadrzaj>
    <derivirana_varijabla naziv="DomainObject.Predmet.SudioniciListNaziv_1">
      <item>FINA Regionalni centar Zagreb</item>
      <item>PLANET LIDIJA j.d.o.o. za usluge</item>
      <item>Lidija Radošević</item>
    </derivirana_varijabla>
  </DomainObject.Predmet.SudioniciListNaziv>
  <DomainObject.Predmet.SudioniciListAdressOIB>
    <izvorni_sadrzaj>
      <item>FINA Regionalni centar Zagreb, OIB 85821130368, Trg svibanjskih žrtava 1995. 1,10000 Zagreb</item>
      <item>PLANET LIDIJA j.d.o.o. za usluge, OIB 52379834597, Ulica Stjepana Draganića 1,10000 Zagreb</item>
      <item>Lidija Radošević, OIB 34532136730, Don Š.karamana 6 A,21204 Dugopolje</item>
    </izvorni_sadrzaj>
    <derivirana_varijabla naziv="DomainObject.Predmet.SudioniciListAdressOIB_1">
      <item>FINA Regionalni centar Zagreb, OIB 85821130368, Trg svibanjskih žrtava 1995. 1,10000 Zagreb</item>
      <item>PLANET LIDIJA j.d.o.o. za usluge, OIB 52379834597, Ulica Stjepana Draganića 1,10000 Zagreb</item>
      <item>Lidija Radošević, OIB 34532136730, Don Š.karamana 6 A,21204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52379834597</item>
      <item>, OIB 34532136730</item>
    </izvorni_sadrzaj>
    <derivirana_varijabla naziv="DomainObject.Predmet.SudioniciListNazivOIB_1">
      <item>, OIB 85821130368</item>
      <item>, OIB 52379834597</item>
      <item>, OIB 34532136730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St-2759/2018-4</izvorni_sadrzaj>
    <derivirana_varijabla naziv="DomainObject.PredzadnjaOdlukaIzPredmeta.Oznaka_1">St-2759/2018-4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833</properties:Words>
  <properties:Characters>4335</properties:Characters>
  <properties:Lines>107</properties:Lines>
  <properties:Paragraphs>41</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2019-02-13T09:57:00Z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