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a8560" w14:paraId="35a8560" w:rsidRDefault="00637444" w:rsidP="00637444" w:rsidR="00637444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6F7C4F">
        <w:t>5 St-763</w:t>
      </w:r>
      <w:r w:rsidR="00740000">
        <w:t>/15-4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D10EDA">
        <w:t>Kseniji Flack-Makitan</w:t>
      </w:r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0853E3">
        <w:t xml:space="preserve"> dužnik</w:t>
      </w:r>
      <w:r w:rsidR="00011995">
        <w:t>a</w:t>
      </w:r>
      <w:r w:rsidR="006F7C4F">
        <w:t xml:space="preserve"> TIM-P</w:t>
      </w:r>
      <w:r w:rsidR="00615084">
        <w:t xml:space="preserve"> </w:t>
      </w:r>
      <w:r w:rsidR="001A3A0A">
        <w:t>d.o.o.</w:t>
      </w:r>
      <w:r w:rsidR="006F7C4F">
        <w:t xml:space="preserve"> u likvidaciji, Čakovec, Putjane 103</w:t>
      </w:r>
      <w:r w:rsidR="001A3A0A">
        <w:t xml:space="preserve">, </w:t>
      </w:r>
      <w:r w:rsidR="00740000">
        <w:t>M</w:t>
      </w:r>
      <w:r w:rsidR="000B097A">
        <w:t xml:space="preserve">BS: </w:t>
      </w:r>
      <w:r w:rsidR="006F7C4F">
        <w:t>070017911</w:t>
      </w:r>
      <w:r w:rsidR="00956051">
        <w:t>, OIB:</w:t>
      </w:r>
      <w:r w:rsidR="006F7C4F">
        <w:t xml:space="preserve"> 15354173112</w:t>
      </w:r>
      <w:r w:rsidR="00637444">
        <w:t xml:space="preserve">, dana </w:t>
      </w:r>
      <w:r w:rsidR="00956051">
        <w:t>18</w:t>
      </w:r>
      <w:r w:rsidR="00740000">
        <w:t>. siječnja</w:t>
      </w:r>
      <w:r w:rsidR="00637444">
        <w:t xml:space="preserve"> 201</w:t>
      </w:r>
      <w:r w:rsidR="00740000">
        <w:t>6</w:t>
      </w:r>
      <w:r w:rsidR="00637444">
        <w:t>.</w:t>
      </w:r>
      <w:r w:rsidR="00AF2C11">
        <w:t xml:space="preserve"> godine</w:t>
      </w:r>
      <w:r w:rsidR="00CB6C18">
        <w:t xml:space="preserve"> temeljem čl.</w:t>
      </w:r>
      <w:r>
        <w:t xml:space="preserve"> </w:t>
      </w:r>
      <w:r w:rsidR="00CB6C18">
        <w:t>430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>Utvrđuje se da ukupni iznos evidentiranog duga</w:t>
      </w:r>
      <w:r w:rsidR="006F7C4F">
        <w:t xml:space="preserve"> dužnika</w:t>
      </w:r>
      <w:r w:rsidR="006F7C4F" w:rsidRPr="006F7C4F">
        <w:t xml:space="preserve"> </w:t>
      </w:r>
      <w:r w:rsidR="006F7C4F">
        <w:t>TIM-P d.o.o. u likvidaciji, Čakovec, Putjane 103, MBS: 070017911, OIB: 15354173112</w:t>
      </w:r>
      <w:r w:rsidR="00740000">
        <w:t xml:space="preserve">, </w:t>
      </w:r>
      <w:r w:rsidR="006F7C4F">
        <w:t xml:space="preserve">iznosi </w:t>
      </w:r>
      <w:r w:rsidR="00CB6C18">
        <w:t>kn.</w:t>
      </w:r>
    </w:p>
    <w:p w:rsidRDefault="00CB6C18" w:rsidP="00D60907" w:rsidR="00CB6C18">
      <w:pPr>
        <w:jc w:val="both"/>
      </w:pPr>
    </w:p>
    <w:p w:rsidRDefault="00CB6C18" w:rsidP="00D60907" w:rsidR="00D60907">
      <w:pPr>
        <w:jc w:val="both"/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EC7988">
        <w:t xml:space="preserve">oziva se </w:t>
      </w:r>
      <w:r w:rsidR="006F7C4F">
        <w:t>likvidator</w:t>
      </w:r>
      <w:r w:rsidR="001A3A0A">
        <w:t xml:space="preserve"> dužnika</w:t>
      </w:r>
      <w:r w:rsidR="000B097A">
        <w:t xml:space="preserve"> </w:t>
      </w:r>
      <w:r w:rsidR="006F7C4F">
        <w:t xml:space="preserve"> Zvonimir Roginek, Čakovec, Stjepana Bencea 2, OIB: 54339914432</w:t>
      </w:r>
      <w:r w:rsidR="00615084">
        <w:t>,</w:t>
      </w:r>
      <w:r w:rsidR="001A3A0A">
        <w:t xml:space="preserve"> </w:t>
      </w:r>
      <w:r w:rsidR="0081351D">
        <w:t xml:space="preserve">da u roku od petnaest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>pozivom na gornji broj spisa, javnobilježnički ovjerovljeni prokazni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6F7C4F">
        <w:t>/</w:t>
      </w:r>
      <w:r w:rsidR="006F7C4F">
        <w:tab/>
        <w:t>Upozorava se likvidator</w:t>
      </w:r>
      <w:r w:rsidR="00CB6C18">
        <w:t xml:space="preserve"> dužnika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E169F2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ovog oglasa na e-oglasnoj ploči suda</w:t>
      </w:r>
      <w:r>
        <w:t xml:space="preserve"> ne podnese prokazni popis imovine </w:t>
      </w:r>
      <w:r w:rsidR="00CB6C18">
        <w:t xml:space="preserve">i obveza </w:t>
      </w:r>
      <w:r w:rsidR="0081351D">
        <w:t xml:space="preserve">dužnika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81351D" w:rsidR="0081351D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E169F2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81351D">
        <w:t>132</w:t>
      </w:r>
      <w:r w:rsidR="00E169F2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BF396D" w:rsidP="00BF396D" w:rsidR="001A3A0A">
      <w:r>
        <w:t xml:space="preserve">             </w:t>
      </w:r>
      <w:r w:rsidR="004F7F56">
        <w:t xml:space="preserve">                             </w:t>
      </w:r>
      <w:r w:rsidR="00691E9E">
        <w:t xml:space="preserve"> </w:t>
      </w:r>
    </w:p>
    <w:p w:rsidRDefault="001A3A0A" w:rsidP="00BF396D" w:rsidR="0081351D" w:rsidRPr="006A424F">
      <w:r>
        <w:t xml:space="preserve">                                              </w:t>
      </w:r>
      <w:r w:rsidR="00BF396D">
        <w:t xml:space="preserve"> </w:t>
      </w:r>
      <w:r w:rsidR="0081351D">
        <w:t xml:space="preserve">U Varaždinu </w:t>
      </w:r>
      <w:r w:rsidR="00956051">
        <w:t>18</w:t>
      </w:r>
      <w:r w:rsidR="00740000">
        <w:t>. siječnja 2016</w:t>
      </w:r>
      <w:r w:rsidR="0081351D">
        <w:t>.</w:t>
      </w:r>
    </w:p>
    <w:p w:rsidRDefault="00D60907" w:rsidP="00D60907" w:rsidR="00D60907">
      <w:pPr>
        <w:jc w:val="both"/>
      </w:pPr>
    </w:p>
    <w:p w:rsidRDefault="001159F0" w:rsidR="004F7F5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CB41F0">
        <w:t>tečajni s</w:t>
      </w:r>
      <w:r w:rsidR="00BF396D">
        <w:t>udac:</w:t>
      </w:r>
    </w:p>
    <w:p w:rsidRDefault="004F7F56" w:rsidR="001A3A0A">
      <w:r>
        <w:t xml:space="preserve">                                                                                                        </w:t>
      </w:r>
    </w:p>
    <w:p w:rsidRDefault="001A3A0A" w:rsidR="001159F0">
      <w:r>
        <w:t xml:space="preserve">                                                                                                  </w:t>
      </w:r>
      <w:r w:rsidR="004F7F56">
        <w:t xml:space="preserve"> </w:t>
      </w:r>
      <w:r w:rsidR="00BF396D">
        <w:t xml:space="preserve">   </w:t>
      </w:r>
      <w:r w:rsidR="00740000">
        <w:t>Ksenija Flack-Makitan</w:t>
      </w:r>
    </w:p>
    <w:sectPr w:rsidSect="00044EEF" w:rsidR="001159F0">
      <w:headerReference w:type="even" r:id="rId11"/>
      <w:headerReference w:type="default" r:id="rId12"/>
      <w:pgSz w:code="9" w:h="16838" w:w="11906"/>
      <w:pgMar w:gutter="0" w:footer="709" w:header="709" w:left="1418" w:bottom="1418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55A2" w:rsidR="004B55A2">
      <w:r>
        <w:separator/>
      </w:r>
    </w:p>
  </w:endnote>
  <w:endnote w:id="0" w:type="continuationSeparator">
    <w:p w:rsidRDefault="004B55A2" w:rsidR="004B55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55A2" w:rsidR="004B55A2">
      <w:r>
        <w:separator/>
      </w:r>
    </w:p>
  </w:footnote>
  <w:footnote w:id="0" w:type="continuationSeparator">
    <w:p w:rsidRDefault="004B55A2" w:rsidR="004B55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F7F5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1995"/>
    <w:rsid w:val="00014AF8"/>
    <w:rsid w:val="00025967"/>
    <w:rsid w:val="00044EEF"/>
    <w:rsid w:val="000459E0"/>
    <w:rsid w:val="000853E3"/>
    <w:rsid w:val="000B097A"/>
    <w:rsid w:val="000D3AEC"/>
    <w:rsid w:val="000D41E5"/>
    <w:rsid w:val="000E1119"/>
    <w:rsid w:val="000E51F0"/>
    <w:rsid w:val="000F0403"/>
    <w:rsid w:val="000F2F9A"/>
    <w:rsid w:val="001159F0"/>
    <w:rsid w:val="00121DEA"/>
    <w:rsid w:val="00137D46"/>
    <w:rsid w:val="001A3A0A"/>
    <w:rsid w:val="001B72D6"/>
    <w:rsid w:val="001E6833"/>
    <w:rsid w:val="002055B4"/>
    <w:rsid w:val="00274464"/>
    <w:rsid w:val="00290391"/>
    <w:rsid w:val="002B49A1"/>
    <w:rsid w:val="002F1F37"/>
    <w:rsid w:val="003074E6"/>
    <w:rsid w:val="00327690"/>
    <w:rsid w:val="00345DF5"/>
    <w:rsid w:val="003A7C72"/>
    <w:rsid w:val="003E2AE0"/>
    <w:rsid w:val="00400A96"/>
    <w:rsid w:val="00401A7F"/>
    <w:rsid w:val="00420F99"/>
    <w:rsid w:val="0047710E"/>
    <w:rsid w:val="00486659"/>
    <w:rsid w:val="00497129"/>
    <w:rsid w:val="004B55A2"/>
    <w:rsid w:val="004C1E71"/>
    <w:rsid w:val="004F0490"/>
    <w:rsid w:val="004F7F56"/>
    <w:rsid w:val="00525276"/>
    <w:rsid w:val="005253B8"/>
    <w:rsid w:val="00550E19"/>
    <w:rsid w:val="00581316"/>
    <w:rsid w:val="005B47F2"/>
    <w:rsid w:val="005D0289"/>
    <w:rsid w:val="005E111A"/>
    <w:rsid w:val="005E39EB"/>
    <w:rsid w:val="00602682"/>
    <w:rsid w:val="006036AB"/>
    <w:rsid w:val="006141B6"/>
    <w:rsid w:val="00615084"/>
    <w:rsid w:val="0063224D"/>
    <w:rsid w:val="00637444"/>
    <w:rsid w:val="006377A6"/>
    <w:rsid w:val="00681E2B"/>
    <w:rsid w:val="00691E9E"/>
    <w:rsid w:val="00693CD2"/>
    <w:rsid w:val="006C1AAA"/>
    <w:rsid w:val="006D1A15"/>
    <w:rsid w:val="006F25A8"/>
    <w:rsid w:val="006F7C4F"/>
    <w:rsid w:val="00733A5A"/>
    <w:rsid w:val="00735822"/>
    <w:rsid w:val="00735B37"/>
    <w:rsid w:val="00740000"/>
    <w:rsid w:val="00741660"/>
    <w:rsid w:val="00775CA7"/>
    <w:rsid w:val="007925A0"/>
    <w:rsid w:val="007A4CCC"/>
    <w:rsid w:val="007B10CE"/>
    <w:rsid w:val="007C38F0"/>
    <w:rsid w:val="007C6AC1"/>
    <w:rsid w:val="007E5AD8"/>
    <w:rsid w:val="007F2727"/>
    <w:rsid w:val="007F70BC"/>
    <w:rsid w:val="008027CF"/>
    <w:rsid w:val="0081351D"/>
    <w:rsid w:val="00830F43"/>
    <w:rsid w:val="008354B4"/>
    <w:rsid w:val="00852A7C"/>
    <w:rsid w:val="00862F8B"/>
    <w:rsid w:val="00864A0E"/>
    <w:rsid w:val="008A024C"/>
    <w:rsid w:val="008A1B8E"/>
    <w:rsid w:val="008D03CD"/>
    <w:rsid w:val="00906B85"/>
    <w:rsid w:val="00933038"/>
    <w:rsid w:val="00940790"/>
    <w:rsid w:val="00943931"/>
    <w:rsid w:val="009463BE"/>
    <w:rsid w:val="00956051"/>
    <w:rsid w:val="00982CC9"/>
    <w:rsid w:val="009D0C5B"/>
    <w:rsid w:val="00A00D9B"/>
    <w:rsid w:val="00A05A32"/>
    <w:rsid w:val="00A15E52"/>
    <w:rsid w:val="00A86085"/>
    <w:rsid w:val="00AF2C11"/>
    <w:rsid w:val="00AF462F"/>
    <w:rsid w:val="00B26931"/>
    <w:rsid w:val="00B34567"/>
    <w:rsid w:val="00B53FE0"/>
    <w:rsid w:val="00B62791"/>
    <w:rsid w:val="00B9668D"/>
    <w:rsid w:val="00B97476"/>
    <w:rsid w:val="00B97BE7"/>
    <w:rsid w:val="00BA14F9"/>
    <w:rsid w:val="00BB6955"/>
    <w:rsid w:val="00BF396D"/>
    <w:rsid w:val="00BF5CAE"/>
    <w:rsid w:val="00C14471"/>
    <w:rsid w:val="00C15721"/>
    <w:rsid w:val="00C7158A"/>
    <w:rsid w:val="00C71B6D"/>
    <w:rsid w:val="00C761EF"/>
    <w:rsid w:val="00C83918"/>
    <w:rsid w:val="00C95F18"/>
    <w:rsid w:val="00CA4C65"/>
    <w:rsid w:val="00CB41F0"/>
    <w:rsid w:val="00CB6C18"/>
    <w:rsid w:val="00CC7B8F"/>
    <w:rsid w:val="00CE19A1"/>
    <w:rsid w:val="00CE29CC"/>
    <w:rsid w:val="00CF7EB7"/>
    <w:rsid w:val="00D10EDA"/>
    <w:rsid w:val="00D47733"/>
    <w:rsid w:val="00D60907"/>
    <w:rsid w:val="00D65681"/>
    <w:rsid w:val="00D65D0F"/>
    <w:rsid w:val="00D75B7F"/>
    <w:rsid w:val="00D8212F"/>
    <w:rsid w:val="00D85512"/>
    <w:rsid w:val="00DA54DB"/>
    <w:rsid w:val="00DE5384"/>
    <w:rsid w:val="00E024D4"/>
    <w:rsid w:val="00E1490A"/>
    <w:rsid w:val="00E169F2"/>
    <w:rsid w:val="00E2093F"/>
    <w:rsid w:val="00E44B71"/>
    <w:rsid w:val="00E52D2C"/>
    <w:rsid w:val="00E72541"/>
    <w:rsid w:val="00E82B62"/>
    <w:rsid w:val="00E93171"/>
    <w:rsid w:val="00EA5D61"/>
    <w:rsid w:val="00EC7988"/>
    <w:rsid w:val="00ED1B72"/>
    <w:rsid w:val="00F10C2B"/>
    <w:rsid w:val="00F644E6"/>
    <w:rsid w:val="00FA2088"/>
    <w:rsid w:val="00FC0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E5A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5A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5A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5A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5A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E5A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5A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5A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5A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5A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763</izvorni_sadrzaj>
    <derivirana_varijabla naziv="DomainObject.Predmet.Broj_1">763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St-763/2015</izvorni_sadrzaj>
    <derivirana_varijabla naziv="DomainObject.Predmet.OznakaBroj_1">St-763/2015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TIM-P PROIZVODNJA, TRGOVINA, INŽENJERING I MARKETING društvo s ograničenom odgovornošću u likvidaciji</izvorni_sadrzaj>
    <derivirana_varijabla naziv="DomainObject.Predmet.ProtustrankaFormated_1">  TIM-P PROIZVODNJA, TRGOVINA, INŽENJERING I MARKETING društvo s ograničenom odgovornošću u likvidaciji</derivirana_varijabla>
  </DomainObject.Predmet.ProtustrankaFormated>
  <DomainObject.Predmet.ProtustrankaFormatedOIB>
    <izvorni_sadrzaj>  TIM-P PROIZVODNJA, TRGOVINA, INŽENJERING I MARKETING društvo s ograničenom odgovornošću u likvidaciji, OIB 15354173112</izvorni_sadrzaj>
    <derivirana_varijabla naziv="DomainObject.Predmet.ProtustrankaFormatedOIB_1">  TIM-P PROIZVODNJA, TRGOVINA, INŽENJERING I MARKETING društvo s ograničenom odgovornošću u likvidaciji, OIB 15354173112</derivirana_varijabla>
  </DomainObject.Predmet.ProtustrankaFormatedOIB>
  <DomainObject.Predmet.ProtustrankaFormatedWithAdress>
    <izvorni_sadrzaj> TIM-P PROIZVODNJA, TRGOVINA, INŽENJERING I MARKETING društvo s ograničenom odgovornošću u likvidaciji, Putjane 103, 40000 Čakovec</izvorni_sadrzaj>
    <derivirana_varijabla naziv="DomainObject.Predmet.ProtustrankaFormatedWithAdress_1"> TIM-P PROIZVODNJA, TRGOVINA, INŽENJERING I MARKETING društvo s ograničenom odgovornošću u likvidaciji, Putjane 103, 40000 Čakovec</derivirana_varijabla>
  </DomainObject.Predmet.ProtustrankaFormatedWithAdress>
  <DomainObject.Predmet.ProtustrankaFormatedWithAdressOIB>
    <izvorni_sadrzaj> TIM-P PROIZVODNJA, TRGOVINA, INŽENJERING I MARKETING društvo s ograničenom odgovornošću u likvidaciji, OIB 15354173112, Putjane 103, 40000 Čakovec</izvorni_sadrzaj>
    <derivirana_varijabla naziv="DomainObject.Predmet.ProtustrankaFormatedWithAdressOIB_1"> TIM-P PROIZVODNJA, TRGOVINA, INŽENJERING I MARKETING društvo s ograničenom odgovornošću u likvidaciji, OIB 15354173112, Putjane 103, 40000 Čakovec</derivirana_varijabla>
  </DomainObject.Predmet.ProtustrankaFormatedWithAdressOIB>
  <DomainObject.Predmet.ProtustrankaWithAdress>
    <izvorni_sadrzaj>TIM-P PROIZVODNJA, TRGOVINA, INŽENJERING I MARKETING društvo s ograničenom odgovornošću u likvidaciji Putjane 103, 40000 Čakovec</izvorni_sadrzaj>
    <derivirana_varijabla naziv="DomainObject.Predmet.ProtustrankaWithAdress_1">TIM-P PROIZVODNJA, TRGOVINA, INŽENJERING I MARKETING društvo s ograničenom odgovornošću u likvidaciji Putjane 103, 40000 Čakovec</derivirana_varijabla>
  </DomainObject.Predmet.ProtustrankaWithAdress>
  <DomainObject.Predmet.ProtustrankaWithAdressOIB>
    <izvorni_sadrzaj>TIM-P PROIZVODNJA, TRGOVINA, INŽENJERING I MARKETING društvo s ograničenom odgovornošću u likvidaciji, OIB 15354173112, Putjane 103, 40000 Čakovec</izvorni_sadrzaj>
    <derivirana_varijabla naziv="DomainObject.Predmet.ProtustrankaWithAdressOIB_1">TIM-P PROIZVODNJA, TRGOVINA, INŽENJERING I MARKETING društvo s ograničenom odgovornošću u likvidaciji, OIB 15354173112, Putjane 103, 40000 Čakovec</derivirana_varijabla>
  </DomainObject.Predmet.ProtustrankaWithAdressOIB>
  <DomainObject.Predmet.ProtustrankaNazivFormated>
    <izvorni_sadrzaj>TIM-P PROIZVODNJA, TRGOVINA, INŽENJERING I MARKETING društvo s ograničenom odgovornošću u likvidaciji</izvorni_sadrzaj>
    <derivirana_varijabla naziv="DomainObject.Predmet.ProtustrankaNazivFormated_1">TIM-P PROIZVODNJA, TRGOVINA, INŽENJERING I MARKETING društvo s ograničenom odgovornošću u likvidaciji</derivirana_varijabla>
  </DomainObject.Predmet.ProtustrankaNazivFormated>
  <DomainObject.Predmet.ProtustrankaNazivFormatedOIB>
    <izvorni_sadrzaj>TIM-P PROIZVODNJA, TRGOVINA, INŽENJERING I MARKETING društvo s ograničenom odgovornošću u likvidaciji, OIB 15354173112</izvorni_sadrzaj>
    <derivirana_varijabla naziv="DomainObject.Predmet.ProtustrankaNazivFormatedOIB_1">TIM-P PROIZVODNJA, TRGOVINA, INŽENJERING I MARKETING društvo s ograničenom odgovornošću u likvidaciji, OIB 15354173112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400368.29</izvorni_sadrzaj>
    <derivirana_varijabla naziv="DomainObject.Predmet.TrenutnaVrijednost_1">400368.29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TIM-P PROIZVODNJA, TRGOVINA, INŽENJERING I MARKETING društvo s ograničenom odgovornošću u likvidaciji</item>
    </izvorni_sadrzaj>
    <derivirana_varijabla naziv="DomainObject.Predmet.ProtuStrankaListFormated_1">
      <item>TIM-P PROIZVODNJA, TRGOVINA, INŽENJERING I MARKETING društvo s ograničenom odgovornošću u likvidaciji</item>
    </derivirana_varijabla>
  </DomainObject.Predmet.ProtuStrankaListFormated>
  <DomainObject.Predmet.ProtuStrankaListFormatedOIB>
    <izvorni_sadrzaj>
      <item>TIM-P PROIZVODNJA, TRGOVINA, INŽENJERING I MARKETING društvo s ograničenom odgovornošću u likvidaciji, OIB 15354173112</item>
    </izvorni_sadrzaj>
    <derivirana_varijabla naziv="DomainObject.Predmet.ProtuStrankaListFormatedOIB_1">
      <item>TIM-P PROIZVODNJA, TRGOVINA, INŽENJERING I MARKETING društvo s ograničenom odgovornošću u likvidaciji, OIB 15354173112</item>
    </derivirana_varijabla>
  </DomainObject.Predmet.ProtuStrankaListFormatedOIB>
  <DomainObject.Predmet.ProtuStrankaListFormatedWithAdress>
    <izvorni_sadrzaj>
      <item>TIM-P PROIZVODNJA, TRGOVINA, INŽENJERING I MARKETING društvo s ograničenom odgovornošću u likvidaciji, Putjane 103, 40000 Čakovec</item>
    </izvorni_sadrzaj>
    <derivirana_varijabla naziv="DomainObject.Predmet.ProtuStrankaListFormatedWithAdress_1">
      <item>TIM-P PROIZVODNJA, TRGOVINA, INŽENJERING I MARKETING društvo s ograničenom odgovornošću u likvidaciji, Putjane 103, 40000 Čakovec</item>
    </derivirana_varijabla>
  </DomainObject.Predmet.ProtuStrankaListFormatedWithAdress>
  <DomainObject.Predmet.ProtuStrankaListFormatedWithAdressOIB>
    <izvorni_sadrzaj>
      <item>TIM-P PROIZVODNJA, TRGOVINA, INŽENJERING I MARKETING društvo s ograničenom odgovornošću u likvidaciji, OIB 15354173112, Putjane 103, 40000 Čakovec</item>
    </izvorni_sadrzaj>
    <derivirana_varijabla naziv="DomainObject.Predmet.ProtuStrankaListFormatedWithAdressOIB_1">
      <item>TIM-P PROIZVODNJA, TRGOVINA, INŽENJERING I MARKETING društvo s ograničenom odgovornošću u likvidaciji, OIB 15354173112, Putjane 103, 40000 Čakovec</item>
    </derivirana_varijabla>
  </DomainObject.Predmet.ProtuStrankaListFormatedWithAdressOIB>
  <DomainObject.Predmet.ProtuStrankaListNazivFormated>
    <izvorni_sadrzaj>
      <item>TIM-P PROIZVODNJA, TRGOVINA, INŽENJERING I MARKETING društvo s ograničenom odgovornošću u likvidaciji</item>
    </izvorni_sadrzaj>
    <derivirana_varijabla naziv="DomainObject.Predmet.ProtuStrankaListNazivFormated_1">
      <item>TIM-P PROIZVODNJA, TRGOVINA, INŽENJERING I MARKETING društvo s ograničenom odgovornošću u likvidaciji</item>
    </derivirana_varijabla>
  </DomainObject.Predmet.ProtuStrankaListNazivFormated>
  <DomainObject.Predmet.ProtuStrankaListNazivFormatedOIB>
    <izvorni_sadrzaj>
      <item>TIM-P PROIZVODNJA, TRGOVINA, INŽENJERING I MARKETING društvo s ograničenom odgovornošću u likvidaciji, OIB 15354173112</item>
    </izvorni_sadrzaj>
    <derivirana_varijabla naziv="DomainObject.Predmet.ProtuStrankaListNazivFormatedOIB_1">
      <item>TIM-P PROIZVODNJA, TRGOVINA, INŽENJERING I MARKETING društvo s ograničenom odgovornošću u likvidaciji, OIB 15354173112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TIM-P PROIZVODNJA, TRGOVINA, INŽENJERING I MARKETING društvo s ograničenom odgovornošću u likvidaciji</izvorni_sadrzaj>
    <derivirana_varijabla naziv="DomainObject.Predmet.ProtustrankaIDrugi_1">TIM-P PROIZVODNJA, TRGOVINA, INŽENJERING I MARKETING društvo s ograničenom odgovornošću u likvidaciji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TIM-P PROIZVODNJA, TRGOVINA, INŽENJERING I MARKETING društvo s ograničenom odgovornošću u likvidaciji, OIB 15354173112, Putjane 103, 40000 Čakovec</izvorni_sadrzaj>
    <derivirana_varijabla naziv="DomainObject.Predmet.ProtustrankaIDrugiAdressOIB_1">TIM-P PROIZVODNJA, TRGOVINA, INŽENJERING I MARKETING društvo s ograničenom odgovornošću u likvidaciji, OIB 15354173112, Putjane 103,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TIM-P PROIZVODNJA, TRGOVINA, INŽENJERING I MARKETING društvo s ograničenom odgovornošću u likvidaciji</item>
      <item>E-oglasna ploča</item>
      <item>Sudski registar</item>
    </izvorni_sadrzaj>
    <derivirana_varijabla naziv="DomainObject.Predmet.SudioniciListNaziv_1">
      <item>Financijska agencija</item>
      <item>TIM-P PROIZVODNJA, TRGOVINA, INŽENJERING I MARKETING društvo s ograničenom odgovornošću u likvidaciji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TIM-P PROIZVODNJA, TRGOVINA, INŽENJERING I MARKETING društvo s ograničenom odgovornošću u likvidaciji, OIB 15354173112, Putjane 103,40000 Čakovec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TIM-P PROIZVODNJA, TRGOVINA, INŽENJERING I MARKETING društvo s ograničenom odgovornošću u likvidaciji, OIB 15354173112, Putjane 103,40000 Čakovec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15354173112</item>
      <item>, OIB null</item>
      <item>, OIB null</item>
    </izvorni_sadrzaj>
    <derivirana_varijabla naziv="DomainObject.Predmet.SudioniciListNazivOIB_1">
      <item>, OIB 85821130368</item>
      <item>, OIB 15354173112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A07B48-9AD4-4DA0-A3E3-DD891C4840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348</properties:Words>
  <properties:Characters>1891</properties:Characters>
  <properties:Lines>46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2633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2016-01-18T12:09:00Z</dcterms:created>
  <dc:creator>Ljubica Makovec</dc:creator>
  <cp:lastModifiedBy>Maja Marčec</cp:lastModifiedBy>
  <cp:lastPrinted>2016-01-18T12:08:00Z</cp:lastPrinted>
  <dcterms:modified xmlns:xsi="http://www.w3.org/2001/XMLSchema-instance" xsi:type="dcterms:W3CDTF">2016-01-18T12:09:00Z</dcterms:modified>
  <cp:revision>3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