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bfb4" w14:paraId="483bfb4" w:rsidRDefault="000C3CF1" w:rsidP="000C3CF1" w:rsidR="000C3CF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CF1" w:rsidP="000C3CF1" w:rsidR="000C3CF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C3CF1" w:rsidP="000C3CF1" w:rsidR="000C3C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C3CF1" w:rsidP="000C3CF1" w:rsidR="000C3C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C3CF1" w:rsidP="000C3CF1" w:rsidR="000C3CF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C3CF1" w:rsidP="000C3CF1" w:rsidR="000C3C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C3CF1" w:rsidP="000C3CF1" w:rsidR="000C3CF1" w:rsidRPr="005D578C">
      <w:pPr>
        <w:jc w:val="center"/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C3CF1" w:rsidP="000C3CF1" w:rsidR="000C3CF1" w:rsidRPr="005D578C">
      <w:pPr>
        <w:rPr>
          <w:rFonts w:cs="Times New Roman" w:eastAsia="Times New Roman"/>
          <w:szCs w:val="24"/>
        </w:rPr>
      </w:pPr>
    </w:p>
    <w:p w:rsidRDefault="000C3CF1" w:rsidP="000C3CF1" w:rsidR="000C3CF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KOPRENA d. o. o. Pula, Marulić Marka 35, OIB 14188048372, MBS 040144177,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3E5F2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3E5F2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0C3CF1" w:rsidP="000C3CF1" w:rsidR="000C3CF1" w:rsidRPr="005D578C">
      <w:pPr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C3CF1" w:rsidP="000C3CF1" w:rsidR="000C3CF1" w:rsidRPr="005D578C">
      <w:pPr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KOPRENA d. o. o. Pula, Marulić Marka 35, OIB 14188048372, MBS 040144177,</w:t>
      </w:r>
      <w:r w:rsidRPr="005D578C">
        <w:rPr>
          <w:rFonts w:cs="Times New Roman" w:eastAsia="Times New Roman"/>
          <w:szCs w:val="24"/>
        </w:rPr>
        <w:t xml:space="preserve"> s danom </w:t>
      </w:r>
      <w:r w:rsidR="00951A3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51A3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C3CF1" w:rsidP="000C3CF1" w:rsidR="000C3CF1" w:rsidRPr="005D578C">
      <w:pPr>
        <w:rPr>
          <w:rFonts w:cs="Times New Roman" w:eastAsia="Times New Roman"/>
          <w:szCs w:val="24"/>
        </w:rPr>
      </w:pPr>
    </w:p>
    <w:p w:rsidRDefault="000C3CF1" w:rsidP="000C3CF1" w:rsidR="000C3CF1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Jelenko Lehki iz Zagreba, Pavla Hatza 10, OIB 96068307857. </w:t>
      </w:r>
    </w:p>
    <w:p w:rsidRDefault="000C3CF1" w:rsidP="000C3CF1" w:rsidR="000C3CF1">
      <w:pPr>
        <w:ind w:firstLine="708"/>
        <w:rPr>
          <w:rFonts w:cs="Times New Roman" w:eastAsia="Times New Roman"/>
          <w:szCs w:val="20"/>
        </w:rPr>
      </w:pPr>
    </w:p>
    <w:p w:rsidRDefault="000C3CF1" w:rsidP="000C3CF1" w:rsidR="000C3C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KOPRENA d. o. o. Pula, Marulić Marka 35, OIB 14188048372, MBS 040144177.</w:t>
      </w:r>
    </w:p>
    <w:p w:rsidRDefault="000C3CF1" w:rsidP="000C3CF1" w:rsidR="000C3CF1">
      <w:pPr>
        <w:rPr>
          <w:rFonts w:cs="Times New Roman" w:eastAsia="Times New Roman"/>
          <w:szCs w:val="24"/>
        </w:rPr>
      </w:pPr>
    </w:p>
    <w:p w:rsidRDefault="000C3CF1" w:rsidP="000C3CF1" w:rsidR="000C3C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KOPRENA d. o. o. Pula, Marulić Marka 35, OIB 14188048372, MBS 040144177.</w:t>
      </w:r>
    </w:p>
    <w:p w:rsidRDefault="000C3CF1" w:rsidP="000C3CF1" w:rsidR="000C3CF1">
      <w:pPr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C3CF1" w:rsidP="000C3CF1" w:rsidR="000C3CF1">
      <w:pPr>
        <w:ind w:firstLine="708"/>
        <w:rPr>
          <w:rFonts w:cs="Times New Roman" w:eastAsia="Times New Roman"/>
          <w:szCs w:val="24"/>
        </w:rPr>
      </w:pPr>
    </w:p>
    <w:p w:rsidRDefault="000C3CF1" w:rsidP="000C3CF1" w:rsidR="000C3C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KOPRENA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St-749/2015-3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C3CF1" w:rsidP="000C3CF1" w:rsidR="000C3CF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C3CF1" w:rsidP="000C3CF1" w:rsidR="000C3CF1" w:rsidRPr="005D578C">
      <w:pPr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87433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87433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33E64" w:rsidP="00E33E64" w:rsidR="00E33E64">
      <w:pPr>
        <w:rPr>
          <w:rFonts w:cs="Times New Roman" w:eastAsia="Times New Roman"/>
          <w:szCs w:val="24"/>
        </w:rPr>
      </w:pPr>
    </w:p>
    <w:p w:rsidRDefault="000C3CF1" w:rsidP="00E33E64" w:rsidR="000C3C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C3CF1" w:rsidP="00E33E64" w:rsidR="000C3C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27A34">
        <w:rPr>
          <w:rFonts w:cs="Times New Roman" w:eastAsia="Times New Roman"/>
          <w:szCs w:val="24"/>
        </w:rPr>
        <w:t>, v.r.</w:t>
      </w:r>
    </w:p>
    <w:p w:rsidRDefault="000C3CF1" w:rsidP="000C3CF1" w:rsidR="000C3CF1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C3CF1" w:rsidP="000C3CF1" w:rsidR="000C3CF1" w:rsidRPr="005D578C">
      <w:pPr>
        <w:jc w:val="left"/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C3CF1" w:rsidP="000C3CF1" w:rsidR="000C3CF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C3CF1" w:rsidP="000C3CF1" w:rsidR="000C3C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C3CF1" w:rsidP="000C3CF1" w:rsidR="000C3CF1">
      <w:pPr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rPr>
          <w:rFonts w:cs="Times New Roman" w:eastAsia="Times New Roman"/>
          <w:szCs w:val="24"/>
        </w:rPr>
      </w:pPr>
    </w:p>
    <w:p w:rsidRDefault="000C3CF1" w:rsidP="000C3CF1" w:rsidR="000C3C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C3CF1" w:rsidP="000C3CF1" w:rsidR="000C3C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C3CF1" w:rsidP="000C3CF1" w:rsidR="000C3C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KOPRENA d. o. o. Pula, Marulić Marka 35, </w:t>
      </w:r>
    </w:p>
    <w:p w:rsidRDefault="000C3CF1" w:rsidP="000C3CF1" w:rsidR="000C3C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Suzana Koprena, Pula, Mariani Lina 41, </w:t>
      </w:r>
    </w:p>
    <w:p w:rsidRDefault="000C3CF1" w:rsidP="000C3CF1" w:rsidR="000C3C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C3CF1" w:rsidP="000C3CF1" w:rsidR="000C3C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C3CF1" w:rsidP="000C3CF1" w:rsidR="000C3CF1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0C3CF1" w:rsidP="000C3CF1" w:rsidR="000C3C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C3CF1" w:rsidP="000C3CF1" w:rsidR="000C3C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C3CF1" w:rsidP="000C3CF1" w:rsidR="000C3C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C3CF1" w:rsidP="000C3CF1" w:rsidR="000C3CF1"/>
    <w:p w:rsidRDefault="000C3CF1" w:rsidP="000C3CF1" w:rsidR="000C3CF1"/>
    <w:p w:rsidRDefault="000C3CF1" w:rsidP="000C3CF1" w:rsidR="000C3CF1"/>
    <w:p w:rsidRDefault="000C3CF1" w:rsidP="000C3CF1" w:rsidR="000C3CF1"/>
    <w:p w:rsidRDefault="000C3CF1" w:rsidP="000C3CF1" w:rsidR="000C3CF1"/>
    <w:p w:rsidRDefault="000C3CF1" w:rsidP="000C3CF1" w:rsidR="000C3CF1"/>
    <w:p w:rsidRDefault="000C3CF1" w:rsidP="000C3CF1" w:rsidR="000C3CF1"/>
    <w:p w:rsidRDefault="000C3CF1" w:rsidP="000C3CF1" w:rsidR="000C3CF1"/>
    <w:p w:rsidRDefault="000C3CF1" w:rsidP="000C3CF1" w:rsidR="000C3CF1"/>
    <w:p w:rsidRDefault="00727A34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CF1" w:rsidP="000C3CF1" w:rsidR="000C3CF1">
      <w:r>
        <w:separator/>
      </w:r>
    </w:p>
  </w:endnote>
  <w:endnote w:id="0" w:type="continuationSeparator">
    <w:p w:rsidRDefault="000C3CF1" w:rsidP="000C3CF1" w:rsidR="000C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CF1" w:rsidP="000C3CF1" w:rsidR="000C3CF1">
      <w:r>
        <w:separator/>
      </w:r>
    </w:p>
  </w:footnote>
  <w:footnote w:id="0" w:type="continuationSeparator">
    <w:p w:rsidRDefault="000C3CF1" w:rsidP="000C3CF1" w:rsidR="000C3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CF1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27A3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St-749/2015-5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CF1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St-749/2015-5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646"/>
    <w:rsid w:val="000C3CF1"/>
    <w:rsid w:val="00385646"/>
    <w:rsid w:val="003E5F24"/>
    <w:rsid w:val="00727A34"/>
    <w:rsid w:val="0075528E"/>
    <w:rsid w:val="0079403F"/>
    <w:rsid w:val="0087433C"/>
    <w:rsid w:val="00951A32"/>
    <w:rsid w:val="00E3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3C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3C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C3C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3C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3C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C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C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A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7A3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7A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7A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3C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3C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C3C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3C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3C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C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C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A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7A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7A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7A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KOPRENA d.o.o., Pula</izvorni_sadrzaj>
    <derivirana_varijabla naziv="DomainObject.Predmet.ProtustrankaFormated_1">  KOPRENA d.o.o., Pula</derivirana_varijabla>
  </DomainObject.Predmet.ProtustrankaFormated>
  <DomainObject.Predmet.ProtustrankaFormatedOIB>
    <izvorni_sadrzaj>  KOPRENA d.o.o., Pula, OIB 14188048372</izvorni_sadrzaj>
    <derivirana_varijabla naziv="DomainObject.Predmet.ProtustrankaFormatedOIB_1">  KOPRENA d.o.o., Pula, OIB 14188048372</derivirana_varijabla>
  </DomainObject.Predmet.ProtustrankaFormatedOIB>
  <DomainObject.Predmet.ProtustrankaFormatedWithAdress>
    <izvorni_sadrzaj> KOPRENA d.o.o., Pula, Marulić Marka 35, 52100 Pula</izvorni_sadrzaj>
    <derivirana_varijabla naziv="DomainObject.Predmet.ProtustrankaFormatedWithAdress_1"> KOPRENA d.o.o., Pula, Marulić Marka 35, 52100 Pula</derivirana_varijabla>
  </DomainObject.Predmet.ProtustrankaFormatedWithAdress>
  <DomainObject.Predmet.ProtustrankaFormatedWithAdressOIB>
    <izvorni_sadrzaj> KOPRENA d.o.o., Pula, OIB 14188048372, Marulić Marka 35, 52100 Pula</izvorni_sadrzaj>
    <derivirana_varijabla naziv="DomainObject.Predmet.ProtustrankaFormatedWithAdressOIB_1"> KOPRENA d.o.o., Pula, OIB 14188048372, Marulić Marka 35, 52100 Pula</derivirana_varijabla>
  </DomainObject.Predmet.ProtustrankaFormatedWithAdressOIB>
  <DomainObject.Predmet.ProtustrankaWithAdress>
    <izvorni_sadrzaj>KOPRENA d.o.o., Pula Marulić Marka 35, 52100 Pula</izvorni_sadrzaj>
    <derivirana_varijabla naziv="DomainObject.Predmet.ProtustrankaWithAdress_1">KOPRENA d.o.o., Pula Marulić Marka 35, 52100 Pula</derivirana_varijabla>
  </DomainObject.Predmet.ProtustrankaWithAdress>
  <DomainObject.Predmet.ProtustrankaWithAdressOIB>
    <izvorni_sadrzaj>KOPRENA d.o.o., Pula, OIB 14188048372, Marulić Marka 35, 52100 Pula</izvorni_sadrzaj>
    <derivirana_varijabla naziv="DomainObject.Predmet.ProtustrankaWithAdressOIB_1">KOPRENA d.o.o., Pula, OIB 14188048372, Marulić Marka 35, 52100 Pula</derivirana_varijabla>
  </DomainObject.Predmet.ProtustrankaWithAdressOIB>
  <DomainObject.Predmet.ProtustrankaNazivFormated>
    <izvorni_sadrzaj>KOPRENA d.o.o., Pula</izvorni_sadrzaj>
    <derivirana_varijabla naziv="DomainObject.Predmet.ProtustrankaNazivFormated_1">KOPRENA d.o.o., Pula</derivirana_varijabla>
  </DomainObject.Predmet.ProtustrankaNazivFormated>
  <DomainObject.Predmet.ProtustrankaNazivFormatedOIB>
    <izvorni_sadrzaj>KOPRENA d.o.o., Pula, OIB 14188048372</izvorni_sadrzaj>
    <derivirana_varijabla naziv="DomainObject.Predmet.ProtustrankaNazivFormatedOIB_1">KOPRENA d.o.o., Pula, OIB 14188048372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28619.48</izvorni_sadrzaj>
    <derivirana_varijabla naziv="DomainObject.Predmet.TrenutnaVrijednost_1">28619.48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KOPRENA d.o.o., Pula</item>
    </izvorni_sadrzaj>
    <derivirana_varijabla naziv="DomainObject.Predmet.ProtuStrankaListFormated_1">
      <item>KOPRENA d.o.o., Pula</item>
    </derivirana_varijabla>
  </DomainObject.Predmet.ProtuStrankaListFormated>
  <DomainObject.Predmet.ProtuStrankaListFormatedOIB>
    <izvorni_sadrzaj>
      <item>KOPRENA d.o.o., Pula, OIB 14188048372</item>
    </izvorni_sadrzaj>
    <derivirana_varijabla naziv="DomainObject.Predmet.ProtuStrankaListFormatedOIB_1">
      <item>KOPRENA d.o.o., Pula, OIB 14188048372</item>
    </derivirana_varijabla>
  </DomainObject.Predmet.ProtuStrankaListFormatedOIB>
  <DomainObject.Predmet.ProtuStrankaListFormatedWithAdress>
    <izvorni_sadrzaj>
      <item>KOPRENA d.o.o., Pula, Marulić Marka 35, 52100 Pula</item>
    </izvorni_sadrzaj>
    <derivirana_varijabla naziv="DomainObject.Predmet.ProtuStrankaListFormatedWithAdress_1">
      <item>KOPRENA d.o.o., Pula, Marulić Marka 35, 52100 Pula</item>
    </derivirana_varijabla>
  </DomainObject.Predmet.ProtuStrankaListFormatedWithAdress>
  <DomainObject.Predmet.ProtuStrankaListFormatedWithAdressOIB>
    <izvorni_sadrzaj>
      <item>KOPRENA d.o.o., Pula, OIB 14188048372, Marulić Marka 35, 52100 Pula</item>
    </izvorni_sadrzaj>
    <derivirana_varijabla naziv="DomainObject.Predmet.ProtuStrankaListFormatedWithAdressOIB_1">
      <item>KOPRENA d.o.o., Pula, OIB 14188048372, Marulić Marka 35, 52100 Pula</item>
    </derivirana_varijabla>
  </DomainObject.Predmet.ProtuStrankaListFormatedWithAdressOIB>
  <DomainObject.Predmet.ProtuStrankaListNazivFormated>
    <izvorni_sadrzaj>
      <item>KOPRENA d.o.o., Pula</item>
    </izvorni_sadrzaj>
    <derivirana_varijabla naziv="DomainObject.Predmet.ProtuStrankaListNazivFormated_1">
      <item>KOPRENA d.o.o., Pula</item>
    </derivirana_varijabla>
  </DomainObject.Predmet.ProtuStrankaListNazivFormated>
  <DomainObject.Predmet.ProtuStrankaListNazivFormatedOIB>
    <izvorni_sadrzaj>
      <item>KOPRENA d.o.o., Pula, OIB 14188048372</item>
    </izvorni_sadrzaj>
    <derivirana_varijabla naziv="DomainObject.Predmet.ProtuStrankaListNazivFormatedOIB_1">
      <item>KOPRENA d.o.o., Pula, OIB 14188048372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KOPRENA d.o.o., Pula</izvorni_sadrzaj>
    <derivirana_varijabla naziv="DomainObject.Predmet.ProtustrankaIDrugi_1">KOPRENA d.o.o.,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KOPRENA d.o.o., Pula, OIB 14188048372, Marulić Marka 35, 52100 Pula</izvorni_sadrzaj>
    <derivirana_varijabla naziv="DomainObject.Predmet.ProtustrankaIDrugiAdressOIB_1">KOPRENA d.o.o., Pula, OIB 14188048372, Marulić Marka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KOPRENA d.o.o., Pula</item>
    </izvorni_sadrzaj>
    <derivirana_varijabla naziv="DomainObject.Predmet.SudioniciListNaziv_1">
      <item>FINANCIJSKA AGENCIJA, RC RIJEKA, PODRUŽNICA PULA, PULA</item>
      <item>KOPRENA d.o.o.,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KOPRENA d.o.o., Pula, OIB 14188048372, Marulić Marka 35,52100 Pula</item>
    </izvorni_sadrzaj>
    <derivirana_varijabla naziv="DomainObject.Predmet.SudioniciListAdressOIB_1">
      <item>FINANCIJSKA AGENCIJA, RC RIJEKA, PODRUŽNICA PULA, PULA, OIB 85821130368, Giardini 5,52100 Pula</item>
      <item>KOPRENA d.o.o., Pula, OIB 14188048372, Marulić Marka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14188048372</item>
    </izvorni_sadrzaj>
    <derivirana_varijabla naziv="DomainObject.Predmet.SudioniciListNazivOIB_1">
      <item>, OIB 85821130368</item>
      <item>, OIB 14188048372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3028</properties:Characters>
  <properties:Lines>85</properties:Lines>
  <properties:Paragraphs>30</properties:Paragraphs>
  <properties:TotalTime>6</properties:TotalTime>
  <properties:ScaleCrop>false</properties:ScaleCrop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2016-03-17T07:37:00Z</dcterms:created>
  <dc:creator>Mihaela Kaligari</dc:creator>
  <dc:description/>
  <cp:keywords/>
  <cp:lastModifiedBy>Ana Jeromela</cp:lastModifiedBy>
  <cp:lastPrinted>2016-04-04T06:40:00Z</cp:lastPrinted>
  <dcterms:modified xmlns:xsi="http://www.w3.org/2001/XMLSchema-instance" xsi:type="dcterms:W3CDTF">2016-04-04T06:40:00Z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