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1ea2" w14:paraId="5b41ea2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D37596" w:rsidP="009D794D" w:rsidR="00D37596" w:rsidRPr="00B167AD">
      <w:pPr>
        <w:jc w:val="both"/>
      </w:pPr>
    </w:p>
    <w:p w:rsidRDefault="00D37596" w:rsidP="00E94491" w:rsidR="00D37596" w:rsidRPr="00B167AD">
      <w:r w:rsidRPr="00B167AD">
        <w:t xml:space="preserve">            </w:t>
      </w:r>
      <w:r w:rsidRPr="00B167AD">
        <w:tab/>
        <w:t xml:space="preserve">    </w:t>
      </w:r>
      <w:r w:rsidR="00E94491">
        <w:t xml:space="preserve"> 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A57429">
        <w:t xml:space="preserve">Stečajna masa iza </w:t>
      </w:r>
      <w:proofErr w:type="spellStart"/>
      <w:r w:rsidR="00B17D8E" w:rsidRPr="00B17D8E">
        <w:t>FS</w:t>
      </w:r>
      <w:proofErr w:type="spellEnd"/>
      <w:r w:rsidR="00B17D8E" w:rsidRPr="00B17D8E">
        <w:t xml:space="preserve"> – METAL, d.o.o. u stečaju, Zagreb, Pavla </w:t>
      </w:r>
      <w:proofErr w:type="spellStart"/>
      <w:r w:rsidR="00B17D8E" w:rsidRPr="00B17D8E">
        <w:t>Hatza</w:t>
      </w:r>
      <w:proofErr w:type="spellEnd"/>
      <w:r w:rsidR="00B17D8E" w:rsidRPr="00B17D8E">
        <w:t xml:space="preserve"> </w:t>
      </w:r>
      <w:proofErr w:type="spellStart"/>
      <w:r w:rsidR="00B17D8E" w:rsidRPr="00B17D8E">
        <w:t>10</w:t>
      </w:r>
      <w:proofErr w:type="spellEnd"/>
      <w:r w:rsidR="00B17D8E" w:rsidRPr="00B17D8E">
        <w:t xml:space="preserve">, </w:t>
      </w:r>
      <w:proofErr w:type="spellStart"/>
      <w:r w:rsidR="00B17D8E" w:rsidRPr="00B17D8E">
        <w:t>OIB</w:t>
      </w:r>
      <w:proofErr w:type="spellEnd"/>
      <w:r w:rsidR="00B17D8E" w:rsidRPr="00B17D8E">
        <w:t xml:space="preserve">: </w:t>
      </w:r>
      <w:proofErr w:type="spellStart"/>
      <w:r w:rsidR="00A57429" w:rsidRPr="00A57429">
        <w:t>10152246793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proofErr w:type="spellStart"/>
      <w:r w:rsidR="00B17D8E">
        <w:t>18</w:t>
      </w:r>
      <w:proofErr w:type="spellEnd"/>
      <w:r w:rsidR="00B17D8E">
        <w:t>. prosinca</w:t>
      </w:r>
      <w:r w:rsidR="005C75A8">
        <w:t xml:space="preserve">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</w:t>
      </w:r>
      <w:r w:rsidRPr="00B17D8E">
        <w:t xml:space="preserve">dužnikom </w:t>
      </w:r>
      <w:proofErr w:type="spellStart"/>
      <w:r w:rsidR="00B17D8E" w:rsidRPr="00B17D8E">
        <w:t>FS</w:t>
      </w:r>
      <w:proofErr w:type="spellEnd"/>
      <w:r w:rsidR="00B17D8E" w:rsidRPr="00B17D8E">
        <w:t xml:space="preserve"> – METAL, d.o.o. u stečaju, Zagreb, Pavla </w:t>
      </w:r>
      <w:proofErr w:type="spellStart"/>
      <w:r w:rsidR="00B17D8E" w:rsidRPr="00B17D8E">
        <w:t>Hatza</w:t>
      </w:r>
      <w:proofErr w:type="spellEnd"/>
      <w:r w:rsidR="00B17D8E" w:rsidRPr="00B17D8E">
        <w:t xml:space="preserve"> </w:t>
      </w:r>
      <w:proofErr w:type="spellStart"/>
      <w:r w:rsidR="00B17D8E" w:rsidRPr="00B17D8E">
        <w:t>10</w:t>
      </w:r>
      <w:proofErr w:type="spellEnd"/>
      <w:r w:rsidR="00B17D8E" w:rsidRPr="00B17D8E">
        <w:t xml:space="preserve">, </w:t>
      </w:r>
      <w:proofErr w:type="spellStart"/>
      <w:r w:rsidR="00B17D8E" w:rsidRPr="00B17D8E">
        <w:t>OIB</w:t>
      </w:r>
      <w:proofErr w:type="spellEnd"/>
      <w:r w:rsidR="00B17D8E" w:rsidRPr="00B17D8E">
        <w:t xml:space="preserve">: </w:t>
      </w:r>
      <w:proofErr w:type="spellStart"/>
      <w:r w:rsidR="00B17D8E" w:rsidRPr="00B17D8E">
        <w:t>10152246793</w:t>
      </w:r>
      <w:proofErr w:type="spellEnd"/>
      <w:r w:rsidR="00B167AD" w:rsidRPr="00B17D8E">
        <w:t>,</w:t>
      </w:r>
      <w:r w:rsidRPr="00B17D8E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B17D8E">
        <w:t>12</w:t>
      </w:r>
      <w:proofErr w:type="spellEnd"/>
      <w:r w:rsidR="00B17D8E">
        <w:t>. siječnja</w:t>
      </w:r>
      <w:r w:rsidR="00E94491">
        <w:t xml:space="preserve"> </w:t>
      </w:r>
      <w:proofErr w:type="spellStart"/>
      <w:r w:rsidR="00E94491">
        <w:t>201</w:t>
      </w:r>
      <w:r w:rsidR="00B17D8E">
        <w:t>8</w:t>
      </w:r>
      <w:proofErr w:type="spellEnd"/>
      <w:r w:rsidR="00B167AD">
        <w:t xml:space="preserve">. godine u </w:t>
      </w:r>
      <w:proofErr w:type="spellStart"/>
      <w:r w:rsidR="00141302">
        <w:t>1</w:t>
      </w:r>
      <w:r w:rsidR="00B17D8E">
        <w:t>3</w:t>
      </w:r>
      <w:proofErr w:type="spellEnd"/>
      <w:r w:rsidR="00FB269A">
        <w:t>,</w:t>
      </w:r>
      <w:proofErr w:type="spellStart"/>
      <w:r w:rsidR="002B5398">
        <w:t>0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B17D8E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Odluka o načinu unovčenja stečajne mase.</w:t>
      </w:r>
    </w:p>
    <w:p w:rsidRDefault="00B17D8E" w:rsidP="00FB269A" w:rsidR="00B17D8E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Odluka o utvrđivanju vrijednosti nekretnine koja čini stečajnu masu dužnika.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proofErr w:type="spellStart"/>
      <w:r w:rsidR="00B17D8E">
        <w:t>18</w:t>
      </w:r>
      <w:proofErr w:type="spellEnd"/>
      <w:r w:rsidR="00B17D8E">
        <w:t>. prosinca</w:t>
      </w:r>
      <w:r w:rsidR="005C75A8">
        <w:t xml:space="preserve"> </w:t>
      </w:r>
      <w:proofErr w:type="spellStart"/>
      <w:r w:rsidR="00E94491">
        <w:t>2017</w:t>
      </w:r>
      <w:proofErr w:type="spellEnd"/>
      <w:r w:rsidR="00E94491">
        <w:t>.</w:t>
      </w:r>
    </w:p>
    <w:p w:rsidRDefault="009448BB" w:rsidP="00D37596" w:rsidR="00D37596" w:rsidRPr="00B167AD">
      <w:pPr>
        <w:jc w:val="center"/>
      </w:pPr>
      <w:r>
        <w:t xml:space="preserve">  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</w:t>
      </w:r>
      <w:r w:rsidR="00B17D8E">
        <w:t xml:space="preserve">   </w:t>
      </w:r>
      <w:r w:rsidR="002B5398">
        <w:t xml:space="preserve"> </w:t>
      </w:r>
      <w:r w:rsidR="00104375" w:rsidRPr="00B167AD">
        <w:t>Damir Rabar</w:t>
      </w:r>
      <w:r w:rsidR="00497644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</w:r>
    <w:r>
      <w:t>1</w:t>
    </w:r>
    <w:r w:rsidRPr="00062910">
      <w:t xml:space="preserve"> St-</w:t>
    </w:r>
    <w:proofErr w:type="spellStart"/>
    <w:r w:rsidR="00B17D8E">
      <w:t>915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 w:rsidR="00B17D8E">
      <w:t>70</w:t>
    </w:r>
    <w:proofErr w:type="spellEnd"/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6989"/>
    <w:rsid w:val="00165A84"/>
    <w:rsid w:val="00195253"/>
    <w:rsid w:val="001D4AF5"/>
    <w:rsid w:val="001E5203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65DA"/>
    <w:rsid w:val="0047418F"/>
    <w:rsid w:val="00497644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B008A"/>
    <w:rsid w:val="005C4F94"/>
    <w:rsid w:val="005C75A8"/>
    <w:rsid w:val="005D580D"/>
    <w:rsid w:val="00650A87"/>
    <w:rsid w:val="00662479"/>
    <w:rsid w:val="006713DD"/>
    <w:rsid w:val="006A2BFB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448BB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52B76"/>
    <w:rsid w:val="00A57429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17D8E"/>
    <w:rsid w:val="00B22F27"/>
    <w:rsid w:val="00B3368F"/>
    <w:rsid w:val="00B3559A"/>
    <w:rsid w:val="00B41E9F"/>
    <w:rsid w:val="00B66203"/>
    <w:rsid w:val="00B835EF"/>
    <w:rsid w:val="00B9168B"/>
    <w:rsid w:val="00BC5579"/>
    <w:rsid w:val="00C546B2"/>
    <w:rsid w:val="00C7039F"/>
    <w:rsid w:val="00CB3A01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FS - METAL, d.o.o. u stečaju</item>
      <item>IMEX BANKA d.d. SPLIT</item>
      <item>Odvj. Ana Vičević Gračanin</item>
      <item>Odvjetničko društvo Marčan i partneri društvo s ograničenom odgovornošću</item>
    </izvorni_sadrzaj>
    <derivirana_varijabla naziv="DomainObject.Predmet.SudioniciListNaziv_1">
      <item>Stečajna masa iza FS - METAL, d.o.o. u stečaju</item>
      <item>IMEX BANKA d.d. SPLIT</item>
      <item>Odvj. Ana Vičević Gračanin</item>
      <item>Odvjetničko društvo Marčan i partneri društvo s ograničenom odgovornošću</item>
    </derivirana_varijabla>
  </DomainObject.Predmet.SudioniciListNaziv>
  <DomainObject.Predmet.SudioniciListAdressOIB>
    <izvorni_sadrzaj>
      <item>Stečajna masa iza FS - METAL, d.o.o. u stečaju, OIB 10152246793, Pavla Hatza 10,10000 Zagreb</item>
      <item>IMEX BANKA d.d. SPLIT, OIB 99326633206, Tolstojeva 6,21000 Split</item>
      <item>Odvj. Ana Vičević Gračanin, OIB 75471893129, Čavle 117,51218 Čavle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Stečajna masa iza FS - METAL, d.o.o. u stečaju, OIB 10152246793, Pavla Hatza 10,10000 Zagreb</item>
      <item>IMEX BANKA d.d. SPLIT, OIB 99326633206, Tolstojeva 6,21000 Split</item>
      <item>Odvj. Ana Vičević Gračanin, OIB 75471893129, Čavle 117,51218 Čavle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10152246793</item>
      <item>, OIB 99326633206</item>
      <item>, OIB 75471893129</item>
      <item>, OIB 80879978999</item>
    </izvorni_sadrzaj>
    <derivirana_varijabla naziv="DomainObject.Predmet.SudioniciListNazivOIB_1">
      <item>, OIB 10152246793</item>
      <item>, OIB 99326633206</item>
      <item>, OIB 75471893129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87A75-31C9-4EA7-BBE0-DDB9E382A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883</properties:Characters>
  <properties:Lines>46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2017-12-18T13:04:00Z</dcterms:created>
  <dc:creator>jjeromela</dc:creator>
  <cp:lastModifiedBy>Lorena Paris Aničić</cp:lastModifiedBy>
  <cp:lastPrinted>2017-12-18T13:10:00Z</cp:lastPrinted>
  <dcterms:modified xmlns:xsi="http://www.w3.org/2001/XMLSchema-instance" xsi:type="dcterms:W3CDTF">2017-12-18T13:11:00Z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