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75a9" w14:paraId="a2575a9" w:rsidRDefault="00AE649C" w:rsidP="004F27AE" w:rsidR="00AE649C" w:rsidRPr="00E45462">
      <w:pPr>
        <w:pStyle w:val="NormaleSPIS"/>
        <w15:collapsed w:val="false"/>
      </w:pPr>
    </w:p>
    <w:p w:rsidRDefault="00AB4602" w:rsidP="00E45462" w:rsidR="00AE649C">
      <w:pPr>
        <w:pStyle w:val="NormaleSPIS"/>
        <w:spacing w:after="0"/>
        <w:ind w:firstLine="0"/>
      </w:pPr>
      <w:r w:rsidRPr="00E4546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5462">
        <w:t>REPUBLIKA HRVATSKA</w:t>
      </w:r>
    </w:p>
    <w:p w:rsidRDefault="00E45462" w:rsidP="00E45462" w:rsidR="00E45462">
      <w:pPr>
        <w:pStyle w:val="NormaleSPIS"/>
        <w:spacing w:after="0"/>
        <w:ind w:firstLine="0"/>
      </w:pPr>
      <w:r>
        <w:t>Trgovački sud u Varaždinu</w:t>
      </w:r>
    </w:p>
    <w:p w:rsidRDefault="00E45462" w:rsidP="00E45462" w:rsidR="00E45462">
      <w:pPr>
        <w:pStyle w:val="NormaleSPIS"/>
        <w:spacing w:after="0"/>
        <w:ind w:firstLine="0"/>
      </w:pPr>
      <w:r>
        <w:t>Varaždin, Braće Radić br. 2.</w:t>
      </w:r>
    </w:p>
    <w:p w:rsidRDefault="00E45462" w:rsidP="00E45462" w:rsidR="00E45462">
      <w:pPr>
        <w:pStyle w:val="NormaleSPIS"/>
        <w:spacing w:after="0"/>
        <w:ind w:firstLine="0"/>
      </w:pPr>
    </w:p>
    <w:p w:rsidRDefault="00E45462" w:rsidP="00E45462" w:rsidR="00E45462" w:rsidRPr="00E45462">
      <w:pPr>
        <w:pStyle w:val="NormaleSPIS"/>
        <w:spacing w:after="0"/>
        <w:ind w:firstLine="0"/>
      </w:pPr>
    </w:p>
    <w:p w:rsidRDefault="00E45462" w:rsidP="00E45462" w:rsidR="00E45462" w:rsidRPr="00E45462">
      <w:pPr>
        <w:spacing w:after="0"/>
        <w:jc w:val="center"/>
        <w:rPr>
          <w:rStyle w:val="Naglaeno"/>
          <w:b w:val="false"/>
        </w:rPr>
      </w:pPr>
      <w:r w:rsidRPr="00E45462">
        <w:rPr>
          <w:rStyle w:val="Naglaeno"/>
          <w:b w:val="false"/>
        </w:rPr>
        <w:t>R E P U B L I K A     H R V A T S K A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center"/>
        <w:rPr>
          <w:rStyle w:val="Naglaeno"/>
          <w:b w:val="false"/>
        </w:rPr>
      </w:pPr>
      <w:r w:rsidRPr="00E45462">
        <w:rPr>
          <w:rStyle w:val="Naglaeno"/>
          <w:b w:val="false"/>
        </w:rPr>
        <w:t>R J  E  Š  E  NJ  E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E45462">
        <w:rPr>
          <w:rStyle w:val="Naglaeno"/>
          <w:b w:val="false"/>
        </w:rPr>
        <w:t>Wedemeyeru</w:t>
      </w:r>
      <w:proofErr w:type="spellEnd"/>
      <w:r w:rsidRPr="00E45462">
        <w:rPr>
          <w:rStyle w:val="Naglaeno"/>
          <w:b w:val="false"/>
        </w:rPr>
        <w:t>, u stečajnom predmetu povodom prijedloga</w:t>
      </w:r>
      <w:r w:rsidRPr="00E45462">
        <w:t xml:space="preserve"> predlagatelja Republika Hrvatska, Ministarstvo financija, Porezna uprava, Područni ured Sjeverna Hrvatska, koju zastupa Županijsko državno odvjetništvo u Varaždinu,</w:t>
      </w:r>
      <w:r w:rsidRPr="00E45462">
        <w:rPr>
          <w:rStyle w:val="Naglaeno"/>
          <w:b w:val="false"/>
        </w:rPr>
        <w:t xml:space="preserve"> radi otvaranja stečajnog postupka nad društvom DENA d.o.o., </w:t>
      </w:r>
      <w:proofErr w:type="spellStart"/>
      <w:r w:rsidRPr="00E45462">
        <w:rPr>
          <w:rStyle w:val="Naglaeno"/>
          <w:b w:val="false"/>
        </w:rPr>
        <w:t>Grkaveščak</w:t>
      </w:r>
      <w:proofErr w:type="spellEnd"/>
      <w:r w:rsidRPr="00E45462">
        <w:rPr>
          <w:rStyle w:val="Naglaeno"/>
          <w:b w:val="false"/>
        </w:rPr>
        <w:t xml:space="preserve"> 0 </w:t>
      </w:r>
      <w:proofErr w:type="spellStart"/>
      <w:r w:rsidRPr="00E45462">
        <w:rPr>
          <w:rStyle w:val="Naglaeno"/>
          <w:b w:val="false"/>
        </w:rPr>
        <w:t>bb</w:t>
      </w:r>
      <w:proofErr w:type="spellEnd"/>
      <w:r w:rsidRPr="00E45462">
        <w:rPr>
          <w:rStyle w:val="Naglaeno"/>
          <w:b w:val="false"/>
        </w:rPr>
        <w:t xml:space="preserve">, 40313 Sveti Martin na Muri, OIB: 78886902500, </w:t>
      </w:r>
      <w:r>
        <w:rPr>
          <w:rStyle w:val="Naglaeno"/>
          <w:b w:val="false"/>
        </w:rPr>
        <w:t xml:space="preserve">kojeg zastupa privremeni stečajni upravitelj Antun </w:t>
      </w:r>
      <w:proofErr w:type="spellStart"/>
      <w:r>
        <w:rPr>
          <w:rStyle w:val="Naglaeno"/>
          <w:b w:val="false"/>
        </w:rPr>
        <w:t>Mišanović</w:t>
      </w:r>
      <w:proofErr w:type="spellEnd"/>
      <w:r>
        <w:rPr>
          <w:rStyle w:val="Naglaeno"/>
          <w:b w:val="false"/>
        </w:rPr>
        <w:t xml:space="preserve">, iz Varaždina, Braće Radić br. 24, </w:t>
      </w:r>
      <w:r w:rsidRPr="00E45462">
        <w:rPr>
          <w:rStyle w:val="Naglaeno"/>
          <w:b w:val="false"/>
        </w:rPr>
        <w:t>iz</w:t>
      </w:r>
      <w:r>
        <w:rPr>
          <w:rStyle w:val="Naglaeno"/>
          <w:b w:val="false"/>
        </w:rPr>
        <w:t>van ročišta 27. ožujka</w:t>
      </w:r>
      <w:r w:rsidRPr="00E45462">
        <w:rPr>
          <w:rStyle w:val="Naglaeno"/>
          <w:b w:val="false"/>
        </w:rPr>
        <w:t xml:space="preserve"> 2017.,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center"/>
        <w:rPr>
          <w:rStyle w:val="Naglaeno"/>
          <w:b w:val="false"/>
        </w:rPr>
      </w:pPr>
      <w:r w:rsidRPr="00E45462">
        <w:rPr>
          <w:rStyle w:val="Naglaeno"/>
          <w:b w:val="false"/>
        </w:rPr>
        <w:t>r i j e š i o     j e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ind w:firstLine="708"/>
        <w:jc w:val="both"/>
      </w:pPr>
      <w:r w:rsidRPr="00E45462">
        <w:t xml:space="preserve">I/  Određuje  se  ročište u prethodnom postupku radi utvrđivanja pretpostavki za otvaranje stečajnog postupka  kod ovoga suda u Varaždinu, Braće Radić br. 2, soba broj </w:t>
      </w:r>
      <w:r w:rsidRPr="00E45462">
        <w:rPr>
          <w:sz w:val="28"/>
          <w:szCs w:val="28"/>
        </w:rPr>
        <w:t>222,</w:t>
      </w:r>
      <w:r w:rsidRPr="00E45462">
        <w:t xml:space="preserve"> drugi kat, za </w:t>
      </w:r>
    </w:p>
    <w:p w:rsidRDefault="00E45462" w:rsidP="008F0953" w:rsidR="00E45462" w:rsidRPr="008F0953">
      <w:pPr>
        <w:jc w:val="center"/>
        <w:rPr>
          <w:u w:val="single"/>
        </w:rPr>
      </w:pPr>
      <w:r>
        <w:rPr>
          <w:u w:val="single"/>
        </w:rPr>
        <w:t xml:space="preserve">dan  3.  svibnja  2017. u </w:t>
      </w:r>
      <w:r w:rsidR="00A40F20">
        <w:rPr>
          <w:u w:val="single"/>
        </w:rPr>
        <w:t xml:space="preserve"> </w:t>
      </w:r>
      <w:r>
        <w:rPr>
          <w:u w:val="single"/>
        </w:rPr>
        <w:t>13</w:t>
      </w:r>
      <w:r w:rsidRPr="00E45462">
        <w:rPr>
          <w:u w:val="single"/>
        </w:rPr>
        <w:t>,30</w:t>
      </w:r>
      <w:r w:rsidR="00A40F20">
        <w:rPr>
          <w:u w:val="single"/>
        </w:rPr>
        <w:t xml:space="preserve"> </w:t>
      </w:r>
      <w:r w:rsidRPr="00E45462">
        <w:rPr>
          <w:u w:val="single"/>
        </w:rPr>
        <w:t xml:space="preserve"> sati.</w:t>
      </w:r>
    </w:p>
    <w:p w:rsidRDefault="00E45462" w:rsidP="00E45462" w:rsidR="00E45462">
      <w:pPr>
        <w:ind w:firstLine="708"/>
        <w:jc w:val="both"/>
      </w:pPr>
      <w:r w:rsidRPr="00E45462">
        <w:t>II/   Na  određeno  ročište  pozivaju  se  :</w:t>
      </w:r>
    </w:p>
    <w:p w:rsidRDefault="00E45462" w:rsidP="00E45462" w:rsidR="00E45462">
      <w:pPr>
        <w:spacing w:after="0"/>
        <w:jc w:val="both"/>
      </w:pPr>
      <w:r>
        <w:t xml:space="preserve">- privremeni stečajni upravitelj Antun </w:t>
      </w:r>
      <w:proofErr w:type="spellStart"/>
      <w:r>
        <w:t>Mišanović</w:t>
      </w:r>
      <w:proofErr w:type="spellEnd"/>
      <w:r>
        <w:t xml:space="preserve">, iz Varaždina, Braće Radić br. 24, koji se </w:t>
      </w:r>
    </w:p>
    <w:p w:rsidRDefault="00E45462" w:rsidP="00E45462" w:rsidR="00E45462">
      <w:pPr>
        <w:spacing w:after="0"/>
        <w:jc w:val="both"/>
      </w:pPr>
      <w:r>
        <w:t xml:space="preserve">  poziva u spis dostaviti izvješće u svezi imovine društva dužnika, te očitovanje da li se</w:t>
      </w:r>
    </w:p>
    <w:p w:rsidRDefault="00E45462" w:rsidP="00E45462" w:rsidR="00E45462">
      <w:pPr>
        <w:spacing w:after="0"/>
        <w:jc w:val="both"/>
      </w:pPr>
      <w:r>
        <w:t xml:space="preserve">  imovinom društva dužnika mogu namiriti troškovi postupka, kao i da li postoji razlog</w:t>
      </w:r>
    </w:p>
    <w:p w:rsidRDefault="00E45462" w:rsidP="00E45462" w:rsidR="00E45462">
      <w:pPr>
        <w:spacing w:after="0"/>
        <w:jc w:val="both"/>
      </w:pPr>
      <w:r>
        <w:t xml:space="preserve">  za otvaranje stečajnog postupka,</w:t>
      </w:r>
    </w:p>
    <w:p w:rsidRDefault="00B53FCC" w:rsidP="00E45462" w:rsidR="00B53FCC">
      <w:pPr>
        <w:spacing w:after="0"/>
        <w:jc w:val="both"/>
      </w:pPr>
      <w:r>
        <w:t xml:space="preserve">- predlagatelj </w:t>
      </w:r>
      <w:r w:rsidRPr="00E45462">
        <w:t xml:space="preserve">Republika Hrvatska, Ministarstvo financija, Porezna uprava, Područni </w:t>
      </w:r>
    </w:p>
    <w:p w:rsidRDefault="00B53FCC" w:rsidP="00E45462" w:rsidR="00B53FCC">
      <w:pPr>
        <w:spacing w:after="0"/>
        <w:jc w:val="both"/>
      </w:pPr>
      <w:r>
        <w:t xml:space="preserve">  </w:t>
      </w:r>
      <w:r w:rsidRPr="00E45462">
        <w:t>ured Sjeverna Hrvatska, koju zastupa Županijsko državno odvjetništvo u Varaždinu,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>- dužnik DENA d.o.o., Grkaveščak 0 bb, 40313 Sv. Martin na Muri,</w:t>
      </w:r>
    </w:p>
    <w:p w:rsidRDefault="00E45462" w:rsidP="00B53FCC" w:rsidR="00E45462" w:rsidRPr="00E45462">
      <w:pPr>
        <w:spacing w:after="0"/>
        <w:jc w:val="both"/>
      </w:pPr>
      <w:r w:rsidRPr="00E45462">
        <w:rPr>
          <w:rStyle w:val="Naglaeno"/>
          <w:b w:val="false"/>
        </w:rPr>
        <w:t>- direktor dužnika Na</w:t>
      </w:r>
      <w:r w:rsidR="00B53FCC">
        <w:rPr>
          <w:rStyle w:val="Naglaeno"/>
          <w:b w:val="false"/>
        </w:rPr>
        <w:t>talija Horvat, Ognjena Price 6.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B53FCC" w:rsidP="00E45462" w:rsidR="00E45462" w:rsidRPr="00E4546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27. ožujka 2017</w:t>
      </w:r>
      <w:r w:rsidR="00E45462" w:rsidRPr="00E45462">
        <w:rPr>
          <w:rStyle w:val="Naglaeno"/>
          <w:b w:val="false"/>
        </w:rPr>
        <w:t>.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  <w:t xml:space="preserve">          </w:t>
      </w:r>
      <w:r w:rsidR="00A40F20">
        <w:rPr>
          <w:rStyle w:val="Naglaeno"/>
          <w:b w:val="false"/>
        </w:rPr>
        <w:t xml:space="preserve">  </w:t>
      </w:r>
      <w:bookmarkStart w:name="_GoBack" w:id="0"/>
      <w:bookmarkEnd w:id="0"/>
      <w:r w:rsidR="008F0953">
        <w:rPr>
          <w:rStyle w:val="Naglaeno"/>
          <w:b w:val="false"/>
        </w:rPr>
        <w:t xml:space="preserve"> </w:t>
      </w:r>
      <w:r w:rsidRPr="00E45462">
        <w:rPr>
          <w:rStyle w:val="Naglaeno"/>
          <w:b w:val="false"/>
        </w:rPr>
        <w:t>SUDAC:</w:t>
      </w:r>
    </w:p>
    <w:p w:rsidRDefault="008F0953" w:rsidP="00E45462" w:rsidR="008F0953" w:rsidRPr="00E45462">
      <w:pPr>
        <w:spacing w:after="0"/>
        <w:jc w:val="both"/>
        <w:rPr>
          <w:rStyle w:val="Naglaeno"/>
          <w:b w:val="false"/>
        </w:rPr>
      </w:pPr>
    </w:p>
    <w:p w:rsidRDefault="00E45462" w:rsidP="00A40F20" w:rsidR="008F0953" w:rsidRP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  <w:t xml:space="preserve">           </w:t>
      </w:r>
      <w:r w:rsidR="00A40F20">
        <w:rPr>
          <w:rStyle w:val="Naglaeno"/>
          <w:b w:val="false"/>
        </w:rPr>
        <w:t xml:space="preserve">  </w:t>
      </w:r>
      <w:r w:rsidRPr="00E45462">
        <w:rPr>
          <w:rStyle w:val="Naglaeno"/>
          <w:b w:val="false"/>
        </w:rPr>
        <w:t xml:space="preserve"> Hugo </w:t>
      </w:r>
      <w:proofErr w:type="spellStart"/>
      <w:r w:rsidRPr="00E45462">
        <w:rPr>
          <w:rStyle w:val="Naglaeno"/>
          <w:b w:val="false"/>
        </w:rPr>
        <w:t>Wedemeyer</w:t>
      </w:r>
      <w:proofErr w:type="spellEnd"/>
      <w:r w:rsidR="00A40F20">
        <w:rPr>
          <w:rStyle w:val="Naglaeno"/>
          <w:b w:val="false"/>
        </w:rPr>
        <w:t>, v.r.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</w:r>
      <w:r w:rsidRPr="00E45462">
        <w:rPr>
          <w:rStyle w:val="Naglaeno"/>
          <w:b w:val="false"/>
        </w:rPr>
        <w:tab/>
        <w:t xml:space="preserve">                                 </w:t>
      </w: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lastRenderedPageBreak/>
        <w:t>DNA:</w:t>
      </w:r>
    </w:p>
    <w:p w:rsidRDefault="00E45462" w:rsidP="00E45462" w:rsidR="00E45462">
      <w:pPr>
        <w:spacing w:after="0"/>
        <w:jc w:val="both"/>
        <w:rPr>
          <w:rStyle w:val="Naglaeno"/>
          <w:b w:val="false"/>
        </w:rPr>
      </w:pPr>
    </w:p>
    <w:p w:rsidRDefault="008F0953" w:rsidP="00E45462" w:rsidR="008F0953">
      <w:pPr>
        <w:spacing w:after="0"/>
        <w:jc w:val="both"/>
      </w:pPr>
      <w:r>
        <w:t xml:space="preserve">- privremeni stečajni upravitelj Antun </w:t>
      </w:r>
      <w:proofErr w:type="spellStart"/>
      <w:r>
        <w:t>Mišanović</w:t>
      </w:r>
      <w:proofErr w:type="spellEnd"/>
      <w:r>
        <w:t>, iz Varaždina, Braće Radić br. 24,</w:t>
      </w:r>
    </w:p>
    <w:p w:rsidRDefault="008F0953" w:rsidP="00E45462" w:rsidR="008F0953">
      <w:pPr>
        <w:spacing w:after="0"/>
        <w:jc w:val="both"/>
        <w:rPr>
          <w:rStyle w:val="Naglaeno"/>
          <w:b w:val="false"/>
        </w:rPr>
      </w:pPr>
    </w:p>
    <w:p w:rsidRDefault="008F0953" w:rsidP="008F0953" w:rsidR="008F0953">
      <w:pPr>
        <w:spacing w:after="0"/>
        <w:jc w:val="both"/>
      </w:pPr>
      <w:r>
        <w:rPr>
          <w:rStyle w:val="Naglaeno"/>
          <w:b w:val="false"/>
        </w:rPr>
        <w:t xml:space="preserve">- </w:t>
      </w:r>
      <w:r>
        <w:t xml:space="preserve">predlagatelj </w:t>
      </w:r>
      <w:r w:rsidRPr="00E45462">
        <w:t xml:space="preserve">Republika Hrvatska, Ministarstvo financija, Porezna uprava, Područni </w:t>
      </w:r>
    </w:p>
    <w:p w:rsidRDefault="008F0953" w:rsidP="00E45462" w:rsidR="008F0953" w:rsidRPr="008F0953">
      <w:pPr>
        <w:spacing w:after="0"/>
        <w:jc w:val="both"/>
        <w:rPr>
          <w:rStyle w:val="Naglaeno"/>
          <w:b w:val="false"/>
          <w:bCs w:val="false"/>
        </w:rPr>
      </w:pPr>
      <w:r>
        <w:t xml:space="preserve">  </w:t>
      </w:r>
      <w:r w:rsidRPr="00E45462">
        <w:t>ured Sjeverna Hrvatska, koju zastupa Županijsko državno odvjetništvo u Varaždinu,</w:t>
      </w:r>
    </w:p>
    <w:p w:rsidRDefault="008F0953" w:rsidP="00E45462" w:rsidR="008F0953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 xml:space="preserve">- dužnik DENA d.o.o., </w:t>
      </w:r>
      <w:proofErr w:type="spellStart"/>
      <w:r w:rsidRPr="00E45462">
        <w:rPr>
          <w:rStyle w:val="Naglaeno"/>
          <w:b w:val="false"/>
        </w:rPr>
        <w:t>Grkaveščak</w:t>
      </w:r>
      <w:proofErr w:type="spellEnd"/>
      <w:r w:rsidRPr="00E45462">
        <w:rPr>
          <w:rStyle w:val="Naglaeno"/>
          <w:b w:val="false"/>
        </w:rPr>
        <w:t xml:space="preserve"> 0 </w:t>
      </w:r>
      <w:proofErr w:type="spellStart"/>
      <w:r w:rsidRPr="00E45462">
        <w:rPr>
          <w:rStyle w:val="Naglaeno"/>
          <w:b w:val="false"/>
        </w:rPr>
        <w:t>bb</w:t>
      </w:r>
      <w:proofErr w:type="spellEnd"/>
      <w:r w:rsidRPr="00E45462">
        <w:rPr>
          <w:rStyle w:val="Naglaeno"/>
          <w:b w:val="false"/>
        </w:rPr>
        <w:t>, 40313 Sv. Martin na Muri,</w:t>
      </w:r>
    </w:p>
    <w:p w:rsidRDefault="008F0953" w:rsidP="00E45462" w:rsidR="008F0953" w:rsidRPr="00E45462">
      <w:pPr>
        <w:spacing w:after="0"/>
        <w:jc w:val="both"/>
        <w:rPr>
          <w:rStyle w:val="Naglaeno"/>
          <w:b w:val="false"/>
        </w:rPr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  <w:r w:rsidRPr="00E45462">
        <w:rPr>
          <w:rStyle w:val="Naglaeno"/>
          <w:b w:val="false"/>
        </w:rPr>
        <w:t>- direktor dužnika Natalija Horvat, Ognjena Price br. 6, 40000 Čakovec</w:t>
      </w:r>
      <w:r w:rsidR="008F0953">
        <w:rPr>
          <w:rStyle w:val="Naglaeno"/>
          <w:b w:val="false"/>
        </w:rPr>
        <w:t>.</w:t>
      </w:r>
    </w:p>
    <w:p w:rsidRDefault="00E45462" w:rsidP="008F0953" w:rsidR="00E45462" w:rsidRPr="00E45462">
      <w:pPr>
        <w:spacing w:after="0"/>
        <w:jc w:val="both"/>
      </w:pPr>
      <w:r w:rsidRPr="00E45462">
        <w:rPr>
          <w:rStyle w:val="Naglaeno"/>
          <w:b w:val="false"/>
        </w:rPr>
        <w:t xml:space="preserve">  </w:t>
      </w:r>
    </w:p>
    <w:p w:rsidRDefault="00E45462" w:rsidP="00E45462" w:rsidR="00E45462" w:rsidRPr="00E45462">
      <w:pPr>
        <w:spacing w:after="0"/>
        <w:jc w:val="both"/>
      </w:pPr>
    </w:p>
    <w:p w:rsidRDefault="008F0953" w:rsidP="00E45462" w:rsidR="00E45462" w:rsidRPr="00E45462">
      <w:pPr>
        <w:spacing w:after="0"/>
        <w:jc w:val="center"/>
      </w:pPr>
      <w:r>
        <w:t>U Varaždinu, 27. ožujka</w:t>
      </w:r>
      <w:r w:rsidR="00E45462" w:rsidRPr="00E45462">
        <w:t xml:space="preserve"> 2017.</w:t>
      </w:r>
    </w:p>
    <w:p w:rsidRDefault="00E45462" w:rsidP="00E45462" w:rsidR="00E45462" w:rsidRPr="00E45462">
      <w:pPr>
        <w:spacing w:after="0"/>
        <w:jc w:val="center"/>
      </w:pPr>
    </w:p>
    <w:p w:rsidRDefault="00E45462" w:rsidP="00E45462" w:rsidR="00E45462" w:rsidRPr="00E45462">
      <w:pPr>
        <w:spacing w:after="0"/>
        <w:jc w:val="center"/>
      </w:pPr>
    </w:p>
    <w:p w:rsidRDefault="00E45462" w:rsidP="00E45462" w:rsidR="00E45462" w:rsidRPr="00E45462">
      <w:pPr>
        <w:spacing w:after="0"/>
        <w:jc w:val="center"/>
      </w:pPr>
      <w:r w:rsidRPr="00E45462">
        <w:tab/>
      </w:r>
      <w:r w:rsidRPr="00E45462">
        <w:tab/>
      </w:r>
      <w:r w:rsidRPr="00E45462">
        <w:tab/>
      </w:r>
      <w:r w:rsidRPr="00E45462">
        <w:tab/>
      </w:r>
      <w:r w:rsidRPr="00E45462">
        <w:tab/>
      </w:r>
      <w:r w:rsidRPr="00E45462">
        <w:tab/>
      </w:r>
      <w:r w:rsidRPr="00E45462">
        <w:tab/>
      </w:r>
      <w:r w:rsidRPr="00E45462">
        <w:tab/>
        <w:t>SUDAC :</w:t>
      </w:r>
    </w:p>
    <w:p w:rsidRDefault="00E45462" w:rsidP="00E45462" w:rsidR="00E45462" w:rsidRPr="00E45462">
      <w:pPr>
        <w:spacing w:after="0"/>
        <w:jc w:val="center"/>
      </w:pPr>
    </w:p>
    <w:p w:rsidRDefault="00E45462" w:rsidP="00E45462" w:rsidR="00E45462" w:rsidRPr="00E45462">
      <w:pPr>
        <w:spacing w:after="0"/>
        <w:jc w:val="both"/>
        <w:rPr>
          <w:rStyle w:val="Naglaeno"/>
          <w:b w:val="false"/>
        </w:rPr>
      </w:pPr>
    </w:p>
    <w:p w:rsidRDefault="00AE649C" w:rsidP="004F27AE" w:rsidR="00AE649C" w:rsidRPr="00E45462">
      <w:pPr>
        <w:pStyle w:val="NormaleSPIS"/>
      </w:pPr>
    </w:p>
    <w:sectPr w:rsidSect="0032366B" w:rsidR="00AE649C" w:rsidRPr="00E4546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325" w:rsidP="00537B78" w:rsidR="00141325">
      <w:r>
        <w:separator/>
      </w:r>
    </w:p>
  </w:endnote>
  <w:endnote w:id="0" w:type="continuationSeparator">
    <w:p w:rsidRDefault="00141325" w:rsidP="00537B78" w:rsidR="0014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553890"/>
      <w:docPartObj>
        <w:docPartGallery w:val="Page Numbers (Bottom of Page)"/>
        <w:docPartUnique/>
      </w:docPartObj>
    </w:sdtPr>
    <w:sdtContent>
      <w:p w:rsidRDefault="00E45462" w:rsidR="00E4546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F20">
          <w:t>2</w:t>
        </w:r>
        <w:r>
          <w:fldChar w:fldCharType="end"/>
        </w:r>
      </w:p>
    </w:sdtContent>
  </w:sdt>
  <w:p w:rsidRDefault="00E45462" w:rsidR="00E454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325" w:rsidP="00537B78" w:rsidR="00141325">
      <w:r>
        <w:separator/>
      </w:r>
    </w:p>
  </w:footnote>
  <w:footnote w:id="0" w:type="continuationSeparator">
    <w:p w:rsidRDefault="00141325" w:rsidP="00537B78" w:rsidR="00141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462" w:rsidR="008333A9">
    <w:pPr>
      <w:pStyle w:val="Zaglavlje"/>
    </w:pPr>
    <w:r>
      <w:rPr>
        <w:rStyle w:val="PozadinaSvijetloCrvena"/>
        <w:shd w:fill="auto" w:color="auto" w:val="clear"/>
      </w:rPr>
      <w:t>POSL. BROJ : 6 St-858/16-14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325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953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F20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FCC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462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31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St-858/2016-14</izvorni_sadrzaj>
    <derivirana_varijabla naziv="DomainObject.Oznaka_1">St-858/2016-14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Porezne uprave 3.3.2016. i
Erste&amp;Steiermarlsische bank d.d. 9.3.2016</izvorni_sadrzaj>
    <derivirana_varijabla naziv="DomainObject.Predmet.Opis_1">Prijedlog za otvaranje st. postupka Porezne uprave 3.3.2016. i
Erste&amp;Steiermarlsische bank d.d. 9.3.2016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društvo s ograničenom odgovornošću za usluge i ugostiteljstvo</izvorni_sadrzaj>
    <derivirana_varijabla naziv="DomainObject.Predmet.ProtustrankaFormated_1">  DENA društvo s ograničenom odgovornošću za usluge i ugostiteljstvo</derivirana_varijabla>
  </DomainObject.Predmet.ProtustrankaFormated>
  <DomainObject.Predmet.ProtustrankaFormatedOIB>
    <izvorni_sadrzaj>  DENA društvo s ograničenom odgovornošću za usluge i ugostiteljstvo, OIB 78886902500</izvorni_sadrzaj>
    <derivirana_varijabla naziv="DomainObject.Predmet.ProtustrankaFormatedOIB_1">  DENA društvo s ograničenom odgovornošću za usluge i ugostiteljstvo, OIB 78886902500</derivirana_varijabla>
  </DomainObject.Predmet.ProtustrankaFormatedOIB>
  <DomainObject.Predmet.ProtustrankaFormatedWithAdress>
    <izvorni_sadrzaj> DENA društvo s ograničenom odgovornošću za usluge i ugostiteljstvo, Grkaveščak bb, 40313 Sveti Martin Na Muri</izvorni_sadrzaj>
    <derivirana_varijabla naziv="DomainObject.Predmet.ProtustrankaFormatedWithAdress_1"> DENA društvo s ograničenom odgovornošću za usluge i ugostiteljstvo, Grkaveščak bb, 40313 Sveti Martin Na Muri</derivirana_varijabla>
  </DomainObject.Predmet.ProtustrankaFormatedWithAdress>
  <DomainObject.Predmet.ProtustrankaFormatedWithAdressOIB>
    <izvorni_sadrzaj> DENA društvo s ograničenom odgovornošću za usluge i ugostiteljstvo, OIB 78886902500, Grkaveščak bb, 40313 Sveti Martin Na Muri</izvorni_sadrzaj>
    <derivirana_varijabla naziv="DomainObject.Predmet.ProtustrankaFormatedWithAdressOIB_1"> DENA društvo s ograničenom odgovornošću za usluge i ugostiteljstvo, OIB 78886902500, Grkaveščak bb, 40313 Sveti Martin Na Muri</derivirana_varijabla>
  </DomainObject.Predmet.ProtustrankaFormatedWithAdressOIB>
  <DomainObject.Predmet.ProtustrankaWithAdress>
    <izvorni_sadrzaj>DENA društvo s ograničenom odgovornošću za usluge i ugostiteljstvo Grkaveščak bb, 40313 Sveti Martin Na Muri</izvorni_sadrzaj>
    <derivirana_varijabla naziv="DomainObject.Predmet.ProtustrankaWithAdress_1">DENA društvo s ograničenom odgovornošću za usluge i ugostiteljstvo Grkaveščak bb, 40313 Sveti Martin Na Muri</derivirana_varijabla>
  </DomainObject.Predmet.ProtustrankaWithAdress>
  <DomainObject.Predmet.ProtustrankaWithAdressOIB>
    <izvorni_sadrzaj>DENA društvo s ograničenom odgovornošću za usluge i ugostiteljstvo, OIB 78886902500, Grkaveščak bb, 40313 Sveti Martin Na Muri</izvorni_sadrzaj>
    <derivirana_varijabla naziv="DomainObject.Predmet.ProtustrankaWithAdressOIB_1">DENA društvo s ograničenom odgovornošću za usluge i ugostiteljstvo, OIB 78886902500, Grkaveščak bb, 40313 Sveti Martin Na Muri</derivirana_varijabla>
  </DomainObject.Predmet.ProtustrankaWithAdressOIB>
  <DomainObject.Predmet.ProtustrankaNazivFormated>
    <izvorni_sadrzaj>DENA društvo s ograničenom odgovornošću za usluge i ugostiteljstvo</izvorni_sadrzaj>
    <derivirana_varijabla naziv="DomainObject.Predmet.ProtustrankaNazivFormated_1">DENA društvo s ograničenom odgovornošću za usluge i ugostiteljstvo</derivirana_varijabla>
  </DomainObject.Predmet.ProtustrankaNazivFormated>
  <DomainObject.Predmet.ProtustrankaNazivFormatedOIB>
    <izvorni_sadrzaj>DENA društvo s ograničenom odgovornošću za usluge i ugostiteljstvo, OIB 78886902500</izvorni_sadrzaj>
    <derivirana_varijabla naziv="DomainObject.Predmet.ProtustrankaNazivFormatedOIB_1">DENA društvo s ograničenom odgovornošću za usluge i ugostiteljstvo, OIB 78886902500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izvorni_sadrzaj>
    <derivirana_varijabla naziv="DomainObject.Predmet.StrankaFormated_1">  RH Ministarstvo financija - Porezna uprava Područni ured sjeverna Hrvatska zastupanog po punomoćniku Županijsko državno odvjetništvo u Varaždinu; ERSTE&amp;STEIERMÄRKISCHE BANKA dioničko društvo zastupanog po punomoćniku MAĐARIĆ &amp; LUI - odvjetničko društvo d.o.o.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izvorni_sadrzaj>
    <derivirana_varijabla naziv="DomainObject.Predmet.StrankaFormatedOIB_1">  RH Ministarstvo financija - Porezna uprava Područni ured sjeverna Hrvatska, OIB 18683136487 zastupanog po punomoćniku Županijsko državno odvjetništvo u Varaždinu; ERSTE&amp;STEIERMÄRKISCHE BANKA dioničko društvo, OIB 23057039320 zastupanog po punomoćniku MAĐARIĆ &amp; LUI - odvjetničko društvo d.o.o.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Varaždinu; ERSTE&amp;STEIERMÄRKISCHE BANKA dioničko društvo, Jadranski Trg 3/a, 51000 Rijeka zastupanog po punomoćniku MAĐARIĆ &amp; LUI - odvjetničko društvo d.o.o.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Varaždinu; ERSTE&amp;STEIERMÄRKISCHE BANKA dioničko društvo, OIB 23057039320, Jadranski Trg 3/a, 51000 Rijeka zastupanog po punomoćniku MAĐARIĆ &amp; LUI - odvjetničko društvo d.o.o.</derivirana_varijabla>
  </DomainObject.Predmet.StrankaFormatedWithAdressOIB>
  <DomainObject.Predmet.StrankaWithAdress>
    <izvorni_sadrzaj>RH Ministarstvo financija - Porezna uprava Područni ured sjeverna Hrvatska Graberje 1,42000 Varaždin,ERSTE&amp;STEIERMÄRKISCHE BANKA dioničko društvo Jadranski Trg 3/a,51000 Rijeka</izvorni_sadrzaj>
    <derivirana_varijabla naziv="DomainObject.Predmet.StrankaWithAdress_1">RH Ministarstvo financija - Porezna uprava Područni ured sjeverna Hrvatska Graberje 1,42000 Varaždin,ERSTE&amp;STEIERMÄRKISCHE BANKA dioničko društvo Jadranski Trg 3/a,51000 Rijeka</derivirana_varijabla>
  </DomainObject.Predmet.StrankaWithAdress>
  <DomainObject.Predmet.StrankaWithAdressOIB>
    <izvorni_sadrzaj>RH Ministarstvo financija - Porezna uprava Područni ured sjeverna Hrvatska, OIB 18683136487, Graberje 1,42000 Varaždin,ERSTE&amp;STEIERMÄRKISCHE BANKA dioničko društvo, OIB 23057039320, Jadranski Trg 3/a,51000 Rijeka</izvorni_sadrzaj>
    <derivirana_varijabla naziv="DomainObject.Predmet.StrankaWithAdressOIB_1">RH Ministarstvo financija - Porezna uprava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RH Ministarstvo financija - Porezna uprava Područni ured sjeverna Hrvatska,ERSTE&amp;STEIERMÄRKISCHE BANKA dioničko društvo</izvorni_sadrzaj>
    <derivirana_varijabla naziv="DomainObject.Predmet.StrankaNazivFormated_1">RH Ministarstvo financija - Porezna uprava Područni ured sjeverna Hrvatska,ERSTE&amp;STEIERMÄRKISCHE BANKA dioničko društvo</derivirana_varijabla>
  </DomainObject.Predmet.StrankaNazivFormated>
  <DomainObject.Predmet.StrankaNazivFormatedOIB>
    <izvorni_sadrzaj>RH Ministarstvo financija - Porezna uprava Područni ured sjeverna Hrvatska, OIB 18683136487,ERSTE&amp;STEIERMÄRKISCHE BANKA dioničko društvo, OIB 23057039320</izvorni_sadrzaj>
    <derivirana_varijabla naziv="DomainObject.Predmet.StrankaNazivFormatedOIB_1">RH Ministarstvo financija - Porezna uprava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23385.94</izvorni_sadrzaj>
    <derivirana_varijabla naziv="DomainObject.Predmet.TrenutnaVrijednost_1">23385.94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  <item>ERSTE&amp;STEIERMÄRKISCHE BANKA dioničko društvo zastupanog po punomoćniku MAĐARIĆ &amp; LUI - odvjetničko društvo d.o.o.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  <item>ERSTE&amp;STEIERMÄRKISCHE BANKA dioničko društvo, OIB 23057039320 zastupanog po punomoćniku MAĐARIĆ &amp; LUI - odvjetničko društvo d.o.o.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  <item>ERSTE&amp;STEIERMÄRKISCHE BANKA dioničko društvo, Jadranski Trg 3/a, 51000 Rijeka zastupanog po punomoćniku MAĐARIĆ &amp; LUI - odvjetničko društvo d.o.o.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  <item>ERSTE&amp;STEIERMÄRKISCHE BANKA dioničko društvo, OIB 23057039320, Jadranski Trg 3/a, 51000 Rijeka zastupanog po punomoćniku MAĐARIĆ &amp; LUI - odvjetničko društvo d.o.o.</item>
    </derivirana_varijabla>
  </DomainObject.Predmet.StrankaListFormatedWithAdressOIB>
  <DomainObject.Predmet.StrankaListNazivFormated>
    <izvorni_sadrzaj>
      <item>RH Ministarstvo financija - Porezna uprava Područni ured sjeverna Hrvatska</item>
      <item>ERSTE&amp;STEIERMÄRKISCHE BANKA dioničko društvo</item>
    </izvorni_sadrzaj>
    <derivirana_varijabla naziv="DomainObject.Predmet.StrankaListNazivFormated_1">
      <item>RH Ministarstvo financija - Porezna uprava Područni ured sjeverna Hrvatska</item>
      <item>ERSTE&amp;STEIERMÄRKISCHE BANKA dioničko društvo</item>
    </derivirana_varijabla>
  </DomainObject.Predmet.StrankaListNazivFormated>
  <DomainObject.Predmet.StrankaListNazivFormatedOIB>
    <izvorni_sadrzaj>
      <item>RH Ministarstvo financija - Porezna uprava Područni ured sjeverna Hrvatska, OIB 18683136487</item>
      <item>ERSTE&amp;STEIERMÄRKISCHE BANKA dioničko društvo, OIB 23057039320</item>
    </izvorni_sadrzaj>
    <derivirana_varijabla naziv="DomainObject.Predmet.StrankaListNazivFormatedOIB_1">
      <item>RH Ministarstvo financija - Porezna uprava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DENA društvo s ograničenom odgovornošću za usluge i ugostiteljstvo</item>
    </izvorni_sadrzaj>
    <derivirana_varijabla naziv="DomainObject.Predmet.ProtuStrankaListFormated_1">
      <item>DENA društvo s ograničenom odgovornošću za usluge i ugostiteljstvo</item>
    </derivirana_varijabla>
  </DomainObject.Predmet.ProtuStrankaListFormated>
  <DomainObject.Predmet.ProtuStrankaListFormatedOIB>
    <izvorni_sadrzaj>
      <item>DENA društvo s ograničenom odgovornošću za usluge i ugostiteljstvo, OIB 78886902500</item>
    </izvorni_sadrzaj>
    <derivirana_varijabla naziv="DomainObject.Predmet.ProtuStrankaListFormatedOIB_1">
      <item>DENA društvo s ograničenom odgovornošću za usluge i ugostiteljstvo, OIB 78886902500</item>
    </derivirana_varijabla>
  </DomainObject.Predmet.ProtuStrankaListFormatedOIB>
  <DomainObject.Predmet.ProtuStrankaListFormatedWithAdress>
    <izvorni_sadrzaj>
      <item>DENA društvo s ograničenom odgovornošću za usluge i ugostiteljstvo, Grkaveščak bb, 40313 Sveti Martin Na Muri</item>
    </izvorni_sadrzaj>
    <derivirana_varijabla naziv="DomainObject.Predmet.ProtuStrankaListFormatedWithAdress_1">
      <item>DENA društvo s ograničenom odgovornošću za usluge i ugostiteljstvo, Grkaveščak bb, 40313 Sveti Martin Na Muri</item>
    </derivirana_varijabla>
  </DomainObject.Predmet.ProtuStrankaListFormatedWithAdress>
  <DomainObject.Predmet.ProtuStrankaListFormatedWithAdressOIB>
    <izvorni_sadrzaj>
      <item>DENA društvo s ograničenom odgovornošću za usluge i ugostiteljstvo, OIB 78886902500, Grkaveščak bb, 40313 Sveti Martin Na Muri</item>
    </izvorni_sadrzaj>
    <derivirana_varijabla naziv="DomainObject.Predmet.ProtuStrankaListFormatedWithAdressOIB_1">
      <item>DENA društvo s ograničenom odgovornošću za usluge i ugostiteljstvo, OIB 78886902500, Grkaveščak bb, 40313 Sveti Martin Na Muri</item>
    </derivirana_varijabla>
  </DomainObject.Predmet.ProtuStrankaListFormatedWithAdressOIB>
  <DomainObject.Predmet.ProtuStrankaListNazivFormated>
    <izvorni_sadrzaj>
      <item>DENA društvo s ograničenom odgovornošću za usluge i ugostiteljstvo</item>
    </izvorni_sadrzaj>
    <derivirana_varijabla naziv="DomainObject.Predmet.ProtuStrankaListNazivFormated_1">
      <item>DENA društvo s ograničenom odgovornošću za usluge i ugostiteljstvo</item>
    </derivirana_varijabla>
  </DomainObject.Predmet.ProtuStrankaListNazivFormated>
  <DomainObject.Predmet.ProtuStrankaListNazivFormatedOIB>
    <izvorni_sadrzaj>
      <item>DENA društvo s ograničenom odgovornošću za usluge i ugostiteljstvo, OIB 78886902500</item>
    </izvorni_sadrzaj>
    <derivirana_varijabla naziv="DomainObject.Predmet.ProtuStrankaListNazivFormatedOIB_1">
      <item>DENA društvo s ograničenom odgovornošću za usluge i ugostiteljstvo, OIB 78886902500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</item>
      <item>Tomo Božić, zamjenik ŽDO</item>
      <item>zam. punomoćnika Petar Mihalec, odvjetnički vježbenik</item>
      <item>Antun Mišanović, privremeni stečajni upravitelj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MAĐARIĆ &amp; LUI - odvjetničko društvo d.o.o. punomoćnik sudionika u postupku ERSTE&amp;STEIERMÄRKISCHE BANKA dioničko društvo</item>
      <item>Natalija Horvat</item>
      <item>Tomo Božić, zamjenik ŽDO</item>
      <item>zam. punomoćnika Petar Mihalec, odvjetnički vježbenik</item>
      <item>Antun Mišanović, privremeni stečajni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</item>
      <item>Tomo Božić, zamjenik ŽDO</item>
      <item>zam. punomoćnika Petar Mihalec, odvjetnički vježbenik</item>
      <item>Antun Mišanović, privremeni stečajni upravitelj, OIB 50827538620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MAĐARIĆ &amp; LUI - odvjetničko društvo d.o.o., OIB 27355904472 punomoćnik sudionika u postupku ERSTE&amp;STEIERMÄRKISCHE BANKA dioničko društvo</item>
      <item>Natalija Horvat, OIB 94626815059</item>
      <item>Tomo Božić, zamjenik ŽDO</item>
      <item>zam. punomoćnika Petar Mihalec, odvjetnički vježbenik</item>
      <item>Antun Mišanović, privremeni stečajni upravitelj, OIB 50827538620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</item>
      <item>Tomo Božić, zamjenik ŽDO</item>
      <item>zam. punomoćnika Petar Mihalec, odvjetnički vježbenik</item>
      <item>Antun Mišanović, privremeni stečajni upravitelj, Braće Radić br. 24.,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MAĐARIĆ &amp; LUI - odvjetničko društvo d.o.o., Ilica 191F, 10000 Zagreb punomoćnik sudionika u postupku ERSTE&amp;STEIERMÄRKISCHE BANKA dioničko društvo</item>
      <item>Natalija Horvat, Jurja Križanića 4, 40000 Čakovec</item>
      <item>Tomo Božić, zamjenik ŽDO</item>
      <item>zam. punomoćnika Petar Mihalec, odvjetnički vježbenik</item>
      <item>Antun Mišanović, privremeni stečajni upravitelj, Braće Radić br. 24.,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</item>
      <item>Tomo Božić, zamjenik ŽDO</item>
      <item>zam. punomoćnika Petar Mihalec, odvjetnički vježbenik</item>
      <item>Antun Mišanović, privremeni stečajni upravitelj, OIB 50827538620, Braće Radić br. 24.,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MAĐARIĆ &amp; LUI - odvjetničko društvo d.o.o., OIB 27355904472, Ilica 191F, 10000 Zagreb punomoćnik sudionika u postupku ERSTE&amp;STEIERMÄRKISCHE BANKA dioničko društvo</item>
      <item>Natalija Horvat, OIB 94626815059, Jurja Križanića 4, 40000 Čakovec</item>
      <item>Tomo Božić, zamjenik ŽDO</item>
      <item>zam. punomoćnika Petar Mihalec, odvjetnički vježbenik</item>
      <item>Antun Mišanović, privremeni stečajni upravitelj, OIB 50827538620, Braće Radić br. 24., 42000 Varaždin</item>
    </derivirana_varijabla>
  </DomainObject.Predmet.OstaliListFormatedWithAdressOIB>
  <DomainObject.Predmet.OstaliListNazivFormated>
    <izvorni_sadrzaj>
      <item>Županijsko državno odvjetništvo u Varaždinu</item>
      <item>MAĐARIĆ &amp; LUI - odvjetničko društvo d.o.o.</item>
      <item>Natalija Horvat</item>
      <item>Tomo Božić, zamjenik ŽDO</item>
      <item>zam. punomoćnika Petar Mihalec, odvjetnički vježbenik</item>
      <item>Antun Mišanović, privremeni stečajni upravitelj</item>
    </izvorni_sadrzaj>
    <derivirana_varijabla naziv="DomainObject.Predmet.OstaliListNazivFormated_1">
      <item>Županijsko državno odvjetništvo u Varaždinu</item>
      <item>MAĐARIĆ &amp; LUI - odvjetničko društvo d.o.o.</item>
      <item>Natalija Horvat</item>
      <item>Tomo Božić, zamjenik ŽDO</item>
      <item>zam. punomoćnika Petar Mihalec, odvjetnički vježbenik</item>
      <item>Antun Mišanović, privremeni stečajni upravitelj</item>
    </derivirana_varijabla>
  </DomainObject.Predmet.OstaliListNazivFormated>
  <DomainObject.Predmet.OstaliListNazivFormatedOIB>
    <izvorni_sadrzaj>
      <item>Županijsko državno odvjetništvo u Varaždinu</item>
      <item>MAĐARIĆ &amp; LUI - odvjetničko društvo d.o.o., OIB 27355904472</item>
      <item>Natalija Horvat, OIB 94626815059</item>
      <item>Tomo Božić, zamjenik ŽDO</item>
      <item>zam. punomoćnika Petar Mihalec, odvjetnički vježbenik</item>
      <item>Antun Mišanović, privremeni stečajni upravitelj, OIB 50827538620</item>
    </izvorni_sadrzaj>
    <derivirana_varijabla naziv="DomainObject.Predmet.OstaliListNazivFormatedOIB_1">
      <item>Županijsko državno odvjetništvo u Varaždinu</item>
      <item>MAĐARIĆ &amp; LUI - odvjetničko društvo d.o.o., OIB 27355904472</item>
      <item>Natalija Horvat, OIB 94626815059</item>
      <item>Tomo Božić, zamjenik ŽDO</item>
      <item>zam. punomoćnika Petar Mihalec, odvjetnički vježbenik</item>
      <item>Antun Mišanović, privremeni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St-858/2016-14</izvorni_sadrzaj>
    <derivirana_varijabla naziv="DomainObject.PoslovniBrojDokumenta_1">St-858/2016-14</derivirana_varijabla>
  </DomainObject.PoslovniBrojDokumenta>
  <DomainObject.Predmet.StrankaIDrugi>
    <izvorni_sadrzaj>RH Ministarstvo financija - Porezna uprava Područni ured sjeverna Hrvatska i dr.</izvorni_sadrzaj>
    <derivirana_varijabla naziv="DomainObject.Predmet.StrankaIDrugi_1">RH Ministarstvo financija - Porezna uprava Područni ured sjeverna Hrvatska i dr.</derivirana_varijabla>
  </DomainObject.Predmet.StrankaIDrugi>
  <DomainObject.Predmet.ProtustrankaIDrugi>
    <izvorni_sadrzaj>DENA društvo s ograničenom odgovornošću za usluge i ugostiteljstvo</izvorni_sadrzaj>
    <derivirana_varijabla naziv="DomainObject.Predmet.ProtustrankaIDrugi_1">DENA društvo s ograničenom odgovornošću za usluge i ugostiteljstvo</derivirana_varijabla>
  </DomainObject.Predmet.ProtustrankaIDrugi>
  <DomainObject.Predmet.StrankaIDrugiAdressOIB>
    <izvorni_sadrzaj>RH Ministarstvo financija - Porezna uprava Područni ured sjeverna Hrvatska, OIB 18683136487, Graberje 1, 42000 Varaždin i dr.</izvorni_sadrzaj>
    <derivirana_varijabla naziv="DomainObject.Predmet.StrankaIDrugiAdressOIB_1">RH Ministarstvo financija - Porezna uprava Područni ured sjeverna Hrvatska, OIB 18683136487, Graberje 1, 42000 Varaždin i dr.</derivirana_varijabla>
  </DomainObject.Predmet.StrankaIDrugiAdressOIB>
  <DomainObject.Predmet.ProtustrankaIDrugiAdressOIB>
    <izvorni_sadrzaj>DENA društvo s ograničenom odgovornošću za usluge i ugostiteljstvo, OIB 78886902500, Grkaveščak bb, 40313 Sveti Martin Na Muri</izvorni_sadrzaj>
    <derivirana_varijabla naziv="DomainObject.Predmet.ProtustrankaIDrugiAdressOIB_1">DENA društvo s ograničenom odgovornošću za usluge i ugostiteljstvo, OIB 78886902500, Grkaveščak bb,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  <item>zam. punomoćnika Petar Mihalec, odvjetnički vježbenik</item>
      <item>Antun Mišanović, privremeni stečajni upravitelj</item>
    </izvorni_sadrzaj>
    <derivirana_varijabla naziv="DomainObject.Predmet.SudioniciListNaziv_1">
      <item>DENA društvo s ograničenom odgovornošću za usluge i ugostiteljstvo</item>
      <item>Županijsko državno odvjetništvo u Varaždinu</item>
      <item>MAĐARIĆ &amp; LUI - odvjetničko društvo d.o.o.</item>
      <item>RH Ministarstvo financija - Porezna uprava Područni ured sjeverna Hrvatska</item>
      <item>ERSTE&amp;STEIERMÄRKISCHE BANKA dioničko društvo</item>
      <item>Natalija Horvat</item>
      <item>Tomo Božić, zamjenik ŽDO</item>
      <item>zam. punomoćnika Petar Mihalec, odvjetnički vježbenik</item>
      <item>Antun Mišanović, privremeni stečajni upravitelj</item>
    </derivirana_varijabla>
  </DomainObject.Predmet.SudioniciListNaziv>
  <DomainObject.Predmet.SudioniciListAdressOIB>
    <izvorni_sadrzaj>
      <item>DENA društvo s ograničenom odgovornošću za usluge i ugostiteljstvo, OIB 78886902500, Grkaveščak bb,40313 Sveti Martin Na Muri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  <item>zam. punomoćnika Petar Mihalec, odvjetnički vježbenik</item>
      <item>Antun Mišanović, privremeni stečajni upravitelj, OIB 50827538620, Braće Radić br. 24.,42000 Varaždin</item>
    </izvorni_sadrzaj>
    <derivirana_varijabla naziv="DomainObject.Predmet.SudioniciListAdressOIB_1">
      <item>DENA društvo s ograničenom odgovornošću za usluge i ugostiteljstvo, OIB 78886902500, Grkaveščak bb,40313 Sveti Martin Na Muri</item>
      <item>Županijsko državno odvjetništvo u Varaždinu</item>
      <item>MAĐARIĆ &amp; LUI - odvjetničko društvo d.o.o., OIB 27355904472, Ilica 191F,10000 Zagreb</item>
      <item>RH Ministarstvo financija - Porezna uprava Područni ured sjeverna Hrvatska, OIB 18683136487, Graberje 1,42000 Varaždin</item>
      <item>ERSTE&amp;STEIERMÄRKISCHE BANKA dioničko društvo, OIB 23057039320, Jadranski Trg 3/a,51000 Rijeka</item>
      <item>Natalija Horvat, OIB 94626815059, Jurja Križanića 4,40000 Čakovec</item>
      <item>Tomo Božić, zamjenik ŽDO</item>
      <item>zam. punomoćnika Petar Mihalec, odvjetnički vježbenik</item>
      <item>Antun Mišanović, privremeni stečajni upravitelj, OIB 50827538620, Braće Radić br. 24.,42000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CBCDD-A1A2-49FB-9C3C-4D7517235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1674</properties:Characters>
  <properties:Lines>62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2017-03-27T10:11:00Z</cp:lastPrinted>
  <dcterms:modified xmlns:xsi="http://www.w3.org/2001/XMLSchema-instance" xsi:type="dcterms:W3CDTF">2017-03-27T10:12:00Z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St-858/2016-14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