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1e0dd" w14:paraId="cb1e0dd" w:rsidRDefault="00865026" w:rsidP="00865026" w:rsidR="00865026">
      <w:pPr>
        <w:jc w:val="both"/>
        <w15:collapsed w:val="false"/>
      </w:pPr>
      <w:r>
        <w:rPr>
          <w:noProof/>
          <w:lang w:eastAsia="hr-HR"/>
        </w:rPr>
        <w:drawing>
          <wp:inline distR="0" distL="0" distB="0" distT="0">
            <wp:extent cy="716280" cx="541020"/>
            <wp:effectExtent b="762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5026" w:rsidP="00865026" w:rsidR="00865026">
      <w:pPr>
        <w:rPr>
          <w:b/>
        </w:rPr>
      </w:pPr>
      <w:r>
        <w:rPr>
          <w:b/>
        </w:rPr>
        <w:t>REPUBLIKA HRVATSKA</w:t>
      </w:r>
    </w:p>
    <w:p w:rsidRDefault="00865026" w:rsidP="00865026" w:rsidR="00865026">
      <w:pPr>
        <w:rPr>
          <w:b/>
        </w:rPr>
      </w:pPr>
      <w:r>
        <w:rPr>
          <w:b/>
        </w:rPr>
        <w:t xml:space="preserve">TRGOVAČKI SUD U OSIJEKU </w:t>
      </w:r>
    </w:p>
    <w:p w:rsidRDefault="00865026" w:rsidP="00865026" w:rsidR="00865026">
      <w:pPr>
        <w:rPr>
          <w:b/>
        </w:rPr>
      </w:pPr>
      <w:r>
        <w:rPr>
          <w:b/>
        </w:rPr>
        <w:t>STALNA SLUŽBA U SLAVONSKOM BRODU                                       3 St-920/2015-9</w:t>
      </w:r>
      <w:r w:rsidR="004F2A65">
        <w:rPr>
          <w:b/>
        </w:rPr>
        <w:t>2</w:t>
      </w:r>
    </w:p>
    <w:p w:rsidRDefault="00865026" w:rsidP="00865026" w:rsidR="00865026">
      <w:pPr>
        <w:rPr>
          <w:b/>
        </w:rPr>
      </w:pPr>
      <w:r>
        <w:rPr>
          <w:b/>
        </w:rPr>
        <w:t>Trg pobjede 13</w:t>
      </w:r>
    </w:p>
    <w:p w:rsidRDefault="00865026" w:rsidP="00865026" w:rsidR="00865026">
      <w:pPr>
        <w:rPr>
          <w:b/>
        </w:rPr>
      </w:pPr>
      <w:r>
        <w:rPr>
          <w:b/>
        </w:rPr>
        <w:t>35000 Slavonski Brod</w:t>
      </w:r>
    </w:p>
    <w:p w:rsidRDefault="00865026" w:rsidP="00865026" w:rsidR="00865026">
      <w:pPr>
        <w:rPr>
          <w:b/>
        </w:rPr>
      </w:pPr>
      <w:r>
        <w:rPr>
          <w:b/>
        </w:rPr>
        <w:t xml:space="preserve">                                                           Z A K L J U Č A K  </w:t>
      </w:r>
    </w:p>
    <w:p w:rsidRDefault="00865026" w:rsidP="00865026" w:rsidR="00865026">
      <w:pPr>
        <w:ind w:firstLine="708"/>
        <w:jc w:val="both"/>
      </w:pPr>
      <w:r>
        <w:rPr>
          <w:b/>
        </w:rPr>
        <w:t>TRGOVAČKI SUD U OSIJEKU, STALNA SLUŽBA U SLAVONSKOM BRODU</w:t>
      </w:r>
      <w:r>
        <w:t>,</w:t>
      </w:r>
      <w:r>
        <w:rPr>
          <w:b/>
          <w:bCs/>
        </w:rPr>
        <w:t xml:space="preserve"> </w:t>
      </w:r>
      <w:r>
        <w:t xml:space="preserve">po stečajnoj sutkinji  Danieli Martini Maoduš, u postupku stečaja nad dužnikom </w:t>
      </w:r>
      <w:r>
        <w:rPr>
          <w:b/>
          <w:bCs/>
          <w:u w:val="single"/>
        </w:rPr>
        <w:t>POLJOPRIVREDNA ZADRUGA MARIO I MARIO u stečaju, Velika, Antunovac 35, OIB: 17481356453</w:t>
      </w:r>
      <w:r>
        <w:rPr>
          <w:b/>
          <w:bCs/>
        </w:rPr>
        <w:t>,</w:t>
      </w:r>
      <w:r>
        <w:t xml:space="preserve"> koga zastupa stečajni upravitelj Boris Ljubanović, </w:t>
      </w:r>
      <w:r w:rsidR="00452CDC">
        <w:t xml:space="preserve">07. rujna </w:t>
      </w:r>
      <w:r>
        <w:t>2018.</w:t>
      </w:r>
    </w:p>
    <w:p w:rsidRDefault="00865026" w:rsidP="00865026" w:rsidR="00865026">
      <w:pPr>
        <w:jc w:val="both"/>
        <w:rPr>
          <w:color w:val="222222"/>
        </w:rPr>
      </w:pPr>
      <w:r>
        <w:rPr>
          <w:color w:val="222222"/>
        </w:rPr>
        <w:t xml:space="preserve">                                            </w:t>
      </w:r>
    </w:p>
    <w:p w:rsidRDefault="00865026" w:rsidP="00865026" w:rsidR="00865026">
      <w:pPr>
        <w:jc w:val="both"/>
      </w:pPr>
    </w:p>
    <w:p w:rsidRDefault="00865026" w:rsidP="00865026" w:rsidR="00865026">
      <w:pPr>
        <w:ind w:firstLine="708" w:left="2832"/>
        <w:jc w:val="both"/>
      </w:pPr>
      <w:r>
        <w:rPr>
          <w:bCs/>
          <w:color w:val="000000"/>
        </w:rPr>
        <w:t> </w:t>
      </w:r>
      <w:r>
        <w:t>z a k l j u č i o   j e</w:t>
      </w:r>
    </w:p>
    <w:p w:rsidRDefault="00865026" w:rsidP="00865026" w:rsidR="00865026">
      <w:pPr>
        <w:ind w:firstLine="708"/>
      </w:pPr>
      <w:r>
        <w:t xml:space="preserve">Poziva se stečajni upravitelj </w:t>
      </w:r>
      <w:r w:rsidR="00452CDC">
        <w:t xml:space="preserve"> daljnjem </w:t>
      </w:r>
      <w:r>
        <w:t xml:space="preserve"> roku od 8 dana dostaviti novo izvješće na propisanom obrascu. </w:t>
      </w:r>
    </w:p>
    <w:p w:rsidRDefault="00452CDC" w:rsidP="00865026" w:rsidR="00452CDC">
      <w:pPr>
        <w:ind w:firstLine="708"/>
      </w:pPr>
      <w:r>
        <w:t>Obavještava se stečajni upravitelj da na ukupno tri javne dražbe nije bilo ponuditelja za nekretnine dužnika.</w:t>
      </w:r>
    </w:p>
    <w:p w:rsidRDefault="00452CDC" w:rsidP="00865026" w:rsidR="00452CDC">
      <w:pPr>
        <w:ind w:firstLine="708"/>
      </w:pPr>
      <w:r>
        <w:t xml:space="preserve">Poziva se stečajni upravitelj  </w:t>
      </w:r>
      <w:r>
        <w:t xml:space="preserve">dostaviti prijedlog za zakazivanje skupštine radi odlučivanja o daljnjoj prodaji imovine dužnika, te podatak o iznosu troškova stečajnog postupka i ostalih obveza stečajne mase, sve u roku od 8 dana </w:t>
      </w:r>
    </w:p>
    <w:p w:rsidRDefault="00865026" w:rsidP="00452CDC" w:rsidR="00452CDC">
      <w:pPr>
        <w:ind w:firstLine="708"/>
        <w:jc w:val="both"/>
      </w:pPr>
      <w:r>
        <w:t>U Slavonskom Brodu</w:t>
      </w:r>
      <w:r w:rsidR="00452CDC">
        <w:t>,</w:t>
      </w:r>
      <w:r w:rsidR="00D32A58">
        <w:t xml:space="preserve"> </w:t>
      </w:r>
      <w:bookmarkStart w:name="_GoBack" w:id="0"/>
      <w:bookmarkEnd w:id="0"/>
      <w:r w:rsidR="00452CDC">
        <w:t>07. rujna 2018.</w:t>
      </w:r>
    </w:p>
    <w:p w:rsidRDefault="00865026" w:rsidP="00865026" w:rsidR="00865026">
      <w:pPr>
        <w:ind w:firstLine="708" w:left="708"/>
      </w:pPr>
      <w:r>
        <w:t>.</w:t>
      </w:r>
    </w:p>
    <w:p w:rsidRDefault="00865026" w:rsidP="00865026" w:rsidR="00865026">
      <w:pPr>
        <w:ind w:firstLine="708" w:left="708"/>
      </w:pPr>
      <w:r>
        <w:t>                                                          </w:t>
      </w:r>
    </w:p>
    <w:p w:rsidRDefault="00865026" w:rsidP="00865026" w:rsidR="00865026">
      <w:pPr>
        <w:ind w:firstLine="708" w:left="6372"/>
      </w:pPr>
      <w:r>
        <w:t>Sutkinja:</w:t>
      </w:r>
    </w:p>
    <w:p w:rsidRDefault="00865026" w:rsidP="00865026" w:rsidR="00865026">
      <w:pPr>
        <w:ind w:left="708"/>
      </w:pPr>
    </w:p>
    <w:p w:rsidRDefault="00865026" w:rsidP="00865026" w:rsidR="00865026">
      <w:pPr>
        <w:ind w:left="708"/>
      </w:pPr>
      <w:r>
        <w:t>                                                                                           Daniela Martini Maoduš</w:t>
      </w:r>
    </w:p>
    <w:p w:rsidRDefault="00865026" w:rsidP="00865026" w:rsidR="00865026">
      <w:pPr>
        <w:ind w:left="708"/>
      </w:pPr>
    </w:p>
    <w:p w:rsidRDefault="00865026" w:rsidP="00865026" w:rsidR="00865026">
      <w:pPr>
        <w:ind w:left="708"/>
      </w:pPr>
    </w:p>
    <w:p w:rsidRDefault="00865026" w:rsidP="00865026" w:rsidR="00865026">
      <w:pPr>
        <w:ind w:left="708"/>
      </w:pPr>
    </w:p>
    <w:p w:rsidRDefault="00865026" w:rsidP="00865026" w:rsidR="00865026">
      <w:pPr>
        <w:spacing w:beforeAutospacing="true" w:before="100"/>
        <w:jc w:val="both"/>
        <w:rPr>
          <w:b/>
          <w:bCs/>
          <w:color w:val="222222"/>
        </w:rPr>
      </w:pPr>
    </w:p>
    <w:p w:rsidRDefault="00865026" w:rsidP="00865026" w:rsidR="00865026"/>
    <w:p w:rsidRDefault="00865026" w:rsidP="00865026" w:rsidR="00865026">
      <w:pPr>
        <w:jc w:val="both"/>
      </w:pPr>
    </w:p>
    <w:p w:rsidRDefault="00865026" w:rsidP="00865026" w:rsidR="00865026"/>
    <w:p w:rsidRDefault="00865026" w:rsidP="00865026" w:rsidR="00865026"/>
    <w:p w:rsidRDefault="00865026" w:rsidP="00865026" w:rsidR="00865026">
      <w:pPr>
        <w:rPr>
          <w:rFonts w:hAnsi="Calibri" w:ascii="Calibri"/>
          <w:sz w:val="22"/>
          <w:szCs w:val="22"/>
        </w:rPr>
      </w:pPr>
    </w:p>
    <w:p w:rsidRDefault="00865026" w:rsidP="00865026" w:rsidR="00865026"/>
    <w:p w:rsidRDefault="00865026" w:rsidP="00865026" w:rsidR="00865026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05C6" w:rsidP="00537B78" w:rsidR="004305C6">
      <w:r>
        <w:separator/>
      </w:r>
    </w:p>
  </w:endnote>
  <w:endnote w:id="0" w:type="continuationSeparator">
    <w:p w:rsidRDefault="004305C6" w:rsidP="00537B78" w:rsidR="00430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05C6" w:rsidP="00537B78" w:rsidR="004305C6">
      <w:r>
        <w:separator/>
      </w:r>
    </w:p>
  </w:footnote>
  <w:footnote w:id="0" w:type="continuationSeparator">
    <w:p w:rsidRDefault="004305C6" w:rsidP="00537B78" w:rsidR="00430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5070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5A8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5C6"/>
    <w:rsid w:val="00430993"/>
    <w:rsid w:val="004322C3"/>
    <w:rsid w:val="00433D82"/>
    <w:rsid w:val="00437222"/>
    <w:rsid w:val="0044391A"/>
    <w:rsid w:val="00450FFB"/>
    <w:rsid w:val="004517B5"/>
    <w:rsid w:val="00451C9D"/>
    <w:rsid w:val="0045210D"/>
    <w:rsid w:val="004527A1"/>
    <w:rsid w:val="00452CDC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544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2A65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026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2A58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28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613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St-920/2015-92</izvorni_sadrzaj>
    <derivirana_varijabla naziv="DomainObject.Oznaka_1">St-920/2015-92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siječnja 2016.</izvorni_sadrzaj>
    <derivirana_varijabla naziv="DomainObject.Predmet.DatumRjesavanja_1">14.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St-920/2015</izvorni_sadrzaj>
    <derivirana_varijabla naziv="DomainObject.Predmet.OznakaBroj_1">St-920/2015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ČL.444.ST.1. SZ  I,II  dio</izvorni_sadrzaj>
    <derivirana_varijabla naziv="DomainObject.Predmet.PrimjedbaSuca_1">ČL.444.ST.1. SZ  I,II  dio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MARIO I MARIO zastupanog po punomoćniku Mirna Ryvola</izvorni_sadrzaj>
    <derivirana_varijabla naziv="DomainObject.Predmet.ProtustrankaFormated_1">  POLJOPRIVREDNA ZADRUGA MARIO I MARIO zastupanog po punomoćniku Mirna Ryvola</derivirana_varijabla>
  </DomainObject.Predmet.ProtustrankaFormated>
  <DomainObject.Predmet.ProtustrankaFormatedOIB>
    <izvorni_sadrzaj>  POLJOPRIVREDNA ZADRUGA MARIO I MARIO, OIB 17481356453 zastupanog po punomoćniku Mirna Ryvola</izvorni_sadrzaj>
    <derivirana_varijabla naziv="DomainObject.Predmet.ProtustrankaFormatedOIB_1">  POLJOPRIVREDNA ZADRUGA MARIO I MARIO, OIB 17481356453 zastupanog po punomoćniku Mirna Ryvola</derivirana_varijabla>
  </DomainObject.Predmet.ProtustrankaFormatedOIB>
  <DomainObject.Predmet.ProtustrankaFormatedWithAdress>
    <izvorni_sadrzaj> POLJOPRIVREDNA ZADRUGA MARIO I MARIO, Antunovac 35, 34330 Velika zastupanog po punomoćniku Mirna Ryvola</izvorni_sadrzaj>
    <derivirana_varijabla naziv="DomainObject.Predmet.ProtustrankaFormatedWithAdress_1"> POLJOPRIVREDNA ZADRUGA MARIO I MARIO, Antunovac 35, 34330 Velika zastupanog po punomoćniku Mirna Ryvola</derivirana_varijabla>
  </DomainObject.Predmet.ProtustrankaFormatedWithAdress>
  <DomainObject.Predmet.ProtustrankaFormatedWithAdressOIB>
    <izvorni_sadrzaj> POLJOPRIVREDNA ZADRUGA MARIO I MARIO, OIB 17481356453, Antunovac 35, 34330 Velika zastupanog po punomoćniku Mirna Ryvola</izvorni_sadrzaj>
    <derivirana_varijabla naziv="DomainObject.Predmet.ProtustrankaFormatedWithAdressOIB_1"> POLJOPRIVREDNA ZADRUGA MARIO I MARIO, OIB 17481356453, Antunovac 35, 34330 Velika zastupanog po punomoćniku Mirna Ryvola</derivirana_varijabla>
  </DomainObject.Predmet.ProtustrankaFormatedWithAdressOIB>
  <DomainObject.Predmet.ProtustrankaWithAdress>
    <izvorni_sadrzaj>POLJOPRIVREDNA ZADRUGA MARIO I MARIO Antunovac 35, 34330 Velika</izvorni_sadrzaj>
    <derivirana_varijabla naziv="DomainObject.Predmet.ProtustrankaWithAdress_1">POLJOPRIVREDNA ZADRUGA MARIO I MARIO Antunovac 35, 34330 Velika</derivirana_varijabla>
  </DomainObject.Predmet.ProtustrankaWithAdress>
  <DomainObject.Predmet.ProtustrankaWithAdressOIB>
    <izvorni_sadrzaj>POLJOPRIVREDNA ZADRUGA MARIO I MARIO, OIB 17481356453, Antunovac 35, 34330 Velika</izvorni_sadrzaj>
    <derivirana_varijabla naziv="DomainObject.Predmet.ProtustrankaWithAdressOIB_1">POLJOPRIVREDNA ZADRUGA MARIO I MARIO, OIB 17481356453, Antunovac 35, 34330 Velika</derivirana_varijabla>
  </DomainObject.Predmet.ProtustrankaWithAdressOIB>
  <DomainObject.Predmet.ProtustrankaNazivFormated>
    <izvorni_sadrzaj>POLJOPRIVREDNA ZADRUGA MARIO I MARIO</izvorni_sadrzaj>
    <derivirana_varijabla naziv="DomainObject.Predmet.ProtustrankaNazivFormated_1">POLJOPRIVREDNA ZADRUGA MARIO I MARIO</derivirana_varijabla>
  </DomainObject.Predmet.ProtustrankaNazivFormated>
  <DomainObject.Predmet.ProtustrankaNazivFormatedOIB>
    <izvorni_sadrzaj>POLJOPRIVREDNA ZADRUGA MARIO I MARIO, OIB 17481356453</izvorni_sadrzaj>
    <derivirana_varijabla naziv="DomainObject.Predmet.ProtustrankaNazivFormatedOIB_1">POLJOPRIVREDNA ZADRUGA MARIO I MARIO, OIB 17481356453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3441078.04</izvorni_sadrzaj>
    <derivirana_varijabla naziv="DomainObject.Predmet.TrenutnaVrijednost_1">3441078.04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MARIO I MARIO zastupanog po punomoćniku Mirna Ryvola</item>
    </izvorni_sadrzaj>
    <derivirana_varijabla naziv="DomainObject.Predmet.ProtuStrankaListFormated_1">
      <item>POLJOPRIVREDNA ZADRUGA MARIO I MARIO zastupanog po punomoćniku Mirna Ryvola</item>
    </derivirana_varijabla>
  </DomainObject.Predmet.ProtuStrankaListFormated>
  <DomainObject.Predmet.ProtuStrankaListFormatedOIB>
    <izvorni_sadrzaj>
      <item>POLJOPRIVREDNA ZADRUGA MARIO I MARIO, OIB 17481356453 zastupanog po punomoćniku Mirna Ryvola</item>
    </izvorni_sadrzaj>
    <derivirana_varijabla naziv="DomainObject.Predmet.ProtuStrankaListFormatedOIB_1">
      <item>POLJOPRIVREDNA ZADRUGA MARIO I MARIO, OIB 17481356453 zastupanog po punomoćniku Mirna Ryvola</item>
    </derivirana_varijabla>
  </DomainObject.Predmet.ProtuStrankaListFormatedOIB>
  <DomainObject.Predmet.ProtuStrankaListFormatedWithAdress>
    <izvorni_sadrzaj>
      <item>POLJOPRIVREDNA ZADRUGA MARIO I MARIO, Antunovac 35, 34330 Velika zastupanog po punomoćniku Mirna Ryvola</item>
    </izvorni_sadrzaj>
    <derivirana_varijabla naziv="DomainObject.Predmet.ProtuStrankaListFormatedWithAdress_1">
      <item>POLJOPRIVREDNA ZADRUGA MARIO I MARIO, Antunovac 35, 34330 Velika zastupanog po punomoćniku Mirna Ryvola</item>
    </derivirana_varijabla>
  </DomainObject.Predmet.ProtuStrankaListFormatedWithAdress>
  <DomainObject.Predmet.ProtuStrankaListFormatedWithAdressOIB>
    <izvorni_sadrzaj>
      <item>POLJOPRIVREDNA ZADRUGA MARIO I MARIO, OIB 17481356453, Antunovac 35, 34330 Velika zastupanog po punomoćniku Mirna Ryvola</item>
    </izvorni_sadrzaj>
    <derivirana_varijabla naziv="DomainObject.Predmet.ProtuStrankaListFormatedWithAdressOIB_1">
      <item>POLJOPRIVREDNA ZADRUGA MARIO I MARIO, OIB 17481356453, Antunovac 35, 34330 Velika zastupanog po punomoćniku Mirna Ryvola</item>
    </derivirana_varijabla>
  </DomainObject.Predmet.ProtuStrankaListFormatedWithAdressOIB>
  <DomainObject.Predmet.ProtuStrankaListNazivFormated>
    <izvorni_sadrzaj>
      <item>POLJOPRIVREDNA ZADRUGA MARIO I MARIO</item>
    </izvorni_sadrzaj>
    <derivirana_varijabla naziv="DomainObject.Predmet.ProtuStrankaListNazivFormated_1">
      <item>POLJOPRIVREDNA ZADRUGA MARIO I MARIO</item>
    </derivirana_varijabla>
  </DomainObject.Predmet.ProtuStrankaListNazivFormated>
  <DomainObject.Predmet.ProtuStrankaListNazivFormatedOIB>
    <izvorni_sadrzaj>
      <item>POLJOPRIVREDNA ZADRUGA MARIO I MARIO, OIB 17481356453</item>
    </izvorni_sadrzaj>
    <derivirana_varijabla naziv="DomainObject.Predmet.ProtuStrankaListNazivFormatedOIB_1">
      <item>POLJOPRIVREDNA ZADRUGA MARIO I MARIO, OIB 17481356453</item>
    </derivirana_varijabla>
  </DomainObject.Predmet.ProtuStrankaListNazivFormatedOIB>
  <DomainObject.Predmet.OstaliListFormated>
    <izvorni_sadrzaj>
      <item>Vesna Lazarić</item>
      <item>Tihomir Doko</item>
      <item>BORIS LJUBANOVIĆ, STEČ.UPRAVITELJ</item>
      <item>Mirna Ryvola punomoćnica sudionika u postupku POLJOPRIVREDNA ZADRUGA MARIO I MARIO</item>
    </izvorni_sadrzaj>
    <derivirana_varijabla naziv="DomainObject.Predmet.OstaliListFormated_1">
      <item>Vesna Lazarić</item>
      <item>Tihomir Doko</item>
      <item>BORIS LJUBANOVIĆ, STEČ.UPRAVITELJ</item>
      <item>Mirna Ryvola punomoćnica sudionika u postupku POLJOPRIVREDNA ZADRUGA MARIO I MARIO</item>
    </derivirana_varijabla>
  </DomainObject.Predmet.OstaliListFormated>
  <DomainObject.Predmet.OstaliListFormatedOIB>
    <izvorni_sadrzaj>
      <item>Vesna Lazarić</item>
      <item>Tihomir Doko</item>
      <item>BORIS LJUBANOVIĆ, STEČ.UPRAVITELJ</item>
      <item>Mirna Ryvola, OIB 62071777206 punomoćnica sudionika u postupku POLJOPRIVREDNA ZADRUGA MARIO I MARIO</item>
    </izvorni_sadrzaj>
    <derivirana_varijabla naziv="DomainObject.Predmet.OstaliListFormatedOIB_1">
      <item>Vesna Lazarić</item>
      <item>Tihomir Doko</item>
      <item>BORIS LJUBANOVIĆ, STEČ.UPRAVITELJ</item>
      <item>Mirna Ryvola, OIB 62071777206 punomoćnica sudionika u postupku POLJOPRIVREDNA ZADRUGA MARIO I MARIO</item>
    </derivirana_varijabla>
  </DomainObject.Predmet.OstaliListFormatedOIB>
  <DomainObject.Predmet.OstaliListFormatedWithAdress>
    <izvorni_sadrzaj>
      <item>Vesna Lazarić</item>
      <item>Tihomir Doko</item>
      <item>BORIS LJUBANOVIĆ, STEČ.UPRAVITELJ, ŠETALIŠTE KARDINALA FRANJE ŠEPERA BC, 31000 Osijek</item>
      <item>Mirna Ryvola, D. LERMANA 6, 34000 Požega punomoćnica sudionika u postupku POLJOPRIVREDNA ZADRUGA MARIO I MARIO</item>
    </izvorni_sadrzaj>
    <derivirana_varijabla naziv="DomainObject.Predmet.OstaliListFormatedWithAdress_1">
      <item>Vesna Lazarić</item>
      <item>Tihomir Doko</item>
      <item>BORIS LJUBANOVIĆ, STEČ.UPRAVITELJ, ŠETALIŠTE KARDINALA FRANJE ŠEPERA BC, 31000 Osijek</item>
      <item>Mirna Ryvola, D. LERMANA 6, 34000 Požega punomoćnica sudionika u postupku POLJOPRIVREDNA ZADRUGA MARIO I MARIO</item>
    </derivirana_varijabla>
  </DomainObject.Predmet.OstaliListFormatedWithAdress>
  <DomainObject.Predmet.OstaliListFormatedWithAdressOIB>
    <izvorni_sadrzaj>
      <item>Vesna Lazarić</item>
      <item>Tihomir Doko</item>
      <item>BORIS LJUBANOVIĆ, STEČ.UPRAVITELJ, ŠETALIŠTE KARDINALA FRANJE ŠEPERA BC, 31000 Osijek</item>
      <item>Mirna Ryvola, OIB 62071777206, D. LERMANA 6, 34000 Požega punomoćnica sudionika u postupku POLJOPRIVREDNA ZADRUGA MARIO I MARIO</item>
    </izvorni_sadrzaj>
    <derivirana_varijabla naziv="DomainObject.Predmet.OstaliListFormatedWithAdressOIB_1">
      <item>Vesna Lazarić</item>
      <item>Tihomir Doko</item>
      <item>BORIS LJUBANOVIĆ, STEČ.UPRAVITELJ, ŠETALIŠTE KARDINALA FRANJE ŠEPERA BC, 31000 Osijek</item>
      <item>Mirna Ryvola, OIB 62071777206, D. LERMANA 6, 34000 Požega punomoćnica sudionika u postupku POLJOPRIVREDNA ZADRUGA MARIO I MARIO</item>
    </derivirana_varijabla>
  </DomainObject.Predmet.OstaliListFormatedWithAdressOIB>
  <DomainObject.Predmet.OstaliListNazivFormated>
    <izvorni_sadrzaj>
      <item>Vesna Lazarić</item>
      <item>Tihomir Doko</item>
      <item>BORIS LJUBANOVIĆ, STEČ.UPRAVITELJ</item>
      <item>Mirna Ryvola</item>
    </izvorni_sadrzaj>
    <derivirana_varijabla naziv="DomainObject.Predmet.OstaliListNazivFormated_1">
      <item>Vesna Lazarić</item>
      <item>Tihomir Doko</item>
      <item>BORIS LJUBANOVIĆ, STEČ.UPRAVITELJ</item>
      <item>Mirna Ryvola</item>
    </derivirana_varijabla>
  </DomainObject.Predmet.OstaliListNazivFormated>
  <DomainObject.Predmet.OstaliListNazivFormatedOIB>
    <izvorni_sadrzaj>
      <item>Vesna Lazarić</item>
      <item>Tihomir Doko</item>
      <item>BORIS LJUBANOVIĆ, STEČ.UPRAVITELJ</item>
      <item>Mirna Ryvola, OIB 62071777206</item>
    </izvorni_sadrzaj>
    <derivirana_varijabla naziv="DomainObject.Predmet.OstaliListNazivFormatedOIB_1">
      <item>Vesna Lazarić</item>
      <item>Tihomir Doko</item>
      <item>BORIS LJUBANOVIĆ, STEČ.UPRAVITELJ</item>
      <item>Mirna Ryvola, OIB 62071777206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>St-920/2015-92</izvorni_sadrzaj>
    <derivirana_varijabla naziv="DomainObject.PoslovniBrojDokumenta_1">St-920/2015-92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MARIO I MARIO</izvorni_sadrzaj>
    <derivirana_varijabla naziv="DomainObject.Predmet.ProtustrankaIDrugi_1">POLJOPRIVREDNA ZADRUGA MARIO I MARIO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POLJOPRIVREDNA ZADRUGA MARIO I MARIO, OIB 17481356453, Antunovac 35, 34330 Velika</izvorni_sadrzaj>
    <derivirana_varijabla naziv="DomainObject.Predmet.ProtustrankaIDrugiAdressOIB_1">POLJOPRIVREDNA ZADRUGA MARIO I MARIO, OIB 17481356453, Antunovac 35,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siječnja 2016.</izvorni_sadrzaj>
    <derivirana_varijabla naziv="DomainObject.Predmet.OdlukaRjesenje.DatumDonosenjaOdluke_1">14. siječnja 2016.</derivirana_varijabla>
  </DomainObject.Predmet.OdlukaRjesenje.DatumDonosenjaOdluke>
  <DomainObject.Predmet.OdlukaRjesenje.DatumPravomocnosti>
    <izvorni_sadrzaj>27. siječnja 2016.</izvorni_sadrzaj>
    <derivirana_varijabla naziv="DomainObject.Predmet.OdlukaRjesenje.DatumPravomocnosti_1">27. siječnja 2016.</derivirana_varijabla>
  </DomainObject.Predmet.OdlukaRjesenje.DatumPravomocnosti>
  <DomainObject.Predmet.OdlukaRjesenje.Oznaka>
    <izvorni_sadrzaj>St-920/2015-6</izvorni_sadrzaj>
    <derivirana_varijabla naziv="DomainObject.Predmet.OdlukaRjesenje.Oznaka_1">St-920/2015-6</derivirana_varijabla>
  </DomainObject.Predmet.OdlukaRjesenje.Oznaka>
  <DomainObject.Predmet.SudioniciListNaziv>
    <izvorni_sadrzaj>
      <item>Financijska agencija</item>
      <item>POLJOPRIVREDNA ZADRUGA MARIO I MARIO</item>
      <item>Vesna Lazarić</item>
      <item>Tihomir Doko</item>
      <item>BORIS LJUBANOVIĆ, STEČ.UPRAVITELJ</item>
      <item>Mirna Ryvola</item>
    </izvorni_sadrzaj>
    <derivirana_varijabla naziv="DomainObject.Predmet.SudioniciListNaziv_1">
      <item>Financijska agencija</item>
      <item>POLJOPRIVREDNA ZADRUGA MARIO I MARIO</item>
      <item>Vesna Lazarić</item>
      <item>Tihomir Doko</item>
      <item>BORIS LJUBANOVIĆ, STEČ.UPRAVITELJ</item>
      <item>Mirna Ryvola</item>
    </derivirana_varijabla>
  </DomainObject.Predmet.SudioniciListNaziv>
  <DomainObject.Predmet.SudioniciListAdressOIB>
    <izvorni_sadrzaj>
      <item>Financijska agencija, OIB 85821130368, Ulica grada Vukovara 70,Zagreb</item>
      <item>POLJOPRIVREDNA ZADRUGA MARIO I MARIO, OIB 17481356453, Antunovac 35,34330 Velika</item>
      <item>Vesna Lazarić</item>
      <item>Tihomir Doko</item>
      <item>BORIS LJUBANOVIĆ, STEČ.UPRAVITELJ, ŠETALIŠTE KARDINALA FRANJE ŠEPERA BC,31000 Osijek</item>
      <item>Mirna Ryvola, OIB 62071777206, D. LERMANA 6,34000 Požega</item>
    </izvorni_sadrzaj>
    <derivirana_varijabla naziv="DomainObject.Predmet.SudioniciListAdressOIB_1">
      <item>Financijska agencija, OIB 85821130368, Ulica grada Vukovara 70,Zagreb</item>
      <item>POLJOPRIVREDNA ZADRUGA MARIO I MARIO, OIB 17481356453, Antunovac 35,34330 Velika</item>
      <item>Vesna Lazarić</item>
      <item>Tihomir Doko</item>
      <item>BORIS LJUBANOVIĆ, STEČ.UPRAVITELJ, ŠETALIŠTE KARDINALA FRANJE ŠEPERA BC,31000 Osijek</item>
      <item>Mirna Ryvola, OIB 62071777206, D. LERMANA 6,34000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4068EE-EF48-45B5-A9D6-BF5E50A8F8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156</properties:Words>
  <properties:Characters>816</properties:Characters>
  <properties:Lines>38</properties:Lines>
  <properties:Paragraphs>15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2018-09-07T08:42:00Z</cp:lastPrinted>
  <dcterms:modified xmlns:xsi="http://www.w3.org/2001/XMLSchema-instance" xsi:type="dcterms:W3CDTF">2018-09-07T08:42:00Z</dcterms:modified>
  <cp:revision>37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St-920/2015-92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