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052b" w14:paraId="6ce052b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245F2E">
        <w:rPr>
          <w:b/>
          <w:sz w:val="24"/>
        </w:rPr>
        <w:t>90</w:t>
      </w:r>
      <w:r w:rsidR="0079131D">
        <w:rPr>
          <w:b/>
          <w:sz w:val="24"/>
        </w:rPr>
        <w:t>/2018-</w:t>
      </w:r>
      <w:r w:rsidR="00245F2E">
        <w:rPr>
          <w:b/>
          <w:sz w:val="24"/>
        </w:rPr>
        <w:t>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245F2E">
        <w:rPr>
          <w:b/>
          <w:sz w:val="24"/>
        </w:rPr>
        <w:t>TE-EM SREDIŠĆE j.d.o.o. za usluge čišćenja, Zagreb, Maksimirska 100 D, OIB 81293870709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E61412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79131D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245F2E">
        <w:rPr>
          <w:b/>
          <w:sz w:val="24"/>
        </w:rPr>
        <w:t>TE-EM SREDIŠĆE j.d.o.o. za usluge čišćenja, Zagreb, Maksimirska 100 D, OIB 81293870709</w:t>
      </w:r>
      <w:r w:rsidR="0079131D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79131D">
        <w:rPr>
          <w:b/>
          <w:sz w:val="24"/>
          <w:u w:val="single"/>
        </w:rPr>
        <w:t xml:space="preserve">04.srpnja 2018.g. u </w:t>
      </w:r>
      <w:r w:rsidR="00245F2E">
        <w:rPr>
          <w:b/>
          <w:sz w:val="24"/>
          <w:u w:val="single"/>
        </w:rPr>
        <w:t>12</w:t>
      </w:r>
      <w:r w:rsidR="0079131D">
        <w:rPr>
          <w:b/>
          <w:sz w:val="24"/>
          <w:u w:val="single"/>
        </w:rPr>
        <w:t>,</w:t>
      </w:r>
      <w:r w:rsidR="00245F2E">
        <w:rPr>
          <w:b/>
          <w:sz w:val="24"/>
          <w:u w:val="single"/>
        </w:rPr>
        <w:t>3</w:t>
      </w:r>
      <w:r w:rsidR="0079131D" w:rsidRPr="0079131D">
        <w:rPr>
          <w:b/>
          <w:sz w:val="24"/>
          <w:u w:val="single"/>
        </w:rPr>
        <w:t>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79131D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79131D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79131D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245F2E">
        <w:rPr>
          <w:b/>
          <w:sz w:val="24"/>
          <w:szCs w:val="24"/>
        </w:rPr>
        <w:t>IVANU KONDIĆU, OIB 51589556433, Sv. Martin Pod Okićem 47, Sv. Martin Pod Okićem,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526261">
        <w:rPr>
          <w:sz w:val="24"/>
          <w:szCs w:val="24"/>
        </w:rPr>
        <w:t>d sudom te ukoliko zakonski zastupnik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526261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 xml:space="preserve">Zagreb </w:t>
      </w:r>
      <w:r>
        <w:rPr>
          <w:sz w:val="24"/>
        </w:rPr>
        <w:t xml:space="preserve">podnijela je prijedlog za otvaranje stečajnog postupka nad dužnikom </w:t>
      </w:r>
      <w:r w:rsidR="00245F2E" w:rsidRPr="00245F2E">
        <w:rPr>
          <w:sz w:val="24"/>
        </w:rPr>
        <w:t>TE-EM SREDIŠĆE j.d.o.o. za usluge čišćenja, Zagreb, Maksimirska 100 D, OIB 81293870709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E61412" w:rsidP="0079131D" w:rsidR="00E61412">
      <w:pPr>
        <w:jc w:val="right"/>
        <w:rPr>
          <w:b/>
          <w:sz w:val="24"/>
        </w:rPr>
      </w:pPr>
    </w:p>
    <w:p w:rsidRDefault="00E61412" w:rsidP="0079131D" w:rsidR="00E61412">
      <w:pPr>
        <w:jc w:val="right"/>
        <w:rPr>
          <w:b/>
          <w:sz w:val="24"/>
        </w:rPr>
      </w:pPr>
    </w:p>
    <w:p w:rsidRDefault="00E61412" w:rsidP="0079131D" w:rsidR="00E61412">
      <w:pPr>
        <w:jc w:val="right"/>
        <w:rPr>
          <w:b/>
          <w:sz w:val="24"/>
        </w:rPr>
      </w:pPr>
    </w:p>
    <w:p w:rsidRDefault="0079131D" w:rsidP="0079131D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245F2E">
        <w:rPr>
          <w:b/>
          <w:sz w:val="24"/>
        </w:rPr>
        <w:t>790</w:t>
      </w:r>
      <w:r>
        <w:rPr>
          <w:b/>
          <w:sz w:val="24"/>
        </w:rPr>
        <w:t>/2018-</w:t>
      </w:r>
      <w:r w:rsidR="00245F2E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2018.g.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E61412">
        <w:rPr>
          <w:sz w:val="24"/>
        </w:rPr>
        <w:t xml:space="preserve">FINE </w:t>
      </w:r>
      <w:r>
        <w:rPr>
          <w:sz w:val="24"/>
        </w:rPr>
        <w:t>navodi</w:t>
      </w:r>
      <w:r w:rsidR="00E61412">
        <w:rPr>
          <w:sz w:val="24"/>
        </w:rPr>
        <w:t xml:space="preserve"> se</w:t>
      </w:r>
      <w:r>
        <w:rPr>
          <w:sz w:val="24"/>
        </w:rPr>
        <w:t xml:space="preserve"> da dužnik na dan </w:t>
      </w:r>
      <w:r w:rsidR="00245F2E">
        <w:rPr>
          <w:sz w:val="24"/>
        </w:rPr>
        <w:t>29.11</w:t>
      </w:r>
      <w:r w:rsidR="0079131D">
        <w:rPr>
          <w:sz w:val="24"/>
        </w:rPr>
        <w:t>.2017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0A057E">
        <w:rPr>
          <w:sz w:val="24"/>
        </w:rPr>
        <w:t>2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245F2E">
        <w:rPr>
          <w:sz w:val="24"/>
        </w:rPr>
        <w:t>188.569,67</w:t>
      </w:r>
      <w:r w:rsidR="00C252F0">
        <w:rPr>
          <w:sz w:val="24"/>
        </w:rPr>
        <w:t xml:space="preserve"> kn i da zapošljava </w:t>
      </w:r>
      <w:r w:rsidR="00245F2E">
        <w:rPr>
          <w:sz w:val="24"/>
        </w:rPr>
        <w:t>4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E61412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16017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1420D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412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TE-EM SREDIŠĆE j.d.o.o. za usluge čišćenja</izvorni_sadrzaj>
    <derivirana_varijabla naziv="DomainObject.Predmet.ProtustrankaFormated_1">  TE-EM SREDIŠĆE j.d.o.o. za usluge čišćenja</derivirana_varijabla>
  </DomainObject.Predmet.ProtustrankaFormated>
  <DomainObject.Predmet.ProtustrankaFormatedOIB>
    <izvorni_sadrzaj>  TE-EM SREDIŠĆE j.d.o.o. za usluge čišćenja, OIB 81293870709</izvorni_sadrzaj>
    <derivirana_varijabla naziv="DomainObject.Predmet.ProtustrankaFormatedOIB_1">  TE-EM SREDIŠĆE j.d.o.o. za usluge čišćenja, OIB 81293870709</derivirana_varijabla>
  </DomainObject.Predmet.ProtustrankaFormatedOIB>
  <DomainObject.Predmet.ProtustrankaFormatedWithAdress>
    <izvorni_sadrzaj> TE-EM SREDIŠĆE j.d.o.o. za usluge čišćenja, Maksimirska 100 D, 10000 Zagreb</izvorni_sadrzaj>
    <derivirana_varijabla naziv="DomainObject.Predmet.ProtustrankaFormatedWithAdress_1"> TE-EM SREDIŠĆE j.d.o.o. za usluge čišćenja, Maksimirska 100 D, 10000 Zagreb</derivirana_varijabla>
  </DomainObject.Predmet.ProtustrankaFormatedWithAdress>
  <DomainObject.Predmet.ProtustrankaFormatedWithAdressOIB>
    <izvorni_sadrzaj> TE-EM SREDIŠĆE j.d.o.o. za usluge čišćenja, OIB 81293870709, Maksimirska 100 D, 10000 Zagreb</izvorni_sadrzaj>
    <derivirana_varijabla naziv="DomainObject.Predmet.ProtustrankaFormatedWithAdressOIB_1"> TE-EM SREDIŠĆE j.d.o.o. za usluge čišćenja, OIB 81293870709, Maksimirska 100 D, 10000 Zagreb</derivirana_varijabla>
  </DomainObject.Predmet.ProtustrankaFormatedWithAdressOIB>
  <DomainObject.Predmet.ProtustrankaWithAdress>
    <izvorni_sadrzaj>TE-EM SREDIŠĆE j.d.o.o. za usluge čišćenja Maksimirska 100 D, 10000 Zagreb</izvorni_sadrzaj>
    <derivirana_varijabla naziv="DomainObject.Predmet.ProtustrankaWithAdress_1">TE-EM SREDIŠĆE j.d.o.o. za usluge čišćenja Maksimirska 100 D, 10000 Zagreb</derivirana_varijabla>
  </DomainObject.Predmet.ProtustrankaWithAdress>
  <DomainObject.Predmet.ProtustrankaWithAdressOIB>
    <izvorni_sadrzaj>TE-EM SREDIŠĆE j.d.o.o. za usluge čišćenja, OIB 81293870709, Maksimirska 100 D, 10000 Zagreb</izvorni_sadrzaj>
    <derivirana_varijabla naziv="DomainObject.Predmet.ProtustrankaWithAdressOIB_1">TE-EM SREDIŠĆE j.d.o.o. za usluge čišćenja, OIB 81293870709, Maksimirska 100 D, 10000 Zagreb</derivirana_varijabla>
  </DomainObject.Predmet.ProtustrankaWithAdressOIB>
  <DomainObject.Predmet.ProtustrankaNazivFormated>
    <izvorni_sadrzaj>TE-EM SREDIŠĆE j.d.o.o. za usluge čišćenja</izvorni_sadrzaj>
    <derivirana_varijabla naziv="DomainObject.Predmet.ProtustrankaNazivFormated_1">TE-EM SREDIŠĆE j.d.o.o. za usluge čišćenja</derivirana_varijabla>
  </DomainObject.Predmet.ProtustrankaNazivFormated>
  <DomainObject.Predmet.ProtustrankaNazivFormatedOIB>
    <izvorni_sadrzaj>TE-EM SREDIŠĆE j.d.o.o. za usluge čišćenja, OIB 81293870709</izvorni_sadrzaj>
    <derivirana_varijabla naziv="DomainObject.Predmet.ProtustrankaNazivFormatedOIB_1">TE-EM SREDIŠĆE j.d.o.o. za usluge čišćenja, OIB 81293870709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TE-EM SREDIŠĆE j.d.o.o. za usluge čišćenja</item>
    </izvorni_sadrzaj>
    <derivirana_varijabla naziv="DomainObject.Predmet.ProtuStrankaListFormated_1">
      <item>TE-EM SREDIŠĆE j.d.o.o. za usluge čišćenja</item>
    </derivirana_varijabla>
  </DomainObject.Predmet.ProtuStrankaListFormated>
  <DomainObject.Predmet.ProtuStrankaListFormatedOIB>
    <izvorni_sadrzaj>
      <item>TE-EM SREDIŠĆE j.d.o.o. za usluge čišćenja, OIB 81293870709</item>
    </izvorni_sadrzaj>
    <derivirana_varijabla naziv="DomainObject.Predmet.ProtuStrankaListFormatedOIB_1">
      <item>TE-EM SREDIŠĆE j.d.o.o. za usluge čišćenja, OIB 81293870709</item>
    </derivirana_varijabla>
  </DomainObject.Predmet.ProtuStrankaListFormatedOIB>
  <DomainObject.Predmet.ProtuStrankaListFormatedWithAdress>
    <izvorni_sadrzaj>
      <item>TE-EM SREDIŠĆE j.d.o.o. za usluge čišćenja, Maksimirska 100 D, 10000 Zagreb</item>
    </izvorni_sadrzaj>
    <derivirana_varijabla naziv="DomainObject.Predmet.ProtuStrankaListFormatedWithAdress_1">
      <item>TE-EM SREDIŠĆE j.d.o.o. za usluge čišćenja, Maksimirska 100 D, 10000 Zagreb</item>
    </derivirana_varijabla>
  </DomainObject.Predmet.ProtuStrankaListFormatedWithAdress>
  <DomainObject.Predmet.ProtuStrankaListFormatedWithAdressOIB>
    <izvorni_sadrzaj>
      <item>TE-EM SREDIŠĆE j.d.o.o. za usluge čišćenja, OIB 81293870709, Maksimirska 100 D, 10000 Zagreb</item>
    </izvorni_sadrzaj>
    <derivirana_varijabla naziv="DomainObject.Predmet.ProtuStrankaListFormatedWithAdressOIB_1">
      <item>TE-EM SREDIŠĆE j.d.o.o. za usluge čišćenja, OIB 81293870709, Maksimirska 100 D, 10000 Zagreb</item>
    </derivirana_varijabla>
  </DomainObject.Predmet.ProtuStrankaListFormatedWithAdressOIB>
  <DomainObject.Predmet.ProtuStrankaListNazivFormated>
    <izvorni_sadrzaj>
      <item>TE-EM SREDIŠĆE j.d.o.o. za usluge čišćenja</item>
    </izvorni_sadrzaj>
    <derivirana_varijabla naziv="DomainObject.Predmet.ProtuStrankaListNazivFormated_1">
      <item>TE-EM SREDIŠĆE j.d.o.o. za usluge čišćenja</item>
    </derivirana_varijabla>
  </DomainObject.Predmet.ProtuStrankaListNazivFormated>
  <DomainObject.Predmet.ProtuStrankaListNazivFormatedOIB>
    <izvorni_sadrzaj>
      <item>TE-EM SREDIŠĆE j.d.o.o. za usluge čišćenja, OIB 81293870709</item>
    </izvorni_sadrzaj>
    <derivirana_varijabla naziv="DomainObject.Predmet.ProtuStrankaListNazivFormatedOIB_1">
      <item>TE-EM SREDIŠĆE j.d.o.o. za usluge čišćenja, OIB 81293870709</item>
    </derivirana_varijabla>
  </DomainObject.Predmet.ProtuStrankaListNazivFormatedOIB>
  <DomainObject.Predmet.OstaliListFormated>
    <izvorni_sadrzaj>
      <item>Ivan Kondić</item>
    </izvorni_sadrzaj>
    <derivirana_varijabla naziv="DomainObject.Predmet.OstaliListFormated_1">
      <item>Ivan Kondić</item>
    </derivirana_varijabla>
  </DomainObject.Predmet.OstaliListFormated>
  <DomainObject.Predmet.OstaliListFormatedOIB>
    <izvorni_sadrzaj>
      <item>Ivan Kondić, OIB 51589556433</item>
    </izvorni_sadrzaj>
    <derivirana_varijabla naziv="DomainObject.Predmet.OstaliListFormatedOIB_1">
      <item>Ivan Kondić, OIB 51589556433</item>
    </derivirana_varijabla>
  </DomainObject.Predmet.OstaliListFormatedOIB>
  <DomainObject.Predmet.OstaliListFormatedWithAdress>
    <izvorni_sadrzaj>
      <item>Ivan Kondić, Sv. Martin Pod Okićem 47, 10435 Sveti Martin Pod Okićem</item>
    </izvorni_sadrzaj>
    <derivirana_varijabla naziv="DomainObject.Predmet.OstaliListFormatedWithAdress_1">
      <item>Ivan Kondić, Sv. Martin Pod Okićem 47, 10435 Sveti Martin Pod Okićem</item>
    </derivirana_varijabla>
  </DomainObject.Predmet.OstaliListFormatedWithAdress>
  <DomainObject.Predmet.OstaliListFormatedWithAdressOIB>
    <izvorni_sadrzaj>
      <item>Ivan Kondić, OIB 51589556433, Sv. Martin Pod Okićem 47, 10435 Sveti Martin Pod Okićem</item>
    </izvorni_sadrzaj>
    <derivirana_varijabla naziv="DomainObject.Predmet.OstaliListFormatedWithAdressOIB_1">
      <item>Ivan Kondić, OIB 51589556433, Sv. Martin Pod Okićem 47, 10435 Sveti Martin Pod Okićem</item>
    </derivirana_varijabla>
  </DomainObject.Predmet.OstaliListFormatedWithAdressOIB>
  <DomainObject.Predmet.OstaliListNazivFormated>
    <izvorni_sadrzaj>
      <item>Ivan Kondić</item>
    </izvorni_sadrzaj>
    <derivirana_varijabla naziv="DomainObject.Predmet.OstaliListNazivFormated_1">
      <item>Ivan Kondić</item>
    </derivirana_varijabla>
  </DomainObject.Predmet.OstaliListNazivFormated>
  <DomainObject.Predmet.OstaliListNazivFormatedOIB>
    <izvorni_sadrzaj>
      <item>Ivan Kondić, OIB 51589556433</item>
    </izvorni_sadrzaj>
    <derivirana_varijabla naziv="DomainObject.Predmet.OstaliListNazivFormatedOIB_1">
      <item>Ivan Kondić, OIB 51589556433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TE-EM SREDIŠĆE j.d.o.o. za usluge čišćenja</izvorni_sadrzaj>
    <derivirana_varijabla naziv="DomainObject.Predmet.ProtustrankaIDrugi_1">TE-EM SREDIŠĆE j.d.o.o. za usluge čišćenja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TE-EM SREDIŠĆE j.d.o.o. za usluge čišćenja, OIB 81293870709, Maksimirska 100 D, 10000 Zagreb</izvorni_sadrzaj>
    <derivirana_varijabla naziv="DomainObject.Predmet.ProtustrankaIDrugiAdressOIB_1">TE-EM SREDIŠĆE j.d.o.o. za usluge čišćenja, OIB 81293870709, Maksimirska 100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TE-EM SREDIŠĆE j.d.o.o. za usluge čišćenja</item>
      <item>FINA Regionalni centar Zagreb</item>
      <item>Ivan Kondić</item>
    </izvorni_sadrzaj>
    <derivirana_varijabla naziv="DomainObject.Predmet.SudioniciListNaziv_1">
      <item>TE-EM SREDIŠĆE j.d.o.o. za usluge čišćenja</item>
      <item>FINA Regionalni centar Zagreb</item>
      <item>Ivan Kondić</item>
    </derivirana_varijabla>
  </DomainObject.Predmet.SudioniciListNaziv>
  <DomainObject.Predmet.SudioniciListAdressOIB>
    <izvorni_sadrzaj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</izvorni_sadrzaj>
    <derivirana_varijabla naziv="DomainObject.Predmet.SudioniciListAdressOIB_1"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81293870709</item>
      <item>, OIB 51589556433</item>
    </izvorni_sadrzaj>
    <derivirana_varijabla naziv="DomainObject.Predmet.SudioniciListNazivOIB_1">
      <item>, OIB 85821130368</item>
      <item>, OIB 81293870709</item>
      <item>, OIB 51589556433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507</properties:Words>
  <properties:Characters>2858</properties:Characters>
  <properties:Lines>90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2018-05-18T07:14:00Z</dcterms:created>
  <dc:creator>Trgovacki sud</dc:creator>
  <cp:lastModifiedBy>wsadmin</cp:lastModifiedBy>
  <cp:lastPrinted>2018-05-21T12:20:00Z</cp:lastPrinted>
  <dcterms:modified xmlns:xsi="http://www.w3.org/2001/XMLSchema-instance" xsi:type="dcterms:W3CDTF">2018-05-21T12:20:00Z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790-18.docx)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