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05e5" w14:paraId="7ee05e5" w:rsidRDefault="007D6AB0" w:rsidP="007D6AB0" w:rsidR="007D6AB0" w:rsidRPr="007D6AB0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  <w:lang w:eastAsia="hr-HR" w:val="hr-HR"/>
        </w:rPr>
      </w:pPr>
      <w:bookmarkStart w:name="_GoBack" w:id="0"/>
      <w:bookmarkEnd w:id="0"/>
      <w:r>
        <w:rPr>
          <w:noProof/>
          <w:sz w:val="20"/>
          <w:szCs w:val="20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6AB0" w:rsidP="007D6AB0" w:rsidR="007D6AB0" w:rsidRPr="007D6AB0">
      <w:pPr>
        <w:jc w:val="both"/>
        <w:rPr>
          <w:bCs/>
          <w:sz w:val="20"/>
          <w:szCs w:val="20"/>
          <w:lang w:eastAsia="hr-HR" w:val="hr-HR"/>
        </w:rPr>
      </w:pPr>
      <w:r w:rsidRPr="007D6AB0">
        <w:rPr>
          <w:rFonts w:eastAsia="MS Mincho"/>
          <w:bCs/>
          <w:lang w:eastAsia="hr-HR" w:val="hr-HR"/>
        </w:rPr>
        <w:t>REPUBLIKA HRVATSKA</w:t>
      </w:r>
    </w:p>
    <w:p w:rsidRDefault="007D6AB0" w:rsidP="007D6AB0" w:rsidR="007D6AB0" w:rsidRPr="007D6AB0">
      <w:pPr>
        <w:jc w:val="both"/>
        <w:rPr>
          <w:bCs/>
          <w:sz w:val="20"/>
          <w:szCs w:val="20"/>
          <w:lang w:eastAsia="hr-HR" w:val="hr-HR"/>
        </w:rPr>
      </w:pPr>
      <w:r w:rsidRPr="007D6AB0">
        <w:rPr>
          <w:rFonts w:eastAsia="MS Mincho"/>
          <w:bCs/>
          <w:lang w:eastAsia="hr-HR" w:val="hr-HR"/>
        </w:rPr>
        <w:t>TRGOVAČKI SUD U RIJECI</w:t>
      </w:r>
    </w:p>
    <w:p w:rsidRDefault="007D6AB0" w:rsidP="007D6AB0" w:rsidR="007D6AB0" w:rsidRPr="007D6AB0">
      <w:pPr>
        <w:jc w:val="both"/>
        <w:rPr>
          <w:bCs/>
          <w:sz w:val="20"/>
          <w:szCs w:val="20"/>
          <w:lang w:eastAsia="hr-HR" w:val="hr-HR"/>
        </w:rPr>
      </w:pPr>
      <w:r w:rsidRPr="007D6AB0">
        <w:rPr>
          <w:rFonts w:eastAsia="MS Mincho"/>
          <w:bCs/>
          <w:lang w:eastAsia="hr-HR" w:val="hr-HR"/>
        </w:rPr>
        <w:t xml:space="preserve">      Rijeka, Zadarska 1 i 3</w:t>
      </w:r>
    </w:p>
    <w:p w:rsidRDefault="007D6AB0" w:rsidP="007D6AB0" w:rsidR="007D6AB0" w:rsidRPr="007D6AB0">
      <w:pPr>
        <w:spacing w:lineRule="auto" w:line="276" w:after="200"/>
        <w:jc w:val="both"/>
        <w:rPr>
          <w:bCs/>
          <w:sz w:val="20"/>
          <w:szCs w:val="20"/>
          <w:lang w:eastAsia="hr-HR" w:val="hr-HR"/>
        </w:rPr>
      </w:pPr>
    </w:p>
    <w:p w:rsidRDefault="003C1D11" w:rsidP="00EF41DB" w:rsidR="003C1D11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EF41DB" w:rsidP="00EF41DB" w:rsidR="00EF41DB" w:rsidRPr="001A1E52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1A1E52">
        <w:rPr>
          <w:rFonts w:cs="Times New Roman" w:eastAsia="MS Mincho" w:hAnsi="Times New Roman" w:ascii="Times New Roman"/>
          <w:sz w:val="24"/>
        </w:rPr>
        <w:t>R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Pr="001A1E52">
        <w:rPr>
          <w:rFonts w:cs="Times New Roman" w:eastAsia="MS Mincho" w:hAnsi="Times New Roman" w:ascii="Times New Roman"/>
          <w:sz w:val="24"/>
        </w:rPr>
        <w:t>E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Pr="001A1E52">
        <w:rPr>
          <w:rFonts w:cs="Times New Roman" w:eastAsia="MS Mincho" w:hAnsi="Times New Roman" w:ascii="Times New Roman"/>
          <w:sz w:val="24"/>
        </w:rPr>
        <w:t>P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Pr="001A1E52">
        <w:rPr>
          <w:rFonts w:cs="Times New Roman" w:eastAsia="MS Mincho" w:hAnsi="Times New Roman" w:ascii="Times New Roman"/>
          <w:sz w:val="24"/>
        </w:rPr>
        <w:t>U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Pr="001A1E52">
        <w:rPr>
          <w:rFonts w:cs="Times New Roman" w:eastAsia="MS Mincho" w:hAnsi="Times New Roman" w:ascii="Times New Roman"/>
          <w:sz w:val="24"/>
        </w:rPr>
        <w:t>B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Pr="001A1E52">
        <w:rPr>
          <w:rFonts w:cs="Times New Roman" w:eastAsia="MS Mincho" w:hAnsi="Times New Roman" w:ascii="Times New Roman"/>
          <w:sz w:val="24"/>
        </w:rPr>
        <w:t>L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Pr="001A1E52">
        <w:rPr>
          <w:rFonts w:cs="Times New Roman" w:eastAsia="MS Mincho" w:hAnsi="Times New Roman" w:ascii="Times New Roman"/>
          <w:sz w:val="24"/>
        </w:rPr>
        <w:t>I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Pr="001A1E52">
        <w:rPr>
          <w:rFonts w:cs="Times New Roman" w:eastAsia="MS Mincho" w:hAnsi="Times New Roman" w:ascii="Times New Roman"/>
          <w:sz w:val="24"/>
        </w:rPr>
        <w:t>K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Pr="001A1E52">
        <w:rPr>
          <w:rFonts w:cs="Times New Roman" w:eastAsia="MS Mincho" w:hAnsi="Times New Roman" w:ascii="Times New Roman"/>
          <w:sz w:val="24"/>
        </w:rPr>
        <w:t>A</w:t>
      </w:r>
      <w:r>
        <w:rPr>
          <w:rFonts w:cs="Times New Roman" w:eastAsia="MS Mincho" w:hAnsi="Times New Roman" w:ascii="Times New Roman"/>
          <w:sz w:val="24"/>
        </w:rPr>
        <w:t xml:space="preserve">  </w:t>
      </w:r>
      <w:r w:rsidRPr="001A1E52">
        <w:rPr>
          <w:rFonts w:cs="Times New Roman" w:eastAsia="MS Mincho" w:hAnsi="Times New Roman" w:ascii="Times New Roman"/>
          <w:sz w:val="24"/>
        </w:rPr>
        <w:t xml:space="preserve"> H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Pr="001A1E52">
        <w:rPr>
          <w:rFonts w:cs="Times New Roman" w:eastAsia="MS Mincho" w:hAnsi="Times New Roman" w:ascii="Times New Roman"/>
          <w:sz w:val="24"/>
        </w:rPr>
        <w:t>R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Pr="001A1E52">
        <w:rPr>
          <w:rFonts w:cs="Times New Roman" w:eastAsia="MS Mincho" w:hAnsi="Times New Roman" w:ascii="Times New Roman"/>
          <w:sz w:val="24"/>
        </w:rPr>
        <w:t>V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Pr="001A1E52">
        <w:rPr>
          <w:rFonts w:cs="Times New Roman" w:eastAsia="MS Mincho" w:hAnsi="Times New Roman" w:ascii="Times New Roman"/>
          <w:sz w:val="24"/>
        </w:rPr>
        <w:t>A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Pr="001A1E52">
        <w:rPr>
          <w:rFonts w:cs="Times New Roman" w:eastAsia="MS Mincho" w:hAnsi="Times New Roman" w:ascii="Times New Roman"/>
          <w:sz w:val="24"/>
        </w:rPr>
        <w:t>T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Pr="001A1E52">
        <w:rPr>
          <w:rFonts w:cs="Times New Roman" w:eastAsia="MS Mincho" w:hAnsi="Times New Roman" w:ascii="Times New Roman"/>
          <w:sz w:val="24"/>
        </w:rPr>
        <w:t>S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Pr="001A1E52">
        <w:rPr>
          <w:rFonts w:cs="Times New Roman" w:eastAsia="MS Mincho" w:hAnsi="Times New Roman" w:ascii="Times New Roman"/>
          <w:sz w:val="24"/>
        </w:rPr>
        <w:t>K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Pr="001A1E52">
        <w:rPr>
          <w:rFonts w:cs="Times New Roman" w:eastAsia="MS Mincho" w:hAnsi="Times New Roman" w:ascii="Times New Roman"/>
          <w:sz w:val="24"/>
        </w:rPr>
        <w:t>A</w:t>
      </w:r>
    </w:p>
    <w:p w:rsidRDefault="00A03609" w:rsidR="00A03609" w:rsidRPr="001A1E52">
      <w:pPr>
        <w:rPr>
          <w:rFonts w:eastAsia="MS Mincho"/>
        </w:rPr>
      </w:pPr>
    </w:p>
    <w:p w:rsidRDefault="00BA627B" w:rsidP="00BA627B" w:rsidR="00BA627B" w:rsidRPr="001A1E52">
      <w:pPr>
        <w:jc w:val="center"/>
        <w:rPr>
          <w:rFonts w:eastAsia="MS Mincho"/>
        </w:rPr>
      </w:pPr>
      <w:r w:rsidRPr="001A1E52">
        <w:rPr>
          <w:rFonts w:eastAsia="MS Mincho"/>
        </w:rPr>
        <w:t>R J E Š E N J E</w:t>
      </w:r>
    </w:p>
    <w:p w:rsidRDefault="00BA627B" w:rsidP="00BA627B" w:rsidR="00BA627B" w:rsidRPr="001A1E52">
      <w:pPr>
        <w:jc w:val="both"/>
        <w:rPr>
          <w:rFonts w:eastAsia="MS Mincho"/>
        </w:rPr>
      </w:pPr>
    </w:p>
    <w:p w:rsidRDefault="00BA627B" w:rsidP="00BA627B" w:rsidR="00BA627B" w:rsidRPr="001A1E52">
      <w:pPr>
        <w:jc w:val="both"/>
        <w:rPr>
          <w:rFonts w:eastAsia="MS Mincho"/>
        </w:rPr>
      </w:pPr>
      <w:r w:rsidRPr="001A1E52">
        <w:rPr>
          <w:rFonts w:eastAsia="MS Mincho"/>
        </w:rPr>
        <w:t xml:space="preserve"> </w:t>
      </w:r>
    </w:p>
    <w:p w:rsidRDefault="000B12FF" w:rsidP="000B12FF" w:rsidR="00593A31" w:rsidRPr="001A1E52">
      <w:pPr>
        <w:ind w:firstLine="720"/>
        <w:jc w:val="both"/>
        <w:rPr>
          <w:rFonts w:eastAsia="MS Mincho"/>
        </w:rPr>
      </w:pPr>
      <w:r w:rsidRPr="001A1E52">
        <w:rPr>
          <w:rFonts w:eastAsia="MS Mincho"/>
        </w:rPr>
        <w:t>Trgovački sud u Rijeci, po Liljan</w:t>
      </w:r>
      <w:r w:rsidR="003C1D11">
        <w:rPr>
          <w:rFonts w:eastAsia="MS Mincho"/>
        </w:rPr>
        <w:t>i Ugrin, stečajnom</w:t>
      </w:r>
      <w:r w:rsidRPr="001A1E52">
        <w:rPr>
          <w:rFonts w:eastAsia="MS Mincho"/>
        </w:rPr>
        <w:t xml:space="preserve"> suc</w:t>
      </w:r>
      <w:r w:rsidR="003C1D11">
        <w:rPr>
          <w:rFonts w:eastAsia="MS Mincho"/>
        </w:rPr>
        <w:t xml:space="preserve">u </w:t>
      </w:r>
      <w:r w:rsidRPr="001A1E52">
        <w:rPr>
          <w:rFonts w:eastAsia="MS Mincho"/>
        </w:rPr>
        <w:t>u stečajno</w:t>
      </w:r>
      <w:r w:rsidR="001A1E52">
        <w:rPr>
          <w:rFonts w:eastAsia="MS Mincho"/>
        </w:rPr>
        <w:t>m</w:t>
      </w:r>
      <w:r w:rsidRPr="001A1E52">
        <w:rPr>
          <w:rFonts w:eastAsia="MS Mincho"/>
        </w:rPr>
        <w:t xml:space="preserve"> postupk</w:t>
      </w:r>
      <w:r w:rsidR="001A1E52">
        <w:rPr>
          <w:rFonts w:eastAsia="MS Mincho"/>
        </w:rPr>
        <w:t>u</w:t>
      </w:r>
      <w:r w:rsidRPr="001A1E52">
        <w:rPr>
          <w:rFonts w:eastAsia="MS Mincho"/>
        </w:rPr>
        <w:t xml:space="preserve"> nad </w:t>
      </w:r>
      <w:r w:rsidR="001A1E52">
        <w:rPr>
          <w:rFonts w:eastAsia="MS Mincho"/>
        </w:rPr>
        <w:t xml:space="preserve">dužnikom </w:t>
      </w:r>
      <w:r w:rsidR="00EF41DB" w:rsidRPr="00EF41DB">
        <w:rPr>
          <w:lang w:val="hr-HR"/>
        </w:rPr>
        <w:t>DINA-Petrokemija d.d. proizvodnja, terminali i servisi u stečaju Omišalj, Poje 1 ( MBS: 080448438 – OIB: 89209113164 )</w:t>
      </w:r>
      <w:r w:rsidRPr="001A1E52">
        <w:t xml:space="preserve"> </w:t>
      </w:r>
      <w:r w:rsidRPr="001A1E52">
        <w:rPr>
          <w:rFonts w:eastAsia="MS Mincho"/>
        </w:rPr>
        <w:t xml:space="preserve">dana </w:t>
      </w:r>
      <w:r w:rsidR="00EF41DB">
        <w:rPr>
          <w:rFonts w:eastAsia="MS Mincho"/>
        </w:rPr>
        <w:t>2. svibnja 2</w:t>
      </w:r>
      <w:r w:rsidRPr="001A1E52">
        <w:rPr>
          <w:rFonts w:eastAsia="MS Mincho"/>
        </w:rPr>
        <w:t>01</w:t>
      </w:r>
      <w:r w:rsidR="00EF41DB">
        <w:rPr>
          <w:rFonts w:eastAsia="MS Mincho"/>
        </w:rPr>
        <w:t>6</w:t>
      </w:r>
      <w:r w:rsidRPr="001A1E52">
        <w:rPr>
          <w:rFonts w:eastAsia="MS Mincho"/>
        </w:rPr>
        <w:t>.</w:t>
      </w:r>
    </w:p>
    <w:p w:rsidRDefault="00DE7E00" w:rsidR="00DE7E00" w:rsidRPr="001A1E52">
      <w:pPr>
        <w:jc w:val="center"/>
        <w:rPr>
          <w:rFonts w:eastAsia="MS Mincho"/>
        </w:rPr>
      </w:pPr>
    </w:p>
    <w:p w:rsidRDefault="000B12FF" w:rsidR="000B12FF" w:rsidRPr="001A1E52">
      <w:pPr>
        <w:jc w:val="center"/>
        <w:rPr>
          <w:rFonts w:eastAsia="MS Mincho"/>
        </w:rPr>
      </w:pPr>
    </w:p>
    <w:p w:rsidRDefault="00A03609" w:rsidR="00A03609" w:rsidRPr="001A1E52">
      <w:pPr>
        <w:jc w:val="center"/>
        <w:rPr>
          <w:rFonts w:eastAsia="MS Mincho"/>
        </w:rPr>
      </w:pPr>
      <w:r w:rsidRPr="001A1E52">
        <w:rPr>
          <w:rFonts w:eastAsia="MS Mincho"/>
        </w:rPr>
        <w:t>r i j e š i o    j e</w:t>
      </w:r>
    </w:p>
    <w:p w:rsidRDefault="00A03609" w:rsidR="00A03609" w:rsidRPr="001A1E52">
      <w:pPr>
        <w:jc w:val="center"/>
        <w:rPr>
          <w:rFonts w:eastAsia="MS Mincho"/>
        </w:rPr>
      </w:pPr>
    </w:p>
    <w:p w:rsidRDefault="00A03609" w:rsidR="00A03609" w:rsidRPr="001A1E52">
      <w:pPr>
        <w:jc w:val="both"/>
        <w:rPr>
          <w:rFonts w:eastAsia="MS Mincho"/>
        </w:rPr>
      </w:pPr>
    </w:p>
    <w:p w:rsidRDefault="00A03609" w:rsidP="00743739" w:rsidR="00A03609" w:rsidRPr="00EF41DB">
      <w:pPr>
        <w:ind w:firstLine="720"/>
        <w:jc w:val="both"/>
        <w:rPr>
          <w:rFonts w:eastAsia="MS Mincho"/>
        </w:rPr>
      </w:pPr>
      <w:r w:rsidRPr="003C1D11">
        <w:rPr>
          <w:rFonts w:eastAsia="MS Mincho"/>
        </w:rPr>
        <w:t>O d b a c u j e   s e  prijava tražbine</w:t>
      </w:r>
      <w:r w:rsidR="00767115" w:rsidRPr="003C1D11">
        <w:rPr>
          <w:rFonts w:eastAsia="MS Mincho"/>
        </w:rPr>
        <w:t xml:space="preserve"> </w:t>
      </w:r>
      <w:r w:rsidR="000B12FF" w:rsidRPr="003C1D11">
        <w:rPr>
          <w:rFonts w:eastAsia="MS Mincho"/>
        </w:rPr>
        <w:t>dr</w:t>
      </w:r>
      <w:r w:rsidR="00383312" w:rsidRPr="003C1D11">
        <w:rPr>
          <w:rFonts w:eastAsia="MS Mincho"/>
        </w:rPr>
        <w:t>u</w:t>
      </w:r>
      <w:r w:rsidR="000B12FF" w:rsidRPr="003C1D11">
        <w:rPr>
          <w:rFonts w:eastAsia="MS Mincho"/>
        </w:rPr>
        <w:t xml:space="preserve">gog višeg isplatnog reda  </w:t>
      </w:r>
      <w:r w:rsidR="00EF41DB" w:rsidRPr="003C1D11">
        <w:rPr>
          <w:rFonts w:eastAsia="MS Mincho"/>
        </w:rPr>
        <w:t>IMC d.o.o. Rijeka (</w:t>
      </w:r>
      <w:r w:rsidR="001A1E52" w:rsidRPr="003C1D11">
        <w:rPr>
          <w:rFonts w:eastAsia="MS Mincho"/>
        </w:rPr>
        <w:t xml:space="preserve"> OIB </w:t>
      </w:r>
      <w:r w:rsidR="00EF41DB" w:rsidRPr="003C1D11">
        <w:t>11259593301</w:t>
      </w:r>
      <w:r w:rsidR="00903396" w:rsidRPr="003C1D11">
        <w:rPr>
          <w:rFonts w:eastAsia="MS Mincho"/>
        </w:rPr>
        <w:t xml:space="preserve"> )</w:t>
      </w:r>
      <w:r w:rsidR="001A1E52" w:rsidRPr="003C1D11">
        <w:rPr>
          <w:rFonts w:eastAsia="MS Mincho"/>
        </w:rPr>
        <w:t xml:space="preserve"> </w:t>
      </w:r>
      <w:r w:rsidR="003C1D11">
        <w:rPr>
          <w:rFonts w:eastAsia="MS Mincho"/>
        </w:rPr>
        <w:t>u i</w:t>
      </w:r>
      <w:r w:rsidR="000B12FF" w:rsidRPr="003C1D11">
        <w:rPr>
          <w:rFonts w:eastAsia="MS Mincho"/>
        </w:rPr>
        <w:t>znos</w:t>
      </w:r>
      <w:r w:rsidR="001A1E52" w:rsidRPr="003C1D11">
        <w:rPr>
          <w:rFonts w:eastAsia="MS Mincho"/>
        </w:rPr>
        <w:t>u</w:t>
      </w:r>
      <w:r w:rsidR="000B12FF" w:rsidRPr="003C1D11">
        <w:rPr>
          <w:rFonts w:eastAsia="MS Mincho"/>
        </w:rPr>
        <w:t xml:space="preserve"> od </w:t>
      </w:r>
      <w:r w:rsidR="00EF41DB" w:rsidRPr="003C1D11">
        <w:rPr>
          <w:color w:val="000000"/>
        </w:rPr>
        <w:t>53.351,30</w:t>
      </w:r>
      <w:r w:rsidR="001A1E52" w:rsidRPr="003C1D11">
        <w:rPr>
          <w:rFonts w:eastAsia="MS Mincho"/>
        </w:rPr>
        <w:t xml:space="preserve"> </w:t>
      </w:r>
      <w:r w:rsidR="000B12FF" w:rsidRPr="003C1D11">
        <w:rPr>
          <w:rFonts w:eastAsia="MS Mincho"/>
        </w:rPr>
        <w:t>kn</w:t>
      </w:r>
      <w:r w:rsidR="003C1D11">
        <w:rPr>
          <w:rFonts w:eastAsia="MS Mincho"/>
        </w:rPr>
        <w:t>,</w:t>
      </w:r>
      <w:r w:rsidR="000B12FF" w:rsidRPr="003C1D11">
        <w:rPr>
          <w:rFonts w:eastAsia="MS Mincho"/>
        </w:rPr>
        <w:t xml:space="preserve"> </w:t>
      </w:r>
      <w:r w:rsidR="00743739" w:rsidRPr="003C1D11">
        <w:rPr>
          <w:rFonts w:eastAsia="MS Mincho"/>
        </w:rPr>
        <w:t xml:space="preserve">od </w:t>
      </w:r>
      <w:r w:rsidR="000B12FF" w:rsidRPr="003C1D11">
        <w:rPr>
          <w:rFonts w:eastAsia="MS Mincho"/>
        </w:rPr>
        <w:t xml:space="preserve">dana </w:t>
      </w:r>
      <w:r w:rsidR="00EF41DB" w:rsidRPr="003C1D11">
        <w:rPr>
          <w:rFonts w:eastAsia="MS Mincho"/>
        </w:rPr>
        <w:t>18</w:t>
      </w:r>
      <w:r w:rsidR="001A1E52" w:rsidRPr="003C1D11">
        <w:rPr>
          <w:rFonts w:eastAsia="MS Mincho"/>
        </w:rPr>
        <w:t xml:space="preserve">. </w:t>
      </w:r>
      <w:r w:rsidR="00EF41DB" w:rsidRPr="003C1D11">
        <w:rPr>
          <w:rFonts w:eastAsia="MS Mincho"/>
        </w:rPr>
        <w:t xml:space="preserve">travnja </w:t>
      </w:r>
      <w:r w:rsidR="001A1E52" w:rsidRPr="003C1D11">
        <w:rPr>
          <w:rFonts w:eastAsia="MS Mincho"/>
        </w:rPr>
        <w:t>201</w:t>
      </w:r>
      <w:r w:rsidR="00EF41DB" w:rsidRPr="003C1D11">
        <w:rPr>
          <w:rFonts w:eastAsia="MS Mincho"/>
        </w:rPr>
        <w:t>6</w:t>
      </w:r>
      <w:r w:rsidR="001A1E52" w:rsidRPr="003C1D11">
        <w:rPr>
          <w:rFonts w:eastAsia="MS Mincho"/>
        </w:rPr>
        <w:t>.</w:t>
      </w:r>
      <w:r w:rsidR="000B12FF" w:rsidRPr="003C1D11">
        <w:rPr>
          <w:rFonts w:eastAsia="MS Mincho"/>
        </w:rPr>
        <w:t xml:space="preserve">, </w:t>
      </w:r>
      <w:r w:rsidRPr="003C1D11">
        <w:rPr>
          <w:rFonts w:eastAsia="MS Mincho"/>
        </w:rPr>
        <w:t>kao nepravodobna</w:t>
      </w:r>
      <w:r w:rsidRPr="00EF41DB">
        <w:rPr>
          <w:rFonts w:eastAsia="MS Mincho"/>
        </w:rPr>
        <w:t>.</w:t>
      </w:r>
    </w:p>
    <w:p w:rsidRDefault="00A03609" w:rsidR="00A03609" w:rsidRPr="001A1E52">
      <w:pPr>
        <w:rPr>
          <w:lang w:val="hr-HR"/>
        </w:rPr>
      </w:pPr>
    </w:p>
    <w:p w:rsidRDefault="00C95167" w:rsidR="00C95167" w:rsidRPr="001A1E52">
      <w:pPr>
        <w:jc w:val="center"/>
        <w:rPr>
          <w:lang w:val="hr-HR"/>
        </w:rPr>
      </w:pPr>
    </w:p>
    <w:p w:rsidRDefault="00A03609" w:rsidR="00A03609" w:rsidRPr="001A1E52">
      <w:pPr>
        <w:jc w:val="center"/>
        <w:rPr>
          <w:lang w:val="hr-HR"/>
        </w:rPr>
      </w:pPr>
      <w:r w:rsidRPr="001A1E52">
        <w:rPr>
          <w:lang w:val="hr-HR"/>
        </w:rPr>
        <w:t>Obrazloženje</w:t>
      </w:r>
    </w:p>
    <w:p w:rsidRDefault="00A03609" w:rsidR="00A03609" w:rsidRPr="001A1E52">
      <w:pPr>
        <w:jc w:val="center"/>
        <w:rPr>
          <w:lang w:val="hr-HR"/>
        </w:rPr>
      </w:pPr>
    </w:p>
    <w:p w:rsidRDefault="00A03609" w:rsidR="00A03609" w:rsidRPr="001A1E52">
      <w:pPr>
        <w:jc w:val="center"/>
        <w:rPr>
          <w:lang w:val="hr-HR"/>
        </w:rPr>
      </w:pPr>
    </w:p>
    <w:p w:rsidRDefault="008A38FA" w:rsidP="00CC6763" w:rsidR="00BA627B" w:rsidRPr="001A1E52">
      <w:pPr>
        <w:ind w:firstLine="720"/>
        <w:jc w:val="both"/>
      </w:pPr>
      <w:r w:rsidRPr="001A1E52">
        <w:rPr>
          <w:rFonts w:eastAsia="MS Mincho"/>
        </w:rPr>
        <w:t xml:space="preserve">Uz podnesak od </w:t>
      </w:r>
      <w:r w:rsidR="00EF41DB">
        <w:rPr>
          <w:rFonts w:eastAsia="MS Mincho"/>
        </w:rPr>
        <w:t>29. travnja 2</w:t>
      </w:r>
      <w:r w:rsidRPr="001A1E52">
        <w:rPr>
          <w:rFonts w:eastAsia="MS Mincho"/>
        </w:rPr>
        <w:t>01</w:t>
      </w:r>
      <w:r w:rsidR="00EF41DB">
        <w:rPr>
          <w:rFonts w:eastAsia="MS Mincho"/>
        </w:rPr>
        <w:t>6</w:t>
      </w:r>
      <w:r w:rsidRPr="001A1E52">
        <w:rPr>
          <w:rFonts w:eastAsia="MS Mincho"/>
        </w:rPr>
        <w:t>.,</w:t>
      </w:r>
      <w:r w:rsidR="000B12FF" w:rsidRPr="001A1E52">
        <w:rPr>
          <w:rFonts w:eastAsia="MS Mincho"/>
        </w:rPr>
        <w:t xml:space="preserve"> </w:t>
      </w:r>
      <w:r w:rsidRPr="001A1E52">
        <w:rPr>
          <w:rFonts w:eastAsia="MS Mincho"/>
        </w:rPr>
        <w:t xml:space="preserve"> stečajni upravitelj je dostavio prijavu tražbine </w:t>
      </w:r>
      <w:r w:rsidR="00EF41DB" w:rsidRPr="00EF41DB">
        <w:rPr>
          <w:rFonts w:eastAsia="MS Mincho"/>
        </w:rPr>
        <w:t xml:space="preserve">IMC d.o.o. Rijeka ( OIB </w:t>
      </w:r>
      <w:r w:rsidR="00EF41DB" w:rsidRPr="00EF41DB">
        <w:t>11259593301</w:t>
      </w:r>
      <w:r w:rsidR="00EF41DB" w:rsidRPr="00EF41DB">
        <w:rPr>
          <w:rFonts w:eastAsia="MS Mincho"/>
        </w:rPr>
        <w:t xml:space="preserve"> )</w:t>
      </w:r>
      <w:r w:rsidR="00743739">
        <w:rPr>
          <w:rFonts w:eastAsia="MS Mincho"/>
        </w:rPr>
        <w:t xml:space="preserve"> na ukupni iznos od </w:t>
      </w:r>
      <w:r w:rsidR="00EF41DB">
        <w:rPr>
          <w:rFonts w:eastAsia="MS Mincho"/>
        </w:rPr>
        <w:t xml:space="preserve">53.351,30 </w:t>
      </w:r>
      <w:r w:rsidR="00743739" w:rsidRPr="00743739">
        <w:rPr>
          <w:rFonts w:eastAsia="MS Mincho"/>
        </w:rPr>
        <w:t>kn</w:t>
      </w:r>
      <w:r w:rsidR="00C95167" w:rsidRPr="001A1E52">
        <w:t xml:space="preserve">, uz obrazloženje da je istu primio </w:t>
      </w:r>
      <w:r w:rsidR="00EF41DB">
        <w:t>dana 19. travnja 2016.</w:t>
      </w:r>
      <w:r w:rsidR="003C1D11">
        <w:t>,</w:t>
      </w:r>
      <w:r w:rsidR="00EF41DB">
        <w:t xml:space="preserve"> </w:t>
      </w:r>
      <w:r w:rsidR="00C95167" w:rsidRPr="001A1E52">
        <w:t xml:space="preserve">po proteku </w:t>
      </w:r>
      <w:r w:rsidR="005D62AE" w:rsidRPr="001A1E52">
        <w:t xml:space="preserve">roka </w:t>
      </w:r>
      <w:r w:rsidR="00C95167" w:rsidRPr="001A1E52">
        <w:t xml:space="preserve">od </w:t>
      </w:r>
      <w:r w:rsidR="00A44CA1" w:rsidRPr="001A1E52">
        <w:t xml:space="preserve">tri mjeseca nakon prvoga ispitnog ročišta. </w:t>
      </w:r>
    </w:p>
    <w:p w:rsidRDefault="00F369D8" w:rsidP="00A44CA1" w:rsidR="00F369D8" w:rsidRPr="001A1E52">
      <w:pPr>
        <w:ind w:firstLine="720"/>
        <w:jc w:val="both"/>
        <w:rPr>
          <w:lang w:val="hr-HR"/>
        </w:rPr>
      </w:pPr>
    </w:p>
    <w:p w:rsidRDefault="00A03609" w:rsidP="00C95167" w:rsidR="00A03609" w:rsidRPr="001A1E52">
      <w:pPr>
        <w:ind w:firstLine="720"/>
        <w:jc w:val="both"/>
      </w:pPr>
      <w:r w:rsidRPr="001A1E52">
        <w:rPr>
          <w:lang w:val="hr-HR"/>
        </w:rPr>
        <w:t xml:space="preserve">Odredbom članka 176. stavak </w:t>
      </w:r>
      <w:r w:rsidR="007611BF" w:rsidRPr="001A1E52">
        <w:rPr>
          <w:lang w:val="hr-HR"/>
        </w:rPr>
        <w:t>2</w:t>
      </w:r>
      <w:r w:rsidRPr="001A1E52">
        <w:rPr>
          <w:lang w:val="hr-HR"/>
        </w:rPr>
        <w:t xml:space="preserve">. </w:t>
      </w:r>
      <w:r w:rsidR="00BA627B" w:rsidRPr="001A1E52">
        <w:t>Stečajnog zakona ( „Narodne novine“ broj 44/96,</w:t>
      </w:r>
      <w:r w:rsidR="003A02E7">
        <w:t xml:space="preserve"> </w:t>
      </w:r>
      <w:r w:rsidR="00BA627B" w:rsidRPr="001A1E52">
        <w:t>29/99, 129/00, 123/03, 82/06, 116/10</w:t>
      </w:r>
      <w:r w:rsidR="00C95167" w:rsidRPr="001A1E52">
        <w:t xml:space="preserve">, </w:t>
      </w:r>
      <w:r w:rsidR="00BA627B" w:rsidRPr="001A1E52">
        <w:t xml:space="preserve">25/12 </w:t>
      </w:r>
      <w:r w:rsidR="00C95167" w:rsidRPr="001A1E52">
        <w:t xml:space="preserve">i 133/12, </w:t>
      </w:r>
      <w:r w:rsidR="00BA627B" w:rsidRPr="001A1E52">
        <w:t xml:space="preserve">u daljnjem tekstu:  SZ ) </w:t>
      </w:r>
      <w:r w:rsidRPr="001A1E52">
        <w:rPr>
          <w:lang w:val="hr-HR"/>
        </w:rPr>
        <w:t xml:space="preserve"> propisano je da t</w:t>
      </w:r>
      <w:r w:rsidRPr="001A1E52">
        <w:t>ra</w:t>
      </w:r>
      <w:r w:rsidRPr="001A1E52">
        <w:rPr>
          <w:lang w:val="hr-HR"/>
        </w:rPr>
        <w:t>ž</w:t>
      </w:r>
      <w:r w:rsidRPr="001A1E52">
        <w:t>bine</w:t>
      </w:r>
      <w:r w:rsidRPr="001A1E52">
        <w:rPr>
          <w:lang w:val="hr-HR"/>
        </w:rPr>
        <w:t xml:space="preserve"> </w:t>
      </w:r>
      <w:r w:rsidRPr="001A1E52">
        <w:t>prijavljene</w:t>
      </w:r>
      <w:r w:rsidRPr="001A1E52">
        <w:rPr>
          <w:lang w:val="hr-HR"/>
        </w:rPr>
        <w:t xml:space="preserve"> </w:t>
      </w:r>
      <w:r w:rsidRPr="001A1E52">
        <w:t>nakon</w:t>
      </w:r>
      <w:r w:rsidRPr="001A1E52">
        <w:rPr>
          <w:lang w:val="hr-HR"/>
        </w:rPr>
        <w:t xml:space="preserve"> </w:t>
      </w:r>
      <w:r w:rsidRPr="001A1E52">
        <w:t>isteka</w:t>
      </w:r>
      <w:r w:rsidRPr="001A1E52">
        <w:rPr>
          <w:lang w:val="hr-HR"/>
        </w:rPr>
        <w:t xml:space="preserve"> </w:t>
      </w:r>
      <w:r w:rsidRPr="001A1E52">
        <w:t>roka</w:t>
      </w:r>
      <w:r w:rsidRPr="001A1E52">
        <w:rPr>
          <w:lang w:val="hr-HR"/>
        </w:rPr>
        <w:t xml:space="preserve"> </w:t>
      </w:r>
      <w:r w:rsidRPr="001A1E52">
        <w:t>za</w:t>
      </w:r>
      <w:r w:rsidRPr="001A1E52">
        <w:rPr>
          <w:lang w:val="hr-HR"/>
        </w:rPr>
        <w:t xml:space="preserve"> </w:t>
      </w:r>
      <w:r w:rsidRPr="001A1E52">
        <w:t>prijavljivanje</w:t>
      </w:r>
      <w:r w:rsidRPr="001A1E52">
        <w:rPr>
          <w:lang w:val="hr-HR"/>
        </w:rPr>
        <w:t xml:space="preserve"> </w:t>
      </w:r>
      <w:r w:rsidRPr="001A1E52">
        <w:t>koje</w:t>
      </w:r>
      <w:r w:rsidRPr="001A1E52">
        <w:rPr>
          <w:lang w:val="hr-HR"/>
        </w:rPr>
        <w:t xml:space="preserve"> </w:t>
      </w:r>
      <w:r w:rsidRPr="001A1E52">
        <w:t>nisu</w:t>
      </w:r>
      <w:r w:rsidRPr="001A1E52">
        <w:rPr>
          <w:lang w:val="hr-HR"/>
        </w:rPr>
        <w:t xml:space="preserve"> </w:t>
      </w:r>
      <w:r w:rsidRPr="001A1E52">
        <w:t>ispitane</w:t>
      </w:r>
      <w:r w:rsidR="00EA50EC" w:rsidRPr="001A1E52">
        <w:t xml:space="preserve"> </w:t>
      </w:r>
      <w:r w:rsidRPr="001A1E52">
        <w:rPr>
          <w:lang w:val="hr-HR"/>
        </w:rPr>
        <w:t xml:space="preserve"> </w:t>
      </w:r>
      <w:r w:rsidRPr="001A1E52">
        <w:t>na</w:t>
      </w:r>
      <w:r w:rsidRPr="001A1E52">
        <w:rPr>
          <w:lang w:val="hr-HR"/>
        </w:rPr>
        <w:t xml:space="preserve"> </w:t>
      </w:r>
      <w:r w:rsidRPr="001A1E52">
        <w:t>ispitnom</w:t>
      </w:r>
      <w:r w:rsidRPr="001A1E52">
        <w:rPr>
          <w:lang w:val="hr-HR"/>
        </w:rPr>
        <w:t xml:space="preserve"> </w:t>
      </w:r>
      <w:r w:rsidRPr="001A1E52">
        <w:t>ro</w:t>
      </w:r>
      <w:r w:rsidRPr="001A1E52">
        <w:rPr>
          <w:lang w:val="hr-HR"/>
        </w:rPr>
        <w:t>č</w:t>
      </w:r>
      <w:r w:rsidRPr="001A1E52">
        <w:t>i</w:t>
      </w:r>
      <w:r w:rsidRPr="001A1E52">
        <w:rPr>
          <w:lang w:val="hr-HR"/>
        </w:rPr>
        <w:t>š</w:t>
      </w:r>
      <w:r w:rsidRPr="001A1E52">
        <w:t>tu</w:t>
      </w:r>
      <w:r w:rsidRPr="001A1E52">
        <w:rPr>
          <w:lang w:val="hr-HR"/>
        </w:rPr>
        <w:t xml:space="preserve">, </w:t>
      </w:r>
      <w:r w:rsidRPr="001A1E52">
        <w:t>te</w:t>
      </w:r>
      <w:r w:rsidRPr="001A1E52">
        <w:rPr>
          <w:lang w:val="hr-HR"/>
        </w:rPr>
        <w:t xml:space="preserve"> </w:t>
      </w:r>
      <w:r w:rsidRPr="001A1E52">
        <w:t>tra</w:t>
      </w:r>
      <w:r w:rsidRPr="001A1E52">
        <w:rPr>
          <w:lang w:val="hr-HR"/>
        </w:rPr>
        <w:t>ž</w:t>
      </w:r>
      <w:r w:rsidRPr="001A1E52">
        <w:t>bine</w:t>
      </w:r>
      <w:r w:rsidRPr="001A1E52">
        <w:rPr>
          <w:lang w:val="hr-HR"/>
        </w:rPr>
        <w:t xml:space="preserve"> </w:t>
      </w:r>
      <w:r w:rsidRPr="001A1E52">
        <w:t>prijavljene</w:t>
      </w:r>
      <w:r w:rsidRPr="001A1E52">
        <w:rPr>
          <w:lang w:val="hr-HR"/>
        </w:rPr>
        <w:t xml:space="preserve"> </w:t>
      </w:r>
      <w:r w:rsidRPr="001A1E52">
        <w:t>naj</w:t>
      </w:r>
      <w:r w:rsidRPr="001A1E52">
        <w:rPr>
          <w:lang w:val="hr-HR"/>
        </w:rPr>
        <w:softHyphen/>
      </w:r>
      <w:r w:rsidRPr="001A1E52">
        <w:t>kasnije</w:t>
      </w:r>
      <w:r w:rsidRPr="001A1E52">
        <w:rPr>
          <w:lang w:val="hr-HR"/>
        </w:rPr>
        <w:t xml:space="preserve"> </w:t>
      </w:r>
      <w:r w:rsidRPr="001A1E52">
        <w:t>u</w:t>
      </w:r>
      <w:r w:rsidRPr="001A1E52">
        <w:rPr>
          <w:lang w:val="hr-HR"/>
        </w:rPr>
        <w:t xml:space="preserve"> </w:t>
      </w:r>
      <w:r w:rsidRPr="001A1E52">
        <w:t>roku</w:t>
      </w:r>
      <w:r w:rsidRPr="001A1E52">
        <w:rPr>
          <w:lang w:val="hr-HR"/>
        </w:rPr>
        <w:t xml:space="preserve"> </w:t>
      </w:r>
      <w:r w:rsidRPr="001A1E52">
        <w:t>od</w:t>
      </w:r>
      <w:r w:rsidRPr="001A1E52">
        <w:rPr>
          <w:lang w:val="hr-HR"/>
        </w:rPr>
        <w:t xml:space="preserve"> </w:t>
      </w:r>
      <w:r w:rsidRPr="001A1E52">
        <w:t>tri</w:t>
      </w:r>
      <w:r w:rsidRPr="001A1E52">
        <w:rPr>
          <w:lang w:val="hr-HR"/>
        </w:rPr>
        <w:t xml:space="preserve"> </w:t>
      </w:r>
      <w:r w:rsidRPr="001A1E52">
        <w:t>mjeseca</w:t>
      </w:r>
      <w:r w:rsidR="00EA50EC" w:rsidRPr="001A1E52">
        <w:t xml:space="preserve"> </w:t>
      </w:r>
      <w:r w:rsidR="00386EA8" w:rsidRPr="001A1E52">
        <w:t xml:space="preserve"> </w:t>
      </w:r>
      <w:r w:rsidRPr="001A1E52">
        <w:rPr>
          <w:lang w:val="hr-HR"/>
        </w:rPr>
        <w:t xml:space="preserve"> </w:t>
      </w:r>
      <w:r w:rsidRPr="001A1E52">
        <w:t>nakon</w:t>
      </w:r>
      <w:r w:rsidRPr="001A1E52">
        <w:rPr>
          <w:lang w:val="hr-HR"/>
        </w:rPr>
        <w:t xml:space="preserve"> </w:t>
      </w:r>
      <w:r w:rsidRPr="001A1E52">
        <w:t>prvoga</w:t>
      </w:r>
      <w:r w:rsidRPr="001A1E52">
        <w:rPr>
          <w:lang w:val="hr-HR"/>
        </w:rPr>
        <w:t xml:space="preserve"> </w:t>
      </w:r>
      <w:r w:rsidRPr="001A1E52">
        <w:t>ispitnog</w:t>
      </w:r>
      <w:r w:rsidRPr="001A1E52">
        <w:rPr>
          <w:lang w:val="hr-HR"/>
        </w:rPr>
        <w:t xml:space="preserve"> </w:t>
      </w:r>
      <w:r w:rsidRPr="001A1E52">
        <w:t>ro</w:t>
      </w:r>
      <w:r w:rsidRPr="001A1E52">
        <w:rPr>
          <w:lang w:val="hr-HR"/>
        </w:rPr>
        <w:t>č</w:t>
      </w:r>
      <w:r w:rsidRPr="001A1E52">
        <w:t>i</w:t>
      </w:r>
      <w:r w:rsidRPr="001A1E52">
        <w:rPr>
          <w:lang w:val="hr-HR"/>
        </w:rPr>
        <w:t>š</w:t>
      </w:r>
      <w:r w:rsidRPr="001A1E52">
        <w:t>ta</w:t>
      </w:r>
      <w:r w:rsidRPr="001A1E52">
        <w:rPr>
          <w:lang w:val="hr-HR"/>
        </w:rPr>
        <w:t xml:space="preserve">, </w:t>
      </w:r>
      <w:r w:rsidRPr="001A1E52">
        <w:t>ali</w:t>
      </w:r>
      <w:r w:rsidRPr="001A1E52">
        <w:rPr>
          <w:lang w:val="hr-HR"/>
        </w:rPr>
        <w:t xml:space="preserve"> </w:t>
      </w:r>
      <w:r w:rsidRPr="001A1E52">
        <w:t>ne</w:t>
      </w:r>
      <w:r w:rsidRPr="001A1E52">
        <w:rPr>
          <w:lang w:val="hr-HR"/>
        </w:rPr>
        <w:t xml:space="preserve"> </w:t>
      </w:r>
      <w:r w:rsidRPr="001A1E52">
        <w:t>poslije</w:t>
      </w:r>
      <w:r w:rsidRPr="001A1E52">
        <w:rPr>
          <w:lang w:val="hr-HR"/>
        </w:rPr>
        <w:t xml:space="preserve"> </w:t>
      </w:r>
      <w:r w:rsidRPr="001A1E52">
        <w:t>objavljivanja</w:t>
      </w:r>
      <w:r w:rsidRPr="001A1E52">
        <w:rPr>
          <w:lang w:val="hr-HR"/>
        </w:rPr>
        <w:t xml:space="preserve"> </w:t>
      </w:r>
      <w:r w:rsidRPr="001A1E52">
        <w:t>poziva</w:t>
      </w:r>
      <w:r w:rsidRPr="001A1E52">
        <w:rPr>
          <w:lang w:val="hr-HR"/>
        </w:rPr>
        <w:t xml:space="preserve"> </w:t>
      </w:r>
      <w:r w:rsidRPr="001A1E52">
        <w:t>za</w:t>
      </w:r>
      <w:r w:rsidRPr="001A1E52">
        <w:rPr>
          <w:lang w:val="hr-HR"/>
        </w:rPr>
        <w:t xml:space="preserve"> </w:t>
      </w:r>
      <w:r w:rsidRPr="001A1E52">
        <w:t>zavr</w:t>
      </w:r>
      <w:r w:rsidRPr="001A1E52">
        <w:rPr>
          <w:lang w:val="hr-HR"/>
        </w:rPr>
        <w:t>š</w:t>
      </w:r>
      <w:r w:rsidRPr="001A1E52">
        <w:t>no</w:t>
      </w:r>
      <w:r w:rsidRPr="001A1E52">
        <w:rPr>
          <w:lang w:val="hr-HR"/>
        </w:rPr>
        <w:t xml:space="preserve"> </w:t>
      </w:r>
      <w:r w:rsidRPr="001A1E52">
        <w:t>ro</w:t>
      </w:r>
      <w:r w:rsidRPr="001A1E52">
        <w:rPr>
          <w:lang w:val="hr-HR"/>
        </w:rPr>
        <w:t>č</w:t>
      </w:r>
      <w:r w:rsidRPr="001A1E52">
        <w:t>i</w:t>
      </w:r>
      <w:r w:rsidRPr="001A1E52">
        <w:rPr>
          <w:lang w:val="hr-HR"/>
        </w:rPr>
        <w:t>š</w:t>
      </w:r>
      <w:r w:rsidRPr="001A1E52">
        <w:t>te</w:t>
      </w:r>
      <w:r w:rsidRPr="001A1E52">
        <w:rPr>
          <w:lang w:val="hr-HR"/>
        </w:rPr>
        <w:t xml:space="preserve">, </w:t>
      </w:r>
      <w:r w:rsidRPr="001A1E52">
        <w:t>mogu</w:t>
      </w:r>
      <w:r w:rsidRPr="001A1E52">
        <w:rPr>
          <w:lang w:val="hr-HR"/>
        </w:rPr>
        <w:t xml:space="preserve"> </w:t>
      </w:r>
      <w:r w:rsidRPr="001A1E52">
        <w:t>se</w:t>
      </w:r>
      <w:r w:rsidRPr="001A1E52">
        <w:rPr>
          <w:lang w:val="hr-HR"/>
        </w:rPr>
        <w:t xml:space="preserve"> </w:t>
      </w:r>
      <w:r w:rsidRPr="001A1E52">
        <w:t>ispitati</w:t>
      </w:r>
      <w:r w:rsidRPr="001A1E52">
        <w:rPr>
          <w:lang w:val="hr-HR"/>
        </w:rPr>
        <w:t xml:space="preserve"> </w:t>
      </w:r>
      <w:r w:rsidRPr="001A1E52">
        <w:t>na</w:t>
      </w:r>
      <w:r w:rsidRPr="001A1E52">
        <w:rPr>
          <w:lang w:val="hr-HR"/>
        </w:rPr>
        <w:t xml:space="preserve"> </w:t>
      </w:r>
      <w:r w:rsidRPr="001A1E52">
        <w:t>jednom</w:t>
      </w:r>
      <w:r w:rsidRPr="001A1E52">
        <w:rPr>
          <w:lang w:val="hr-HR"/>
        </w:rPr>
        <w:t xml:space="preserve"> </w:t>
      </w:r>
      <w:r w:rsidRPr="001A1E52">
        <w:t>ili</w:t>
      </w:r>
      <w:r w:rsidRPr="001A1E52">
        <w:rPr>
          <w:lang w:val="hr-HR"/>
        </w:rPr>
        <w:t xml:space="preserve"> </w:t>
      </w:r>
      <w:r w:rsidRPr="001A1E52">
        <w:t>vi</w:t>
      </w:r>
      <w:r w:rsidRPr="001A1E52">
        <w:rPr>
          <w:lang w:val="hr-HR"/>
        </w:rPr>
        <w:t>š</w:t>
      </w:r>
      <w:r w:rsidRPr="001A1E52">
        <w:t>e</w:t>
      </w:r>
      <w:r w:rsidRPr="001A1E52">
        <w:rPr>
          <w:lang w:val="hr-HR"/>
        </w:rPr>
        <w:t xml:space="preserve"> </w:t>
      </w:r>
      <w:r w:rsidRPr="001A1E52">
        <w:t>posebnih</w:t>
      </w:r>
      <w:r w:rsidRPr="001A1E52">
        <w:rPr>
          <w:lang w:val="hr-HR"/>
        </w:rPr>
        <w:t xml:space="preserve"> </w:t>
      </w:r>
      <w:r w:rsidRPr="001A1E52">
        <w:t>ispitnih</w:t>
      </w:r>
      <w:r w:rsidRPr="001A1E52">
        <w:rPr>
          <w:lang w:val="hr-HR"/>
        </w:rPr>
        <w:t xml:space="preserve"> </w:t>
      </w:r>
      <w:r w:rsidRPr="001A1E52">
        <w:t>ro</w:t>
      </w:r>
      <w:r w:rsidRPr="001A1E52">
        <w:rPr>
          <w:lang w:val="hr-HR"/>
        </w:rPr>
        <w:t>č</w:t>
      </w:r>
      <w:r w:rsidRPr="001A1E52">
        <w:t>i</w:t>
      </w:r>
      <w:r w:rsidRPr="001A1E52">
        <w:rPr>
          <w:lang w:val="hr-HR"/>
        </w:rPr>
        <w:t>š</w:t>
      </w:r>
      <w:r w:rsidRPr="001A1E52">
        <w:t>ta</w:t>
      </w:r>
      <w:r w:rsidRPr="001A1E52">
        <w:rPr>
          <w:lang w:val="hr-HR"/>
        </w:rPr>
        <w:t xml:space="preserve"> </w:t>
      </w:r>
      <w:r w:rsidRPr="001A1E52">
        <w:t>koja</w:t>
      </w:r>
      <w:r w:rsidRPr="001A1E52">
        <w:rPr>
          <w:lang w:val="hr-HR"/>
        </w:rPr>
        <w:t xml:space="preserve"> ć</w:t>
      </w:r>
      <w:r w:rsidRPr="001A1E52">
        <w:t>e</w:t>
      </w:r>
      <w:r w:rsidRPr="001A1E52">
        <w:rPr>
          <w:lang w:val="hr-HR"/>
        </w:rPr>
        <w:t>,</w:t>
      </w:r>
      <w:r w:rsidR="00767115" w:rsidRPr="001A1E52">
        <w:rPr>
          <w:lang w:val="hr-HR"/>
        </w:rPr>
        <w:t xml:space="preserve"> </w:t>
      </w:r>
      <w:r w:rsidRPr="001A1E52">
        <w:rPr>
          <w:lang w:val="hr-HR"/>
        </w:rPr>
        <w:t xml:space="preserve"> </w:t>
      </w:r>
      <w:r w:rsidRPr="001A1E52">
        <w:t>na</w:t>
      </w:r>
      <w:r w:rsidRPr="001A1E52">
        <w:rPr>
          <w:lang w:val="hr-HR"/>
        </w:rPr>
        <w:t xml:space="preserve"> </w:t>
      </w:r>
      <w:r w:rsidRPr="001A1E52">
        <w:t>prijedlog</w:t>
      </w:r>
      <w:r w:rsidRPr="001A1E52">
        <w:rPr>
          <w:lang w:val="hr-HR"/>
        </w:rPr>
        <w:t xml:space="preserve"> </w:t>
      </w:r>
      <w:r w:rsidRPr="001A1E52">
        <w:t>vjerovnika</w:t>
      </w:r>
      <w:r w:rsidRPr="001A1E52">
        <w:rPr>
          <w:lang w:val="hr-HR"/>
        </w:rPr>
        <w:t xml:space="preserve"> </w:t>
      </w:r>
      <w:r w:rsidRPr="001A1E52">
        <w:t>koji</w:t>
      </w:r>
      <w:r w:rsidRPr="001A1E52">
        <w:rPr>
          <w:lang w:val="hr-HR"/>
        </w:rPr>
        <w:t xml:space="preserve"> </w:t>
      </w:r>
      <w:r w:rsidRPr="001A1E52">
        <w:t>nisu</w:t>
      </w:r>
      <w:r w:rsidRPr="001A1E52">
        <w:rPr>
          <w:lang w:val="hr-HR"/>
        </w:rPr>
        <w:t xml:space="preserve"> </w:t>
      </w:r>
      <w:r w:rsidRPr="001A1E52">
        <w:t>pravodobno</w:t>
      </w:r>
      <w:r w:rsidRPr="001A1E52">
        <w:rPr>
          <w:lang w:val="hr-HR"/>
        </w:rPr>
        <w:t xml:space="preserve"> </w:t>
      </w:r>
      <w:r w:rsidRPr="001A1E52">
        <w:t>prijavili</w:t>
      </w:r>
      <w:r w:rsidRPr="001A1E52">
        <w:rPr>
          <w:lang w:val="hr-HR"/>
        </w:rPr>
        <w:t xml:space="preserve"> </w:t>
      </w:r>
      <w:r w:rsidRPr="001A1E52">
        <w:t>svoje</w:t>
      </w:r>
      <w:r w:rsidRPr="001A1E52">
        <w:rPr>
          <w:lang w:val="hr-HR"/>
        </w:rPr>
        <w:t xml:space="preserve"> </w:t>
      </w:r>
      <w:r w:rsidRPr="001A1E52">
        <w:t>tra</w:t>
      </w:r>
      <w:r w:rsidRPr="001A1E52">
        <w:rPr>
          <w:lang w:val="hr-HR"/>
        </w:rPr>
        <w:t>ž</w:t>
      </w:r>
      <w:r w:rsidRPr="001A1E52">
        <w:t>bine</w:t>
      </w:r>
      <w:r w:rsidRPr="001A1E52">
        <w:rPr>
          <w:lang w:val="hr-HR"/>
        </w:rPr>
        <w:t xml:space="preserve">, </w:t>
      </w:r>
      <w:r w:rsidRPr="001A1E52">
        <w:t>odrediti</w:t>
      </w:r>
      <w:r w:rsidRPr="001A1E52">
        <w:rPr>
          <w:lang w:val="hr-HR"/>
        </w:rPr>
        <w:t xml:space="preserve"> </w:t>
      </w:r>
      <w:r w:rsidRPr="001A1E52">
        <w:t>ste</w:t>
      </w:r>
      <w:r w:rsidRPr="001A1E52">
        <w:rPr>
          <w:lang w:val="hr-HR"/>
        </w:rPr>
        <w:t>č</w:t>
      </w:r>
      <w:r w:rsidRPr="001A1E52">
        <w:t>ajni</w:t>
      </w:r>
      <w:r w:rsidRPr="001A1E52">
        <w:rPr>
          <w:lang w:val="hr-HR"/>
        </w:rPr>
        <w:t xml:space="preserve"> </w:t>
      </w:r>
      <w:r w:rsidRPr="001A1E52">
        <w:t>sudac</w:t>
      </w:r>
      <w:r w:rsidRPr="001A1E52">
        <w:rPr>
          <w:lang w:val="hr-HR"/>
        </w:rPr>
        <w:t xml:space="preserve"> </w:t>
      </w:r>
      <w:r w:rsidRPr="001A1E52">
        <w:t>rje</w:t>
      </w:r>
      <w:r w:rsidRPr="001A1E52">
        <w:rPr>
          <w:lang w:val="hr-HR"/>
        </w:rPr>
        <w:t>š</w:t>
      </w:r>
      <w:r w:rsidRPr="001A1E52">
        <w:t>enjem</w:t>
      </w:r>
      <w:r w:rsidRPr="001A1E52">
        <w:rPr>
          <w:lang w:val="hr-HR"/>
        </w:rPr>
        <w:t xml:space="preserve"> </w:t>
      </w:r>
      <w:r w:rsidRPr="001A1E52">
        <w:t>uz</w:t>
      </w:r>
      <w:r w:rsidRPr="001A1E52">
        <w:rPr>
          <w:lang w:val="hr-HR"/>
        </w:rPr>
        <w:t xml:space="preserve"> </w:t>
      </w:r>
      <w:r w:rsidRPr="001A1E52">
        <w:t>uvjet</w:t>
      </w:r>
      <w:r w:rsidRPr="001A1E52">
        <w:rPr>
          <w:lang w:val="hr-HR"/>
        </w:rPr>
        <w:t xml:space="preserve"> </w:t>
      </w:r>
      <w:r w:rsidRPr="001A1E52">
        <w:t>da</w:t>
      </w:r>
      <w:r w:rsidRPr="001A1E52">
        <w:rPr>
          <w:lang w:val="hr-HR"/>
        </w:rPr>
        <w:t xml:space="preserve"> </w:t>
      </w:r>
      <w:r w:rsidRPr="001A1E52">
        <w:t>u</w:t>
      </w:r>
      <w:r w:rsidRPr="001A1E52">
        <w:rPr>
          <w:lang w:val="hr-HR"/>
        </w:rPr>
        <w:t xml:space="preserve"> </w:t>
      </w:r>
      <w:r w:rsidRPr="001A1E52">
        <w:t>roku</w:t>
      </w:r>
      <w:r w:rsidRPr="001A1E52">
        <w:rPr>
          <w:lang w:val="hr-HR"/>
        </w:rPr>
        <w:t xml:space="preserve"> </w:t>
      </w:r>
      <w:r w:rsidRPr="001A1E52">
        <w:t>od</w:t>
      </w:r>
      <w:r w:rsidRPr="001A1E52">
        <w:rPr>
          <w:lang w:val="hr-HR"/>
        </w:rPr>
        <w:t xml:space="preserve"> </w:t>
      </w:r>
      <w:r w:rsidRPr="001A1E52">
        <w:t>petnaest</w:t>
      </w:r>
      <w:r w:rsidRPr="001A1E52">
        <w:rPr>
          <w:lang w:val="hr-HR"/>
        </w:rPr>
        <w:t xml:space="preserve"> </w:t>
      </w:r>
      <w:r w:rsidRPr="001A1E52">
        <w:t>dana</w:t>
      </w:r>
      <w:r w:rsidRPr="001A1E52">
        <w:rPr>
          <w:lang w:val="hr-HR"/>
        </w:rPr>
        <w:t xml:space="preserve"> </w:t>
      </w:r>
      <w:r w:rsidRPr="001A1E52">
        <w:t>solidarno</w:t>
      </w:r>
      <w:r w:rsidRPr="001A1E52">
        <w:rPr>
          <w:lang w:val="hr-HR"/>
        </w:rPr>
        <w:t xml:space="preserve"> </w:t>
      </w:r>
      <w:r w:rsidR="00767115" w:rsidRPr="001A1E52">
        <w:rPr>
          <w:lang w:val="hr-HR"/>
        </w:rPr>
        <w:t xml:space="preserve"> </w:t>
      </w:r>
      <w:r w:rsidRPr="001A1E52">
        <w:t>uplate</w:t>
      </w:r>
      <w:r w:rsidRPr="001A1E52">
        <w:rPr>
          <w:lang w:val="hr-HR"/>
        </w:rPr>
        <w:t xml:space="preserve"> </w:t>
      </w:r>
      <w:r w:rsidRPr="001A1E52">
        <w:t>predujam</w:t>
      </w:r>
      <w:r w:rsidRPr="001A1E52">
        <w:rPr>
          <w:lang w:val="hr-HR"/>
        </w:rPr>
        <w:t xml:space="preserve"> </w:t>
      </w:r>
      <w:r w:rsidRPr="001A1E52">
        <w:t>za</w:t>
      </w:r>
      <w:r w:rsidRPr="001A1E52">
        <w:rPr>
          <w:lang w:val="hr-HR"/>
        </w:rPr>
        <w:t xml:space="preserve"> </w:t>
      </w:r>
      <w:r w:rsidRPr="001A1E52">
        <w:t>pokri</w:t>
      </w:r>
      <w:r w:rsidRPr="001A1E52">
        <w:rPr>
          <w:lang w:val="hr-HR"/>
        </w:rPr>
        <w:t>ć</w:t>
      </w:r>
      <w:r w:rsidRPr="001A1E52">
        <w:t>e</w:t>
      </w:r>
      <w:r w:rsidRPr="001A1E52">
        <w:rPr>
          <w:lang w:val="hr-HR"/>
        </w:rPr>
        <w:t xml:space="preserve"> </w:t>
      </w:r>
      <w:r w:rsidRPr="001A1E52">
        <w:t>tro</w:t>
      </w:r>
      <w:r w:rsidRPr="001A1E52">
        <w:rPr>
          <w:lang w:val="hr-HR"/>
        </w:rPr>
        <w:t>š</w:t>
      </w:r>
      <w:r w:rsidRPr="001A1E52">
        <w:t>kova</w:t>
      </w:r>
      <w:r w:rsidRPr="001A1E52">
        <w:rPr>
          <w:lang w:val="hr-HR"/>
        </w:rPr>
        <w:t xml:space="preserve"> </w:t>
      </w:r>
      <w:r w:rsidRPr="001A1E52">
        <w:t>toga</w:t>
      </w:r>
      <w:r w:rsidRPr="001A1E52">
        <w:rPr>
          <w:lang w:val="hr-HR"/>
        </w:rPr>
        <w:t xml:space="preserve"> </w:t>
      </w:r>
      <w:r w:rsidRPr="001A1E52">
        <w:t>ro</w:t>
      </w:r>
      <w:r w:rsidRPr="001A1E52">
        <w:rPr>
          <w:lang w:val="hr-HR"/>
        </w:rPr>
        <w:t>č</w:t>
      </w:r>
      <w:r w:rsidRPr="001A1E52">
        <w:t>i</w:t>
      </w:r>
      <w:r w:rsidRPr="001A1E52">
        <w:rPr>
          <w:lang w:val="hr-HR"/>
        </w:rPr>
        <w:t>š</w:t>
      </w:r>
      <w:r w:rsidRPr="001A1E52">
        <w:t>ta</w:t>
      </w:r>
      <w:r w:rsidRPr="001A1E52">
        <w:rPr>
          <w:lang w:val="hr-HR"/>
        </w:rPr>
        <w:t xml:space="preserve">. </w:t>
      </w:r>
      <w:r w:rsidRPr="001A1E52">
        <w:t>Ako se predujam ne uplati u roku, posebno se ispitno ročište neće odr</w:t>
      </w:r>
      <w:r w:rsidRPr="001A1E52">
        <w:softHyphen/>
        <w:t>žati, a nepravodobne će prijave biti odbačene</w:t>
      </w:r>
      <w:r w:rsidR="00EA50EC" w:rsidRPr="001A1E52">
        <w:t xml:space="preserve">, time da je </w:t>
      </w:r>
      <w:r w:rsidR="007611BF" w:rsidRPr="001A1E52">
        <w:t xml:space="preserve">odredbom </w:t>
      </w:r>
      <w:r w:rsidRPr="001A1E52">
        <w:t>stavk</w:t>
      </w:r>
      <w:r w:rsidR="007611BF" w:rsidRPr="001A1E52">
        <w:t>a</w:t>
      </w:r>
      <w:r w:rsidRPr="001A1E52">
        <w:t xml:space="preserve"> 4. </w:t>
      </w:r>
      <w:r w:rsidR="007611BF" w:rsidRPr="001A1E52">
        <w:t xml:space="preserve">istog članka </w:t>
      </w:r>
      <w:r w:rsidRPr="001A1E52">
        <w:t>određeno da će se prijave podnesene nakon isteka rokova iz stavka 2. tog  članka odbaciti.</w:t>
      </w:r>
    </w:p>
    <w:p w:rsidRDefault="00A03609" w:rsidP="00690553" w:rsidR="007611BF" w:rsidRPr="001A1E52">
      <w:pPr>
        <w:jc w:val="both"/>
      </w:pPr>
      <w:r w:rsidRPr="001A1E52">
        <w:lastRenderedPageBreak/>
        <w:tab/>
      </w:r>
    </w:p>
    <w:p w:rsidRDefault="00386EA8" w:rsidP="00CC6763" w:rsidR="00A44CA1" w:rsidRPr="001A1E52">
      <w:pPr>
        <w:ind w:firstLine="720"/>
        <w:jc w:val="both"/>
        <w:rPr>
          <w:lang w:val="hr-HR"/>
        </w:rPr>
      </w:pPr>
      <w:r w:rsidRPr="001A1E52">
        <w:t xml:space="preserve">Uvidom u prijavu tražbine </w:t>
      </w:r>
      <w:r w:rsidR="00EF41DB" w:rsidRPr="00EF41DB">
        <w:rPr>
          <w:rFonts w:eastAsia="MS Mincho"/>
        </w:rPr>
        <w:t>IMC d.o.o. Rijeka</w:t>
      </w:r>
      <w:r w:rsidR="00EF41DB" w:rsidRPr="001A1E52">
        <w:t xml:space="preserve"> </w:t>
      </w:r>
      <w:r w:rsidR="00EF41DB">
        <w:t xml:space="preserve"> </w:t>
      </w:r>
      <w:r w:rsidR="00C95167" w:rsidRPr="001A1E52">
        <w:t xml:space="preserve">( list </w:t>
      </w:r>
      <w:r w:rsidR="00EF41DB">
        <w:t>2812</w:t>
      </w:r>
      <w:r w:rsidR="00C95167" w:rsidRPr="001A1E52">
        <w:t xml:space="preserve"> do </w:t>
      </w:r>
      <w:r w:rsidR="00EF41DB">
        <w:t>2816</w:t>
      </w:r>
      <w:r w:rsidR="00C95167" w:rsidRPr="001A1E52">
        <w:t xml:space="preserve"> spisa ) </w:t>
      </w:r>
      <w:r w:rsidRPr="001A1E52">
        <w:t>utvrđeno je</w:t>
      </w:r>
      <w:r w:rsidR="00BC4BC2" w:rsidRPr="001A1E52">
        <w:t xml:space="preserve"> da je ista d</w:t>
      </w:r>
      <w:r w:rsidRPr="001A1E52">
        <w:t>ostavljen</w:t>
      </w:r>
      <w:r w:rsidR="00BC4BC2" w:rsidRPr="001A1E52">
        <w:t>a</w:t>
      </w:r>
      <w:r w:rsidRPr="001A1E52">
        <w:t xml:space="preserve"> stečajnom upravitelju </w:t>
      </w:r>
      <w:r w:rsidR="00593A31" w:rsidRPr="001A1E52">
        <w:t xml:space="preserve">preporučenom pošiljkom </w:t>
      </w:r>
      <w:r w:rsidR="000B12FF" w:rsidRPr="001A1E52">
        <w:t xml:space="preserve">putem </w:t>
      </w:r>
      <w:r w:rsidR="00EF41DB">
        <w:t xml:space="preserve">HP d.d. </w:t>
      </w:r>
      <w:r w:rsidR="00593A31" w:rsidRPr="001A1E52">
        <w:t>s oznakom</w:t>
      </w:r>
      <w:r w:rsidR="000B12FF" w:rsidRPr="001A1E52">
        <w:t xml:space="preserve"> </w:t>
      </w:r>
      <w:r w:rsidR="003C1D11">
        <w:t xml:space="preserve">RC 23343014 0 RH </w:t>
      </w:r>
      <w:r w:rsidR="000B12FF" w:rsidRPr="001A1E52">
        <w:t xml:space="preserve">dana </w:t>
      </w:r>
      <w:r w:rsidR="003C1D11">
        <w:t>18</w:t>
      </w:r>
      <w:r w:rsidR="00383312" w:rsidRPr="001A1E52">
        <w:t xml:space="preserve">. </w:t>
      </w:r>
      <w:r w:rsidR="003C1D11">
        <w:t xml:space="preserve">travnja </w:t>
      </w:r>
      <w:r w:rsidR="000B12FF" w:rsidRPr="001A1E52">
        <w:t>201</w:t>
      </w:r>
      <w:r w:rsidR="003C1D11">
        <w:t>6</w:t>
      </w:r>
      <w:r w:rsidR="000B12FF" w:rsidRPr="001A1E52">
        <w:t>.</w:t>
      </w:r>
      <w:r w:rsidR="00BC4BC2" w:rsidRPr="001A1E52">
        <w:t>,</w:t>
      </w:r>
      <w:r w:rsidRPr="001A1E52">
        <w:t xml:space="preserve"> </w:t>
      </w:r>
      <w:r w:rsidR="00A03609" w:rsidRPr="001A1E52">
        <w:rPr>
          <w:lang w:val="hr-HR"/>
        </w:rPr>
        <w:t>dakle</w:t>
      </w:r>
      <w:r w:rsidR="009A1ECB" w:rsidRPr="001A1E52">
        <w:rPr>
          <w:lang w:val="hr-HR"/>
        </w:rPr>
        <w:t xml:space="preserve"> </w:t>
      </w:r>
      <w:r w:rsidR="00A03609" w:rsidRPr="001A1E52">
        <w:rPr>
          <w:lang w:val="hr-HR"/>
        </w:rPr>
        <w:t xml:space="preserve">po isteku roka od tri mjeseca nakon </w:t>
      </w:r>
      <w:r w:rsidR="00A03609" w:rsidRPr="001A1E52">
        <w:t>prvoga</w:t>
      </w:r>
      <w:r w:rsidR="00A03609" w:rsidRPr="001A1E52">
        <w:rPr>
          <w:lang w:val="hr-HR"/>
        </w:rPr>
        <w:t xml:space="preserve"> </w:t>
      </w:r>
      <w:r w:rsidR="00A03609" w:rsidRPr="001A1E52">
        <w:t>ispitnog</w:t>
      </w:r>
      <w:r w:rsidR="00A03609" w:rsidRPr="001A1E52">
        <w:rPr>
          <w:lang w:val="hr-HR"/>
        </w:rPr>
        <w:t xml:space="preserve"> </w:t>
      </w:r>
      <w:r w:rsidR="00A03609" w:rsidRPr="001A1E52">
        <w:t>ro</w:t>
      </w:r>
      <w:r w:rsidR="00A03609" w:rsidRPr="001A1E52">
        <w:rPr>
          <w:lang w:val="hr-HR"/>
        </w:rPr>
        <w:t>č</w:t>
      </w:r>
      <w:r w:rsidR="00A03609" w:rsidRPr="001A1E52">
        <w:t>i</w:t>
      </w:r>
      <w:r w:rsidR="00A03609" w:rsidRPr="001A1E52">
        <w:rPr>
          <w:lang w:val="hr-HR"/>
        </w:rPr>
        <w:t>š</w:t>
      </w:r>
      <w:r w:rsidR="00A03609" w:rsidRPr="001A1E52">
        <w:t>ta</w:t>
      </w:r>
      <w:r w:rsidR="00A44CA1" w:rsidRPr="001A1E52">
        <w:t xml:space="preserve"> koje je</w:t>
      </w:r>
      <w:r w:rsidR="002473F5">
        <w:t>,</w:t>
      </w:r>
      <w:r w:rsidR="00A44CA1" w:rsidRPr="001A1E52">
        <w:t xml:space="preserve"> </w:t>
      </w:r>
      <w:r w:rsidR="003A02E7">
        <w:t xml:space="preserve">objavljeno </w:t>
      </w:r>
      <w:r w:rsidR="003C1D11">
        <w:t>na mrežnoj stranici e-oglasne ploče suda dana 20. srpnja 2015.,</w:t>
      </w:r>
      <w:r w:rsidR="003A02E7">
        <w:t xml:space="preserve"> te </w:t>
      </w:r>
      <w:r w:rsidR="00A44CA1" w:rsidRPr="001A1E52">
        <w:t xml:space="preserve">održano </w:t>
      </w:r>
      <w:r w:rsidR="003A02E7">
        <w:t xml:space="preserve">dana </w:t>
      </w:r>
      <w:r w:rsidR="003C1D11" w:rsidRPr="003C1D11">
        <w:rPr>
          <w:rFonts w:eastAsia="MS Mincho"/>
        </w:rPr>
        <w:t>7. listopada 2015</w:t>
      </w:r>
      <w:r w:rsidR="003C1D11">
        <w:rPr>
          <w:rFonts w:eastAsia="MS Mincho"/>
        </w:rPr>
        <w:t>.</w:t>
      </w:r>
      <w:r w:rsidR="00A44CA1" w:rsidRPr="001A1E52">
        <w:rPr>
          <w:lang w:val="hr-HR"/>
        </w:rPr>
        <w:t xml:space="preserve"> </w:t>
      </w:r>
    </w:p>
    <w:p w:rsidRDefault="00BC4BC2" w:rsidP="00690553" w:rsidR="00BC4BC2" w:rsidRPr="001A1E52">
      <w:pPr>
        <w:jc w:val="both"/>
      </w:pPr>
    </w:p>
    <w:p w:rsidRDefault="00BC4BC2" w:rsidP="00690553" w:rsidR="00A03609" w:rsidRPr="001A1E52">
      <w:pPr>
        <w:jc w:val="both"/>
        <w:rPr>
          <w:rFonts w:eastAsia="MS Mincho"/>
        </w:rPr>
      </w:pPr>
      <w:r w:rsidRPr="001A1E52">
        <w:tab/>
      </w:r>
      <w:r w:rsidR="002473F5">
        <w:t xml:space="preserve">Na osnovu navedenog </w:t>
      </w:r>
      <w:r w:rsidRPr="001A1E52">
        <w:t xml:space="preserve">valjalo </w:t>
      </w:r>
      <w:r w:rsidR="002473F5">
        <w:t xml:space="preserve">je </w:t>
      </w:r>
      <w:r w:rsidRPr="001A1E52">
        <w:t xml:space="preserve">temeljem odredbe članka </w:t>
      </w:r>
      <w:r w:rsidR="00A03609" w:rsidRPr="001A1E52">
        <w:rPr>
          <w:rFonts w:eastAsia="MS Mincho"/>
        </w:rPr>
        <w:t xml:space="preserve">176. </w:t>
      </w:r>
      <w:r w:rsidRPr="001A1E52">
        <w:rPr>
          <w:rFonts w:eastAsia="MS Mincho"/>
        </w:rPr>
        <w:t xml:space="preserve">stavak 5. </w:t>
      </w:r>
      <w:r w:rsidR="00A03609" w:rsidRPr="001A1E52">
        <w:rPr>
          <w:rFonts w:eastAsia="MS Mincho"/>
        </w:rPr>
        <w:t>SZ odluči</w:t>
      </w:r>
      <w:r w:rsidRPr="001A1E52">
        <w:rPr>
          <w:rFonts w:eastAsia="MS Mincho"/>
        </w:rPr>
        <w:t xml:space="preserve">ti kao u izreci </w:t>
      </w:r>
      <w:r w:rsidR="00A03609" w:rsidRPr="001A1E52">
        <w:rPr>
          <w:rFonts w:eastAsia="MS Mincho"/>
        </w:rPr>
        <w:t>ovog rješenja.</w:t>
      </w:r>
    </w:p>
    <w:p w:rsidRDefault="001533AF" w:rsidP="00830492" w:rsidR="001533AF" w:rsidRPr="001A1E52">
      <w:pPr>
        <w:jc w:val="center"/>
        <w:rPr>
          <w:lang w:val="hr-HR"/>
        </w:rPr>
      </w:pPr>
    </w:p>
    <w:p w:rsidRDefault="00A03609" w:rsidP="000B12FF" w:rsidR="00A03609" w:rsidRPr="001A1E52">
      <w:pPr>
        <w:jc w:val="center"/>
        <w:rPr>
          <w:lang w:val="hr-HR"/>
        </w:rPr>
      </w:pPr>
      <w:r w:rsidRPr="001A1E52">
        <w:rPr>
          <w:lang w:val="hr-HR"/>
        </w:rPr>
        <w:t>Dana</w:t>
      </w:r>
      <w:r w:rsidR="00830492" w:rsidRPr="001A1E52">
        <w:rPr>
          <w:lang w:val="hr-HR"/>
        </w:rPr>
        <w:t>,</w:t>
      </w:r>
      <w:r w:rsidRPr="001A1E52">
        <w:rPr>
          <w:lang w:val="hr-HR"/>
        </w:rPr>
        <w:t xml:space="preserve"> </w:t>
      </w:r>
      <w:r w:rsidR="00EF41DB">
        <w:rPr>
          <w:rFonts w:eastAsia="MS Mincho"/>
        </w:rPr>
        <w:t>2. svibnja 2</w:t>
      </w:r>
      <w:r w:rsidR="00EF41DB" w:rsidRPr="001A1E52">
        <w:rPr>
          <w:rFonts w:eastAsia="MS Mincho"/>
        </w:rPr>
        <w:t>01</w:t>
      </w:r>
      <w:r w:rsidR="00EF41DB">
        <w:rPr>
          <w:rFonts w:eastAsia="MS Mincho"/>
        </w:rPr>
        <w:t>6</w:t>
      </w:r>
      <w:r w:rsidR="00BA627B" w:rsidRPr="001A1E52">
        <w:rPr>
          <w:rFonts w:eastAsia="MS Mincho"/>
        </w:rPr>
        <w:t>.</w:t>
      </w:r>
    </w:p>
    <w:p w:rsidRDefault="00A03609" w:rsidR="00A03609" w:rsidRPr="001A1E52">
      <w:pPr>
        <w:jc w:val="center"/>
        <w:rPr>
          <w:lang w:val="hr-HR"/>
        </w:rPr>
      </w:pPr>
    </w:p>
    <w:p w:rsidRDefault="00A03609" w:rsidR="00A03609" w:rsidRPr="001A1E52">
      <w:pPr>
        <w:rPr>
          <w:lang w:val="hr-HR"/>
        </w:rPr>
      </w:pP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="003A02E7" w:rsidRPr="001A1E52">
        <w:rPr>
          <w:lang w:val="hr-HR"/>
        </w:rPr>
        <w:t>Stečajni  sudac</w:t>
      </w:r>
    </w:p>
    <w:p w:rsidRDefault="00A03609" w:rsidR="00A03609" w:rsidRPr="001A1E52">
      <w:pPr>
        <w:rPr>
          <w:lang w:val="hr-HR"/>
        </w:rPr>
      </w:pP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  <w:t>Liljana Ugrin</w:t>
      </w:r>
    </w:p>
    <w:p w:rsidRDefault="00A03609" w:rsidR="00A03609" w:rsidRPr="001A1E52">
      <w:pPr>
        <w:rPr>
          <w:lang w:val="hr-HR"/>
        </w:rPr>
      </w:pPr>
    </w:p>
    <w:p w:rsidRDefault="00A03609" w:rsidR="00A03609" w:rsidRPr="001A1E52">
      <w:pPr>
        <w:rPr>
          <w:lang w:val="hr-HR"/>
        </w:rPr>
      </w:pPr>
    </w:p>
    <w:p w:rsidRDefault="00A03609" w:rsidR="00A03609" w:rsidRPr="001A1E52">
      <w:pPr>
        <w:rPr>
          <w:lang w:val="hr-HR"/>
        </w:rPr>
      </w:pPr>
    </w:p>
    <w:p w:rsidRDefault="00A03609" w:rsidR="00A03609" w:rsidRPr="001A1E52">
      <w:pPr>
        <w:rPr>
          <w:lang w:val="hr-HR"/>
        </w:rPr>
      </w:pPr>
      <w:r w:rsidRPr="001A1E52">
        <w:rPr>
          <w:lang w:val="hr-HR"/>
        </w:rPr>
        <w:t xml:space="preserve">POUKA O PRAVNOM LIJEKU </w:t>
      </w:r>
    </w:p>
    <w:p w:rsidRDefault="00A03609" w:rsidR="00A03609" w:rsidRPr="001A1E52">
      <w:pPr>
        <w:rPr>
          <w:lang w:val="hr-HR"/>
        </w:rPr>
      </w:pPr>
    </w:p>
    <w:p w:rsidRDefault="00A03609" w:rsidR="00A03609" w:rsidRPr="001A1E52">
      <w:pPr>
        <w:jc w:val="both"/>
        <w:rPr>
          <w:lang w:val="hr-HR"/>
        </w:rPr>
      </w:pPr>
      <w:r w:rsidRPr="001A1E52">
        <w:rPr>
          <w:lang w:val="hr-HR"/>
        </w:rPr>
        <w:tab/>
      </w:r>
      <w:r w:rsidRPr="001A1E52">
        <w:t>Protiv</w:t>
      </w:r>
      <w:r w:rsidRPr="001A1E52">
        <w:rPr>
          <w:lang w:val="hr-HR"/>
        </w:rPr>
        <w:t xml:space="preserve"> ovog </w:t>
      </w:r>
      <w:r w:rsidRPr="001A1E52">
        <w:t>rje</w:t>
      </w:r>
      <w:r w:rsidRPr="001A1E52">
        <w:rPr>
          <w:lang w:val="hr-HR"/>
        </w:rPr>
        <w:t>š</w:t>
      </w:r>
      <w:r w:rsidRPr="001A1E52">
        <w:t>enja</w:t>
      </w:r>
      <w:r w:rsidRPr="001A1E52">
        <w:rPr>
          <w:lang w:val="hr-HR"/>
        </w:rPr>
        <w:t xml:space="preserve"> </w:t>
      </w:r>
      <w:r w:rsidRPr="001A1E52">
        <w:t>o</w:t>
      </w:r>
      <w:r w:rsidRPr="001A1E52">
        <w:rPr>
          <w:lang w:val="hr-HR"/>
        </w:rPr>
        <w:t xml:space="preserve"> </w:t>
      </w:r>
      <w:r w:rsidRPr="001A1E52">
        <w:t>odbacivanju</w:t>
      </w:r>
      <w:r w:rsidRPr="001A1E52">
        <w:rPr>
          <w:lang w:val="hr-HR"/>
        </w:rPr>
        <w:t xml:space="preserve"> </w:t>
      </w:r>
      <w:r w:rsidRPr="001A1E52">
        <w:t>prijave</w:t>
      </w:r>
      <w:r w:rsidRPr="001A1E52">
        <w:rPr>
          <w:lang w:val="hr-HR"/>
        </w:rPr>
        <w:t xml:space="preserve"> </w:t>
      </w:r>
      <w:r w:rsidRPr="001A1E52">
        <w:t>pravo</w:t>
      </w:r>
      <w:r w:rsidRPr="001A1E52">
        <w:rPr>
          <w:lang w:val="hr-HR"/>
        </w:rPr>
        <w:t xml:space="preserve"> </w:t>
      </w:r>
      <w:r w:rsidRPr="001A1E52">
        <w:t>na</w:t>
      </w:r>
      <w:r w:rsidRPr="001A1E52">
        <w:rPr>
          <w:lang w:val="hr-HR"/>
        </w:rPr>
        <w:t xml:space="preserve"> ž</w:t>
      </w:r>
      <w:r w:rsidRPr="001A1E52">
        <w:t>albu</w:t>
      </w:r>
      <w:r w:rsidRPr="001A1E52">
        <w:rPr>
          <w:lang w:val="hr-HR"/>
        </w:rPr>
        <w:t xml:space="preserve"> </w:t>
      </w:r>
      <w:r w:rsidRPr="001A1E52">
        <w:t>ima</w:t>
      </w:r>
      <w:r w:rsidRPr="001A1E52">
        <w:rPr>
          <w:lang w:val="hr-HR"/>
        </w:rPr>
        <w:t xml:space="preserve"> </w:t>
      </w:r>
      <w:r w:rsidRPr="001A1E52">
        <w:t>podnositelj</w:t>
      </w:r>
      <w:r w:rsidRPr="001A1E52">
        <w:rPr>
          <w:lang w:val="hr-HR"/>
        </w:rPr>
        <w:t xml:space="preserve"> </w:t>
      </w:r>
      <w:r w:rsidRPr="001A1E52">
        <w:t>prijave</w:t>
      </w:r>
      <w:r w:rsidR="00386EA8" w:rsidRPr="001A1E52">
        <w:t xml:space="preserve"> ( članak 176. stavak 6. SZ )</w:t>
      </w:r>
      <w:r w:rsidRPr="001A1E52">
        <w:rPr>
          <w:lang w:val="hr-HR"/>
        </w:rPr>
        <w:t>. Žalba se podnosi  ovom sudu u tri istovjetna primjerka u roku od 8 dana računajući od dana dostave ovog rješenja, a o žalbi odlučuje  Visoki trgovački sud Republike Hrvatske.</w:t>
      </w:r>
    </w:p>
    <w:p w:rsidRDefault="00767115" w:rsidR="00767115" w:rsidRPr="001A1E52">
      <w:pPr>
        <w:jc w:val="both"/>
        <w:rPr>
          <w:lang w:val="hr-HR"/>
        </w:rPr>
      </w:pPr>
    </w:p>
    <w:p w:rsidRDefault="00767115" w:rsidR="00767115" w:rsidRPr="001A1E52">
      <w:pPr>
        <w:jc w:val="both"/>
        <w:rPr>
          <w:lang w:val="hr-HR"/>
        </w:rPr>
      </w:pPr>
    </w:p>
    <w:p w:rsidRDefault="00767115" w:rsidR="00767115" w:rsidRPr="001A1E52">
      <w:pPr>
        <w:jc w:val="both"/>
        <w:rPr>
          <w:lang w:val="hr-HR"/>
        </w:rPr>
      </w:pPr>
      <w:r w:rsidRPr="001A1E52">
        <w:rPr>
          <w:lang w:val="hr-HR"/>
        </w:rPr>
        <w:t>DNA</w:t>
      </w:r>
    </w:p>
    <w:p w:rsidRDefault="00767115" w:rsidR="00767115" w:rsidRPr="001A1E52">
      <w:pPr>
        <w:jc w:val="both"/>
        <w:rPr>
          <w:lang w:val="hr-HR"/>
        </w:rPr>
      </w:pPr>
    </w:p>
    <w:p w:rsidRDefault="002473F5" w:rsidP="00875385" w:rsidR="00875385" w:rsidRPr="001A1E52">
      <w:pPr>
        <w:jc w:val="both"/>
        <w:rPr>
          <w:lang w:val="hr-HR"/>
        </w:rPr>
      </w:pPr>
      <w:r>
        <w:rPr>
          <w:lang w:val="hr-HR"/>
        </w:rPr>
        <w:t>R</w:t>
      </w:r>
      <w:r w:rsidR="00767115" w:rsidRPr="001A1E52">
        <w:rPr>
          <w:lang w:val="hr-HR"/>
        </w:rPr>
        <w:t>ješenje</w:t>
      </w:r>
      <w:r w:rsidR="00F369D8" w:rsidRPr="001A1E52">
        <w:rPr>
          <w:lang w:val="hr-HR"/>
        </w:rPr>
        <w:t xml:space="preserve"> dostaviti podnositelju prijave</w:t>
      </w:r>
      <w:r w:rsidR="00767115" w:rsidRPr="001A1E52">
        <w:rPr>
          <w:lang w:val="hr-HR"/>
        </w:rPr>
        <w:t xml:space="preserve">   </w:t>
      </w:r>
    </w:p>
    <w:p w:rsidRDefault="00767115" w:rsidP="00875385" w:rsidR="00767115" w:rsidRPr="001A1E52">
      <w:pPr>
        <w:jc w:val="both"/>
        <w:rPr>
          <w:lang w:val="hr-HR"/>
        </w:rPr>
      </w:pPr>
      <w:r w:rsidRPr="001A1E52">
        <w:rPr>
          <w:lang w:val="hr-HR"/>
        </w:rPr>
        <w:t xml:space="preserve">                          </w:t>
      </w:r>
      <w:r w:rsidR="003C1D11">
        <w:rPr>
          <w:lang w:val="hr-HR"/>
        </w:rPr>
        <w:t xml:space="preserve"> e-oglasna ploča suda </w:t>
      </w:r>
    </w:p>
    <w:p w:rsidRDefault="00767115" w:rsidP="002C5C5D" w:rsidR="00767115" w:rsidRPr="001A1E52">
      <w:pPr>
        <w:jc w:val="both"/>
        <w:rPr>
          <w:lang w:eastAsia="hr-HR"/>
        </w:rPr>
      </w:pPr>
      <w:r w:rsidRPr="001A1E52">
        <w:rPr>
          <w:lang w:val="hr-HR"/>
        </w:rPr>
        <w:t xml:space="preserve">                           </w:t>
      </w:r>
      <w:r w:rsidR="003C1D11">
        <w:rPr>
          <w:lang w:val="hr-HR"/>
        </w:rPr>
        <w:t>s</w:t>
      </w:r>
      <w:r w:rsidR="002473F5">
        <w:rPr>
          <w:lang w:val="hr-HR"/>
        </w:rPr>
        <w:t>t</w:t>
      </w:r>
      <w:r w:rsidRPr="001A1E52">
        <w:rPr>
          <w:lang w:val="hr-HR"/>
        </w:rPr>
        <w:t>eč</w:t>
      </w:r>
      <w:r w:rsidRPr="001A1E52">
        <w:rPr>
          <w:lang w:eastAsia="hr-HR"/>
        </w:rPr>
        <w:t>ajn</w:t>
      </w:r>
      <w:r w:rsidR="003C1D11">
        <w:rPr>
          <w:lang w:eastAsia="hr-HR"/>
        </w:rPr>
        <w:t>om</w:t>
      </w:r>
      <w:r w:rsidRPr="001A1E52">
        <w:rPr>
          <w:lang w:eastAsia="hr-HR"/>
        </w:rPr>
        <w:t xml:space="preserve"> upravitelj</w:t>
      </w:r>
      <w:r w:rsidR="003C1D11">
        <w:rPr>
          <w:lang w:eastAsia="hr-HR"/>
        </w:rPr>
        <w:t>u</w:t>
      </w:r>
    </w:p>
    <w:p w:rsidRDefault="00767115" w:rsidP="00767115" w:rsidR="00767115" w:rsidRPr="001A1E52">
      <w:pPr>
        <w:jc w:val="both"/>
        <w:rPr>
          <w:lang w:eastAsia="hr-HR"/>
        </w:rPr>
      </w:pPr>
    </w:p>
    <w:p w:rsidRDefault="00767115" w:rsidP="000B12FF" w:rsidR="00767115" w:rsidRPr="001A1E52">
      <w:pPr>
        <w:jc w:val="both"/>
        <w:rPr>
          <w:lang w:val="hr-HR"/>
        </w:rPr>
      </w:pPr>
      <w:r w:rsidRPr="001A1E52">
        <w:rPr>
          <w:lang w:eastAsia="hr-HR"/>
        </w:rPr>
        <w:t xml:space="preserve">U Rijeci, </w:t>
      </w:r>
      <w:r w:rsidR="007D6AB0">
        <w:rPr>
          <w:lang w:eastAsia="hr-HR"/>
        </w:rPr>
        <w:t>3</w:t>
      </w:r>
      <w:r w:rsidR="00EF41DB">
        <w:rPr>
          <w:rFonts w:eastAsia="MS Mincho"/>
        </w:rPr>
        <w:t>. svibnja 2</w:t>
      </w:r>
      <w:r w:rsidR="00EF41DB" w:rsidRPr="001A1E52">
        <w:rPr>
          <w:rFonts w:eastAsia="MS Mincho"/>
        </w:rPr>
        <w:t>01</w:t>
      </w:r>
      <w:r w:rsidR="00EF41DB">
        <w:rPr>
          <w:rFonts w:eastAsia="MS Mincho"/>
        </w:rPr>
        <w:t>6</w:t>
      </w:r>
      <w:r w:rsidR="00BA627B" w:rsidRPr="001A1E52">
        <w:rPr>
          <w:rFonts w:eastAsia="MS Mincho"/>
        </w:rPr>
        <w:t>.</w:t>
      </w:r>
      <w:r w:rsidRPr="001A1E52">
        <w:rPr>
          <w:lang w:eastAsia="hr-HR"/>
        </w:rPr>
        <w:t xml:space="preserve">                  sudac  </w:t>
      </w:r>
    </w:p>
    <w:sectPr w:rsidR="00767115" w:rsidRPr="001A1E52">
      <w:headerReference w:type="default" r:id="rId9"/>
      <w:pgSz w:code="9" w:h="16840" w:w="11907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297" w:rsidR="00891297">
      <w:r>
        <w:separator/>
      </w:r>
    </w:p>
  </w:endnote>
  <w:endnote w:id="0" w:type="continuationSeparator">
    <w:p w:rsidRDefault="00891297" w:rsidR="00891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297" w:rsidR="00891297">
      <w:r>
        <w:separator/>
      </w:r>
    </w:p>
  </w:footnote>
  <w:footnote w:id="0" w:type="continuationSeparator">
    <w:p w:rsidRDefault="00891297" w:rsidR="008912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6763" w:rsidP="00830492" w:rsidR="00CC6763">
    <w:pPr>
      <w:jc w:val="right"/>
      <w:rPr>
        <w:rFonts w:cs="Arial" w:eastAsia="MS Mincho" w:hAnsi="Arial" w:ascii="Arial"/>
      </w:rPr>
    </w:pPr>
  </w:p>
  <w:p w:rsidRDefault="00CC6763" w:rsidP="00CC6763" w:rsidR="00CC6763" w:rsidRPr="001A1E52">
    <w:pPr>
      <w:jc w:val="right"/>
    </w:pPr>
    <w:r w:rsidRPr="001A1E52">
      <w:t xml:space="preserve">Posl. br. </w:t>
    </w:r>
    <w:r w:rsidRPr="001A1E52">
      <w:rPr>
        <w:rFonts w:eastAsia="MS Mincho"/>
      </w:rPr>
      <w:t>7 St-</w:t>
    </w:r>
    <w:r w:rsidR="00EF41DB">
      <w:rPr>
        <w:rFonts w:eastAsia="MS Mincho"/>
      </w:rPr>
      <w:t>7</w:t>
    </w:r>
    <w:r w:rsidR="007D6AB0">
      <w:rPr>
        <w:rFonts w:eastAsia="MS Mincho"/>
      </w:rPr>
      <w:t>4</w:t>
    </w:r>
    <w:r w:rsidRPr="001A1E52">
      <w:rPr>
        <w:rFonts w:eastAsia="MS Mincho"/>
      </w:rPr>
      <w:t>/1</w:t>
    </w:r>
    <w:r w:rsidR="00EF41DB">
      <w:rPr>
        <w:rFonts w:eastAsia="MS Mincho"/>
      </w:rPr>
      <w:t>5</w:t>
    </w:r>
    <w:r w:rsidRPr="001A1E52">
      <w:rPr>
        <w:rFonts w:eastAsia="MS Mincho"/>
      </w:rPr>
      <w:t>-</w:t>
    </w:r>
    <w:r w:rsidR="007D6AB0">
      <w:rPr>
        <w:rFonts w:eastAsia="MS Mincho"/>
      </w:rPr>
      <w:t>262</w:t>
    </w:r>
  </w:p>
  <w:p w:rsidRDefault="00CC6763" w:rsidP="00830492" w:rsidR="00CC6763">
    <w:pPr>
      <w:jc w:val="right"/>
      <w:rPr>
        <w:rFonts w:cs="Arial" w:eastAsia="MS Mincho" w:hAnsi="Arial" w:ascii="Arial"/>
      </w:rPr>
    </w:pPr>
  </w:p>
  <w:p w:rsidRDefault="00CC6763" w:rsidR="00CC67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61F0"/>
    <w:rsid w:val="000029BD"/>
    <w:rsid w:val="00026918"/>
    <w:rsid w:val="00060650"/>
    <w:rsid w:val="000766DA"/>
    <w:rsid w:val="00084D1F"/>
    <w:rsid w:val="000B12FF"/>
    <w:rsid w:val="000B22D1"/>
    <w:rsid w:val="000C0226"/>
    <w:rsid w:val="000C0546"/>
    <w:rsid w:val="000C1C36"/>
    <w:rsid w:val="000F4064"/>
    <w:rsid w:val="001533AF"/>
    <w:rsid w:val="00157E81"/>
    <w:rsid w:val="00164E8F"/>
    <w:rsid w:val="001704CD"/>
    <w:rsid w:val="00171418"/>
    <w:rsid w:val="001A1E52"/>
    <w:rsid w:val="001A58F2"/>
    <w:rsid w:val="00227BCF"/>
    <w:rsid w:val="002473F5"/>
    <w:rsid w:val="00297526"/>
    <w:rsid w:val="002B54B0"/>
    <w:rsid w:val="002C5C5D"/>
    <w:rsid w:val="002D0104"/>
    <w:rsid w:val="00301090"/>
    <w:rsid w:val="0030259C"/>
    <w:rsid w:val="00305C53"/>
    <w:rsid w:val="00307647"/>
    <w:rsid w:val="00340A42"/>
    <w:rsid w:val="00347E3C"/>
    <w:rsid w:val="00356BD2"/>
    <w:rsid w:val="00371286"/>
    <w:rsid w:val="00374BC3"/>
    <w:rsid w:val="00383312"/>
    <w:rsid w:val="00386EA8"/>
    <w:rsid w:val="003A02E7"/>
    <w:rsid w:val="003C1D11"/>
    <w:rsid w:val="003F0E1B"/>
    <w:rsid w:val="00413095"/>
    <w:rsid w:val="0045126C"/>
    <w:rsid w:val="00485F7D"/>
    <w:rsid w:val="004C241C"/>
    <w:rsid w:val="004E462C"/>
    <w:rsid w:val="005267B4"/>
    <w:rsid w:val="00533C4D"/>
    <w:rsid w:val="00541071"/>
    <w:rsid w:val="0056493C"/>
    <w:rsid w:val="00593A31"/>
    <w:rsid w:val="005B62A4"/>
    <w:rsid w:val="005D62AE"/>
    <w:rsid w:val="005E1CE3"/>
    <w:rsid w:val="00631805"/>
    <w:rsid w:val="00663278"/>
    <w:rsid w:val="00690553"/>
    <w:rsid w:val="006A059D"/>
    <w:rsid w:val="006D4BFD"/>
    <w:rsid w:val="00743739"/>
    <w:rsid w:val="007611BF"/>
    <w:rsid w:val="00767115"/>
    <w:rsid w:val="007D6AB0"/>
    <w:rsid w:val="007E23D9"/>
    <w:rsid w:val="00830492"/>
    <w:rsid w:val="00836DA2"/>
    <w:rsid w:val="00864538"/>
    <w:rsid w:val="008740A5"/>
    <w:rsid w:val="00875385"/>
    <w:rsid w:val="00891297"/>
    <w:rsid w:val="00895945"/>
    <w:rsid w:val="008A38FA"/>
    <w:rsid w:val="008C7AC6"/>
    <w:rsid w:val="008E1BC0"/>
    <w:rsid w:val="0090172C"/>
    <w:rsid w:val="00903396"/>
    <w:rsid w:val="00903EA3"/>
    <w:rsid w:val="009200B1"/>
    <w:rsid w:val="009202A7"/>
    <w:rsid w:val="0096157F"/>
    <w:rsid w:val="009A1ECB"/>
    <w:rsid w:val="009A3D06"/>
    <w:rsid w:val="009F3D31"/>
    <w:rsid w:val="00A034F7"/>
    <w:rsid w:val="00A03609"/>
    <w:rsid w:val="00A2018A"/>
    <w:rsid w:val="00A40750"/>
    <w:rsid w:val="00A44CA1"/>
    <w:rsid w:val="00A461F0"/>
    <w:rsid w:val="00A62941"/>
    <w:rsid w:val="00AB2609"/>
    <w:rsid w:val="00AE634B"/>
    <w:rsid w:val="00B02923"/>
    <w:rsid w:val="00B4625D"/>
    <w:rsid w:val="00BA627B"/>
    <w:rsid w:val="00BB797E"/>
    <w:rsid w:val="00BC4BC2"/>
    <w:rsid w:val="00BE10BE"/>
    <w:rsid w:val="00C36F5E"/>
    <w:rsid w:val="00C552B6"/>
    <w:rsid w:val="00C813A8"/>
    <w:rsid w:val="00C95167"/>
    <w:rsid w:val="00C97A38"/>
    <w:rsid w:val="00CB6826"/>
    <w:rsid w:val="00CC6763"/>
    <w:rsid w:val="00CD0BD3"/>
    <w:rsid w:val="00CD50D2"/>
    <w:rsid w:val="00D81BBA"/>
    <w:rsid w:val="00DE244F"/>
    <w:rsid w:val="00DE7E00"/>
    <w:rsid w:val="00E56BBC"/>
    <w:rsid w:val="00E77B3D"/>
    <w:rsid w:val="00EA50EC"/>
    <w:rsid w:val="00EF41DB"/>
    <w:rsid w:val="00F06BAF"/>
    <w:rsid w:val="00F21520"/>
    <w:rsid w:val="00F230D9"/>
    <w:rsid w:val="00F262D4"/>
    <w:rsid w:val="00F33FD3"/>
    <w:rsid w:val="00F369D8"/>
    <w:rsid w:val="00FB369E"/>
    <w:rsid w:val="00FC1A55"/>
    <w:rsid w:val="00FD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Zaglavlje" w:type="paragraph">
    <w:name w:val="header"/>
    <w:basedOn w:val="Normal"/>
    <w:rsid w:val="008304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304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85F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5F7D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5F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5F7D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5F7D"/>
    <w:rPr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5F7D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5F7D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Zaglavlje" w:type="paragraph">
    <w:name w:val="header"/>
    <w:basedOn w:val="Normal"/>
    <w:rsid w:val="008304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304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85F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5F7D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5F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5F7D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5F7D"/>
    <w:rPr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5F7D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5F7D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1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1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96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211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983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199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489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08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38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467</properties:Words>
  <properties:Characters>2285</properties:Characters>
  <properties:Lines>77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2016-05-03T11:21:00Z</dcterms:created>
  <dc:creator>Liljana Ugrin</dc:creator>
  <cp:lastModifiedBy>Tanja Fidel</cp:lastModifiedBy>
  <cp:lastPrinted>2016-05-03T11:17:00Z</cp:lastPrinted>
  <dcterms:modified xmlns:xsi="http://www.w3.org/2001/XMLSchema-instance" xsi:type="dcterms:W3CDTF">2016-05-03T11:23:00Z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