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b845" w14:paraId="069b845" w:rsidRDefault="00011F2C" w:rsidP="008615FD" w:rsidR="00011F2C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663126" w:rsidP="008615FD" w:rsidR="00663126">
      <w:pPr>
        <w:rPr>
          <w:rStyle w:val="Naglaeno"/>
          <w:b w:val="false"/>
        </w:rPr>
      </w:pPr>
    </w:p>
    <w:p w:rsidRDefault="00663126" w:rsidP="008615FD" w:rsidR="00663126" w:rsidRPr="000E4205">
      <w:pPr>
        <w:rPr>
          <w:rStyle w:val="Naglaeno"/>
          <w:b w:val="false"/>
        </w:rPr>
      </w:pPr>
    </w:p>
    <w:p w:rsidRDefault="008615FD" w:rsidP="008615FD" w:rsidR="008615FD" w:rsidRPr="000E4205">
      <w:r w:rsidRPr="000E4205">
        <w:rPr>
          <w:rStyle w:val="Naglaeno"/>
        </w:rPr>
        <w:t xml:space="preserve">             </w:t>
      </w:r>
      <w:r w:rsidR="00574060" w:rsidRPr="000E420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E4205"/>
    <w:p w:rsidRDefault="008615FD" w:rsidP="008615FD" w:rsidR="008615FD" w:rsidRPr="000E4205">
      <w:pPr>
        <w:ind w:hanging="720" w:left="360"/>
        <w:rPr>
          <w:b/>
        </w:rPr>
      </w:pPr>
      <w:r w:rsidRPr="000E4205">
        <w:rPr>
          <w:b/>
        </w:rPr>
        <w:t xml:space="preserve">     </w:t>
      </w:r>
      <w:r w:rsidR="00A8162D" w:rsidRPr="000E4205">
        <w:rPr>
          <w:b/>
        </w:rPr>
        <w:t xml:space="preserve">   </w:t>
      </w:r>
      <w:r w:rsidRPr="000E4205">
        <w:rPr>
          <w:b/>
        </w:rPr>
        <w:t>REPUBLIKA HRVATSKA</w:t>
      </w:r>
    </w:p>
    <w:p w:rsidRDefault="008615FD" w:rsidP="00D61455" w:rsidR="00614EE3" w:rsidRPr="000E4205">
      <w:pPr>
        <w:ind w:hanging="720" w:left="360"/>
      </w:pPr>
      <w:r w:rsidRPr="000E4205">
        <w:t xml:space="preserve">     TRGOVAČKI SUD U OSIJEKU</w:t>
      </w:r>
    </w:p>
    <w:p w:rsidRDefault="00D27785" w:rsidP="008615FD" w:rsidR="00D27785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E85559" w:rsidP="00E85559" w:rsidR="00E85559">
      <w:pPr>
        <w:ind w:firstLine="708"/>
        <w:jc w:val="both"/>
      </w:pPr>
      <w:r>
        <w:t xml:space="preserve">Trgovački sud u Osijeku, po stečajnom sucu mr. sc. Borisu Vukoviću, u stečajnom postupku nad dužnikom </w:t>
      </w:r>
      <w:r w:rsidR="00774E86" w:rsidRPr="00774E86">
        <w:t>TEHNO-PRODUCT j.d.o.o. u stečaju</w:t>
      </w:r>
      <w:r w:rsidR="00774E86">
        <w:t>, Donji Miholjac, Vukovarska 10, MBS: 030158178, OIB: 85533096095</w:t>
      </w:r>
      <w:r>
        <w:t>, dana 7. lipnja 2018. godine</w:t>
      </w:r>
    </w:p>
    <w:p w:rsidRDefault="00DC749D" w:rsidP="00680244" w:rsidR="00DC749D" w:rsidRPr="000E4205">
      <w:pPr>
        <w:jc w:val="both"/>
      </w:pPr>
    </w:p>
    <w:p w:rsidRDefault="00D434BD" w:rsidP="009642D8" w:rsidR="00D434BD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 xml:space="preserve">u </w:t>
      </w:r>
      <w:r w:rsidR="008D2E5C">
        <w:t>Vinki Ivanković OIB: 75124619693 Vin</w:t>
      </w:r>
      <w:r w:rsidR="00537E84">
        <w:t>kovci, Sv. Antuna Padovanskog 5</w:t>
      </w:r>
      <w:r w:rsidR="008D2E5C">
        <w:t>A</w:t>
      </w:r>
      <w:r w:rsidR="004468A9">
        <w:t xml:space="preserve"> </w:t>
      </w:r>
      <w:r w:rsidRPr="000E4205">
        <w:t xml:space="preserve">određuje se jednokratna nagrada za poslove obavljene u prethodnom postupku u iznosu od </w:t>
      </w:r>
      <w:r w:rsidR="00106D65">
        <w:t>3.500,00</w:t>
      </w:r>
      <w:r w:rsidRPr="000E4205">
        <w:t xml:space="preserve">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9642D8" w:rsidP="00607601" w:rsidR="00607601">
      <w:pPr>
        <w:numPr>
          <w:ilvl w:val="0"/>
          <w:numId w:val="13"/>
        </w:numPr>
        <w:jc w:val="both"/>
      </w:pPr>
      <w:r w:rsidRPr="00077B55">
        <w:rPr>
          <w:lang w:eastAsia="x-none" w:val="x-none"/>
        </w:rPr>
        <w:t xml:space="preserve">Nalaže se </w:t>
      </w:r>
      <w:r w:rsidR="00077B55" w:rsidRPr="00077B55">
        <w:rPr>
          <w:lang w:eastAsia="x-none" w:val="x-none"/>
        </w:rPr>
        <w:t xml:space="preserve">računovodstvu ovoga suda da </w:t>
      </w:r>
      <w:r w:rsidR="00774E86">
        <w:rPr>
          <w:lang w:eastAsia="x-none" w:val="x-none"/>
        </w:rPr>
        <w:t xml:space="preserve">iz Fonda za namirenje troškova stečajnog postupka izvrši isplatu </w:t>
      </w:r>
      <w:r w:rsidR="00077B55" w:rsidRPr="00077B55">
        <w:rPr>
          <w:lang w:eastAsia="x-none" w:val="x-none"/>
        </w:rPr>
        <w:t>privremeno</w:t>
      </w:r>
      <w:r w:rsidR="00077B55">
        <w:rPr>
          <w:lang w:eastAsia="x-none"/>
        </w:rPr>
        <w:t>m</w:t>
      </w:r>
      <w:r w:rsidR="00077B55" w:rsidRPr="00077B55">
        <w:rPr>
          <w:lang w:eastAsia="x-none" w:val="x-none"/>
        </w:rPr>
        <w:t xml:space="preserve"> stečajno</w:t>
      </w:r>
      <w:r w:rsidR="00077B55">
        <w:rPr>
          <w:lang w:eastAsia="x-none"/>
        </w:rPr>
        <w:t>m</w:t>
      </w:r>
      <w:r w:rsidR="00607601">
        <w:rPr>
          <w:lang w:eastAsia="x-none"/>
        </w:rPr>
        <w:t xml:space="preserve"> </w:t>
      </w:r>
      <w:r w:rsidR="00077B55" w:rsidRPr="00077B55">
        <w:rPr>
          <w:lang w:eastAsia="x-none" w:val="x-none"/>
        </w:rPr>
        <w:t>upravitelj</w:t>
      </w:r>
      <w:r w:rsidR="00077B55">
        <w:rPr>
          <w:lang w:eastAsia="x-none"/>
        </w:rPr>
        <w:t>u</w:t>
      </w:r>
      <w:r w:rsidR="00077B55" w:rsidRPr="00077B55">
        <w:rPr>
          <w:lang w:eastAsia="x-none" w:val="x-none"/>
        </w:rPr>
        <w:t xml:space="preserve"> na </w:t>
      </w:r>
      <w:r w:rsidR="00077B55">
        <w:rPr>
          <w:lang w:eastAsia="x-none"/>
        </w:rPr>
        <w:t>njegov</w:t>
      </w:r>
      <w:r w:rsidR="00077B55" w:rsidRPr="00077B55">
        <w:rPr>
          <w:lang w:eastAsia="x-none" w:val="x-none"/>
        </w:rPr>
        <w:t xml:space="preserve"> žiro-račun </w:t>
      </w:r>
      <w:r w:rsidRPr="00077B55">
        <w:rPr>
          <w:lang w:eastAsia="x-none" w:val="x-none"/>
        </w:rPr>
        <w:t xml:space="preserve">broj </w:t>
      </w:r>
      <w:r w:rsidR="008D2E5C">
        <w:t>HR4325000093120429340</w:t>
      </w:r>
      <w:r w:rsidR="00077D58">
        <w:rPr>
          <w:lang w:eastAsia="x-none"/>
        </w:rPr>
        <w:t xml:space="preserve"> </w:t>
      </w:r>
      <w:r w:rsidR="00077B55">
        <w:rPr>
          <w:lang w:eastAsia="x-none" w:val="x-none"/>
        </w:rPr>
        <w:t>a pripadajuće poreze i doprino</w:t>
      </w:r>
      <w:r w:rsidR="00607601">
        <w:rPr>
          <w:lang w:eastAsia="x-none" w:val="x-none"/>
        </w:rPr>
        <w:t>se na odgovarajuće žiro-račune.</w:t>
      </w:r>
    </w:p>
    <w:p w:rsidRDefault="00607601" w:rsidP="00607601" w:rsidR="00607601">
      <w:pPr>
        <w:pStyle w:val="Odlomakpopisa"/>
      </w:pPr>
    </w:p>
    <w:p w:rsidRDefault="00607601" w:rsidP="00607601" w:rsidR="00607601" w:rsidRPr="00E2646A">
      <w:pPr>
        <w:numPr>
          <w:ilvl w:val="0"/>
          <w:numId w:val="13"/>
        </w:numPr>
        <w:jc w:val="both"/>
      </w:pPr>
      <w:r w:rsidRPr="00E2646A">
        <w:t xml:space="preserve">Privremenom stečajnom upravitelju </w:t>
      </w:r>
      <w:r w:rsidR="00E56E7F" w:rsidRPr="00E2646A">
        <w:t xml:space="preserve">Vinki Ivanković OIB: 75124619693 Vinkovci, Sv. Antuna Padovanskog 5 A </w:t>
      </w:r>
      <w:r w:rsidRPr="00E2646A">
        <w:t xml:space="preserve">određuje se naknada troškova učinjenih u prethodnom postupku u iznosu od </w:t>
      </w:r>
      <w:r w:rsidR="00146C2E">
        <w:t>2</w:t>
      </w:r>
      <w:r w:rsidR="00774E86">
        <w:t>81,10</w:t>
      </w:r>
      <w:r w:rsidR="009E1959" w:rsidRPr="00E2646A">
        <w:t xml:space="preserve"> kn neto </w:t>
      </w:r>
      <w:r w:rsidR="00E2646A">
        <w:rPr>
          <w:lang w:eastAsia="x-none" w:val="x-none"/>
        </w:rPr>
        <w:t>iz Fonda za namirenje troškova stečajnog postupka</w:t>
      </w:r>
      <w:r w:rsidR="00E2646A">
        <w:rPr>
          <w:lang w:eastAsia="x-none"/>
        </w:rPr>
        <w:t>.</w:t>
      </w:r>
    </w:p>
    <w:p w:rsidRDefault="00607601" w:rsidP="00607601" w:rsidR="00607601" w:rsidRPr="003539A1">
      <w:pPr>
        <w:jc w:val="both"/>
      </w:pPr>
    </w:p>
    <w:p w:rsidRDefault="009642D8" w:rsidP="00607601" w:rsidR="009642D8" w:rsidRPr="000E4205">
      <w:pPr>
        <w:numPr>
          <w:ilvl w:val="0"/>
          <w:numId w:val="13"/>
        </w:numPr>
        <w:jc w:val="both"/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A26D21">
      <w:pPr>
        <w:jc w:val="center"/>
        <w:rPr>
          <w:bCs/>
        </w:rPr>
      </w:pPr>
    </w:p>
    <w:p w:rsidRDefault="009642D8" w:rsidP="00FD34AE" w:rsidR="009642D8" w:rsidRPr="00A26D21">
      <w:pPr>
        <w:jc w:val="both"/>
      </w:pPr>
      <w:r w:rsidRPr="00A26D21">
        <w:rPr>
          <w:bCs/>
        </w:rPr>
        <w:tab/>
      </w:r>
      <w:r w:rsidRPr="00A26D21">
        <w:t xml:space="preserve">Rješenjem ovoga suda broj </w:t>
      </w:r>
      <w:r w:rsidR="002C000F" w:rsidRPr="00A26D21">
        <w:t>7 St-</w:t>
      </w:r>
      <w:r w:rsidR="00DE4F07">
        <w:t>625</w:t>
      </w:r>
      <w:r w:rsidR="00962B28" w:rsidRPr="00A26D21">
        <w:t>/1</w:t>
      </w:r>
      <w:r w:rsidR="00E2646A">
        <w:t>7</w:t>
      </w:r>
      <w:r w:rsidR="00962B28" w:rsidRPr="00A26D21">
        <w:t>-</w:t>
      </w:r>
      <w:r w:rsidR="00DE4F07">
        <w:t>13</w:t>
      </w:r>
      <w:r w:rsidRPr="00A26D21">
        <w:t xml:space="preserve"> od </w:t>
      </w:r>
      <w:r w:rsidR="00572472">
        <w:t>2</w:t>
      </w:r>
      <w:r w:rsidR="00E979E2">
        <w:t>9</w:t>
      </w:r>
      <w:r w:rsidR="00077D58" w:rsidRPr="00A26D21">
        <w:t>. siječnja 2018</w:t>
      </w:r>
      <w:r w:rsidR="002C000F" w:rsidRPr="00A26D21">
        <w:t>. godine</w:t>
      </w:r>
      <w:r w:rsidRPr="00A26D21">
        <w:t xml:space="preserve"> pokrenut je prethodni postupak nad dužnikom </w:t>
      </w:r>
      <w:r w:rsidR="00DE4F07">
        <w:t>TEHNO-PRODUCT j.d.o.o., Donji Miholjac, Vukovarska 10, MBS: 030158178, OIB: 85533096095</w:t>
      </w:r>
      <w:r w:rsidR="001D242F" w:rsidRPr="00A26D21">
        <w:t xml:space="preserve"> </w:t>
      </w:r>
      <w:r w:rsidRPr="00A26D21">
        <w:t>i imenovan</w:t>
      </w:r>
      <w:r w:rsidR="00D25B30">
        <w:t>a</w:t>
      </w:r>
      <w:r w:rsidRPr="00A26D21">
        <w:t xml:space="preserve"> je </w:t>
      </w:r>
      <w:r w:rsidR="00D25B30">
        <w:t>Vinka Ivanković OIB: 75124619693 Vin</w:t>
      </w:r>
      <w:r w:rsidR="001D242F">
        <w:t>kovci, Sv. Antuna Padovanskog 5</w:t>
      </w:r>
      <w:r w:rsidR="00D25B30">
        <w:t>A</w:t>
      </w:r>
      <w:r w:rsidR="00A26D21" w:rsidRPr="00A26D21">
        <w:t xml:space="preserve">, </w:t>
      </w:r>
      <w:r w:rsidRPr="00A26D21">
        <w:t>za privremen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stečajn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upravitelj</w:t>
      </w:r>
      <w:r w:rsidR="00F0123C" w:rsidRPr="00A26D21">
        <w:t>a</w:t>
      </w:r>
      <w:r w:rsidR="00C94EF3" w:rsidRPr="00A26D21">
        <w:t>, sa zadatkom da u roku 15 dana</w:t>
      </w:r>
      <w:r w:rsidR="00750581" w:rsidRPr="00A26D21">
        <w:t xml:space="preserve"> </w:t>
      </w:r>
      <w:r w:rsidRPr="00A26D21"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26D21">
        <w:t xml:space="preserve"> </w:t>
      </w:r>
    </w:p>
    <w:p w:rsidRDefault="009642D8" w:rsidP="00A26D21" w:rsidR="001338C5">
      <w:pPr>
        <w:pStyle w:val="Tijeloteksta"/>
        <w:ind w:firstLine="708"/>
        <w:rPr>
          <w:sz w:val="24"/>
        </w:rPr>
      </w:pPr>
      <w:r w:rsidRPr="00A26D21">
        <w:rPr>
          <w:sz w:val="24"/>
        </w:rPr>
        <w:lastRenderedPageBreak/>
        <w:t>Privremen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stečajn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upravitelj obavi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je sve potrebne radnje, te je sastavi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i dostavi</w:t>
      </w:r>
      <w:r w:rsidR="006348E9" w:rsidRPr="00A26D21">
        <w:rPr>
          <w:sz w:val="24"/>
        </w:rPr>
        <w:t>o</w:t>
      </w:r>
      <w:r w:rsidR="00064D26" w:rsidRPr="00A26D21">
        <w:rPr>
          <w:sz w:val="24"/>
        </w:rPr>
        <w:t xml:space="preserve"> </w:t>
      </w:r>
      <w:r w:rsidRPr="00A26D21">
        <w:rPr>
          <w:sz w:val="24"/>
        </w:rPr>
        <w:t>svoje pisano izvješće i sudjelova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A26D21" w:rsidRPr="00A26D21">
        <w:rPr>
          <w:sz w:val="24"/>
        </w:rPr>
        <w:t>postupka</w:t>
      </w:r>
      <w:r w:rsidR="001338C5" w:rsidRPr="00A26D21">
        <w:rPr>
          <w:sz w:val="24"/>
        </w:rPr>
        <w:t xml:space="preserve">, </w:t>
      </w:r>
      <w:r w:rsidR="001D242F" w:rsidRPr="008F0859">
        <w:rPr>
          <w:sz w:val="24"/>
        </w:rPr>
        <w:t xml:space="preserve">a dana </w:t>
      </w:r>
      <w:r w:rsidR="001D242F">
        <w:rPr>
          <w:sz w:val="24"/>
        </w:rPr>
        <w:t>17. travnja 2018</w:t>
      </w:r>
      <w:r w:rsidR="001D242F" w:rsidRPr="008F0859">
        <w:rPr>
          <w:sz w:val="24"/>
        </w:rPr>
        <w:t xml:space="preserve">. godine zaprimljen je </w:t>
      </w:r>
      <w:r w:rsidR="001D242F">
        <w:rPr>
          <w:sz w:val="24"/>
        </w:rPr>
        <w:t>podnesak privremenog stečajnog upravitelja</w:t>
      </w:r>
      <w:r w:rsidR="001D242F" w:rsidRPr="008F0859">
        <w:rPr>
          <w:sz w:val="24"/>
        </w:rPr>
        <w:t xml:space="preserve"> za određivanje nagrade</w:t>
      </w:r>
      <w:r w:rsidR="001D242F">
        <w:rPr>
          <w:sz w:val="24"/>
        </w:rPr>
        <w:t xml:space="preserve"> sa obračunatim troškovima </w:t>
      </w:r>
      <w:r w:rsidR="001338C5" w:rsidRPr="00A26D21">
        <w:rPr>
          <w:sz w:val="24"/>
        </w:rPr>
        <w:t>te je sud vodeći računa o složenosti poslova koje je obavi</w:t>
      </w:r>
      <w:r w:rsidR="00033873" w:rsidRPr="00A26D21">
        <w:rPr>
          <w:sz w:val="24"/>
        </w:rPr>
        <w:t>o</w:t>
      </w:r>
      <w:r w:rsidR="001338C5" w:rsidRPr="00A26D21">
        <w:rPr>
          <w:sz w:val="24"/>
        </w:rPr>
        <w:t xml:space="preserve"> privremen</w:t>
      </w:r>
      <w:r w:rsidR="00033873" w:rsidRPr="00A26D21">
        <w:rPr>
          <w:sz w:val="24"/>
        </w:rPr>
        <w:t>i</w:t>
      </w:r>
      <w:r w:rsidR="001338C5" w:rsidRPr="00A26D21">
        <w:rPr>
          <w:sz w:val="24"/>
        </w:rPr>
        <w:t xml:space="preserve"> stečajn</w:t>
      </w:r>
      <w:r w:rsidR="00033873" w:rsidRPr="00A26D21">
        <w:rPr>
          <w:sz w:val="24"/>
        </w:rPr>
        <w:t>i upravitelj</w:t>
      </w:r>
      <w:r w:rsidR="001338C5" w:rsidRPr="00A26D21">
        <w:rPr>
          <w:sz w:val="24"/>
        </w:rPr>
        <w:t xml:space="preserve">, odlučio kao u izreci temeljem čl. 119. st. 6. u vezi s čl. 94. </w:t>
      </w:r>
      <w:r w:rsidR="00A26D21" w:rsidRPr="00A26D21">
        <w:rPr>
          <w:sz w:val="24"/>
        </w:rPr>
        <w:t>Stečajnog zakona („Narodne novine“ broj 71/15 i 104/17; u daljnjem tekstu SZ)</w:t>
      </w:r>
      <w:r w:rsidR="001338C5" w:rsidRPr="00A26D21">
        <w:rPr>
          <w:sz w:val="24"/>
        </w:rPr>
        <w:t xml:space="preserve"> te čl. 2., čl. 4. i čl. 15. Uredbe o kriterijima i načinu obračuna i plaćanja nagrade stečajnim upraviteljima (NN 105/15).</w:t>
      </w:r>
    </w:p>
    <w:p w:rsidRDefault="004A5B7C" w:rsidP="00A26D21" w:rsidR="004A5B7C">
      <w:pPr>
        <w:pStyle w:val="Tijeloteksta"/>
        <w:ind w:firstLine="708"/>
        <w:rPr>
          <w:sz w:val="24"/>
        </w:rPr>
      </w:pPr>
    </w:p>
    <w:p w:rsidRDefault="004A5B7C" w:rsidP="00E3271A" w:rsidR="00DE3631">
      <w:pPr>
        <w:ind w:firstLine="708"/>
        <w:jc w:val="both"/>
      </w:pPr>
      <w:r w:rsidRPr="00DE4F07">
        <w:t xml:space="preserve">Pri tome je privremenom stečajnom upravitelju priznato </w:t>
      </w:r>
      <w:r w:rsidR="00146C2E">
        <w:t>2</w:t>
      </w:r>
      <w:r w:rsidR="00DE4F07">
        <w:t>81,10</w:t>
      </w:r>
      <w:r w:rsidR="00E979E2" w:rsidRPr="00DE4F07">
        <w:t xml:space="preserve"> </w:t>
      </w:r>
      <w:r w:rsidRPr="00DE4F07">
        <w:t>kn naknade troškova</w:t>
      </w:r>
      <w:r>
        <w:t xml:space="preserve"> na </w:t>
      </w:r>
      <w:r w:rsidRPr="0025267D">
        <w:t>temelju pisanoga, obrazloženoga i dokumentiranoga izvješća privremenog stečajnog</w:t>
      </w:r>
      <w:r w:rsidR="006949A4">
        <w:t xml:space="preserve"> </w:t>
      </w:r>
      <w:r>
        <w:t xml:space="preserve"> upravitelja, pri čemu od navedenog iznosa </w:t>
      </w:r>
      <w:r w:rsidR="0025267D">
        <w:t>20,00</w:t>
      </w:r>
      <w:r>
        <w:t xml:space="preserve"> kn </w:t>
      </w:r>
      <w:r w:rsidR="00CB26DC">
        <w:t xml:space="preserve">čine </w:t>
      </w:r>
      <w:r>
        <w:t xml:space="preserve">troškovi </w:t>
      </w:r>
      <w:r w:rsidR="00DE3631">
        <w:t xml:space="preserve">pribave potvrde općinskog suda da dužnik nema imovine, 18,00 kn za Potvrdu autokluba o vozilima, </w:t>
      </w:r>
      <w:r w:rsidR="00793D4D">
        <w:t>43,10</w:t>
      </w:r>
      <w:r w:rsidR="00DE3631">
        <w:t xml:space="preserve"> kn poštarin</w:t>
      </w:r>
      <w:r w:rsidR="001F7444">
        <w:t>a</w:t>
      </w:r>
      <w:r w:rsidR="00DE3631">
        <w:t xml:space="preserve"> – slanje izvještaja </w:t>
      </w:r>
      <w:r w:rsidR="001F7444">
        <w:t>25,60</w:t>
      </w:r>
      <w:r w:rsidR="00DE3631">
        <w:t xml:space="preserve"> kn + (5 potvrda </w:t>
      </w:r>
      <w:r w:rsidR="00176088">
        <w:t xml:space="preserve">x </w:t>
      </w:r>
      <w:r w:rsidR="00DE3631">
        <w:t xml:space="preserve">3,50 kn poštanske marke po koverti </w:t>
      </w:r>
      <w:r w:rsidR="00365ABC">
        <w:t>=</w:t>
      </w:r>
      <w:r w:rsidR="00DE3631">
        <w:t>17,50 kn)</w:t>
      </w:r>
      <w:r w:rsidR="00E3271A" w:rsidRPr="00E3271A">
        <w:t xml:space="preserve"> </w:t>
      </w:r>
      <w:r w:rsidR="00E3271A">
        <w:t xml:space="preserve">i putni trošak dolaska na ročište 100 km x 2,00 kn = 200,00 kn). </w:t>
      </w:r>
    </w:p>
    <w:p w:rsidRDefault="004A5B7C" w:rsidP="009E1959" w:rsidR="004A5B7C">
      <w:pPr>
        <w:jc w:val="both"/>
      </w:pPr>
    </w:p>
    <w:p w:rsidRDefault="004A5B7C" w:rsidP="00F37FD9" w:rsidR="004A5B7C">
      <w:pPr>
        <w:jc w:val="center"/>
        <w:rPr>
          <w:bCs/>
        </w:rPr>
      </w:pPr>
    </w:p>
    <w:p w:rsidRDefault="009B4A86" w:rsidP="00F37FD9" w:rsidR="009B4A86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6949A4">
        <w:rPr>
          <w:bCs/>
        </w:rPr>
        <w:t>7. lipnja</w:t>
      </w:r>
      <w:r w:rsidR="00A26D21">
        <w:rPr>
          <w:bCs/>
        </w:rPr>
        <w:t xml:space="preserve"> 2018</w:t>
      </w:r>
      <w:r w:rsidRPr="000E4205">
        <w:rPr>
          <w:bCs/>
        </w:rPr>
        <w:t xml:space="preserve">.                </w:t>
      </w:r>
    </w:p>
    <w:p w:rsidRDefault="009E1959" w:rsidP="00F37FD9" w:rsidR="009E1959" w:rsidRPr="000E4205">
      <w:pPr>
        <w:jc w:val="center"/>
        <w:rPr>
          <w:bCs/>
        </w:rPr>
      </w:pP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</w:p>
    <w:p w:rsidRDefault="001A3183" w:rsidP="00FE3F69" w:rsidR="001A3183" w:rsidRPr="000E4205">
      <w:pPr>
        <w:ind w:left="5580"/>
        <w:jc w:val="center"/>
      </w:pPr>
    </w:p>
    <w:p w:rsidRDefault="00B47E69" w:rsidP="00FE3F69" w:rsidR="00B47E69" w:rsidRPr="000E4205">
      <w:pPr>
        <w:ind w:left="5580"/>
        <w:jc w:val="center"/>
      </w:pPr>
    </w:p>
    <w:p w:rsidRDefault="00E40682" w:rsidP="00FE3F69" w:rsidR="00E40682" w:rsidRPr="000E4205">
      <w:pPr>
        <w:ind w:left="5580"/>
        <w:jc w:val="center"/>
      </w:pPr>
    </w:p>
    <w:p w:rsidRDefault="00482511" w:rsidP="00E91C27" w:rsidR="00482511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E4205">
      <w:pPr>
        <w:pStyle w:val="Tijeloteksta"/>
        <w:rPr>
          <w:sz w:val="24"/>
        </w:rPr>
      </w:pP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8C79A9" w:rsidRPr="0049759E">
      <w:pPr>
        <w:jc w:val="both"/>
        <w:rPr>
          <w:sz w:val="22"/>
          <w:szCs w:val="22"/>
        </w:rPr>
      </w:pPr>
      <w:r w:rsidRPr="000E4205">
        <w:t>1.</w:t>
      </w:r>
      <w:r w:rsidRPr="000E4205">
        <w:tab/>
      </w:r>
      <w:r w:rsidR="008C79A9" w:rsidRPr="0049759E">
        <w:rPr>
          <w:sz w:val="22"/>
          <w:szCs w:val="22"/>
        </w:rPr>
        <w:t>privremen</w:t>
      </w:r>
      <w:r w:rsidR="00483089" w:rsidRPr="0049759E">
        <w:rPr>
          <w:sz w:val="22"/>
          <w:szCs w:val="22"/>
        </w:rPr>
        <w:t>i</w:t>
      </w:r>
      <w:r w:rsidR="008C79A9" w:rsidRPr="0049759E">
        <w:rPr>
          <w:sz w:val="22"/>
          <w:szCs w:val="22"/>
        </w:rPr>
        <w:t xml:space="preserve"> stečajn</w:t>
      </w:r>
      <w:r w:rsidR="00483089" w:rsidRPr="0049759E">
        <w:rPr>
          <w:sz w:val="22"/>
          <w:szCs w:val="22"/>
        </w:rPr>
        <w:t>i</w:t>
      </w:r>
      <w:r w:rsidR="008C79A9" w:rsidRPr="0049759E">
        <w:rPr>
          <w:sz w:val="22"/>
          <w:szCs w:val="22"/>
        </w:rPr>
        <w:t xml:space="preserve"> upravitelj </w:t>
      </w:r>
      <w:r w:rsidR="0049759E" w:rsidRPr="0049759E">
        <w:rPr>
          <w:sz w:val="22"/>
          <w:szCs w:val="22"/>
        </w:rPr>
        <w:t>Vinka Ivanković, Vinkovci, Sv. Antuna Padovanskog 5 A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B670C0" w:rsidP="008C79A9" w:rsidR="00B670C0" w:rsidRPr="000E4205">
      <w:pPr>
        <w:jc w:val="both"/>
      </w:pPr>
      <w:r w:rsidRPr="000E4205">
        <w:t xml:space="preserve">4.    </w:t>
      </w:r>
      <w:r w:rsidRPr="000E4205">
        <w:tab/>
      </w:r>
      <w:r w:rsidR="00881911">
        <w:t>kal. 1</w:t>
      </w:r>
      <w:r w:rsidR="00D019B8">
        <w:t>3</w:t>
      </w:r>
      <w:r w:rsidR="00881911">
        <w:t>.08</w:t>
      </w:r>
      <w:r w:rsidR="00880776">
        <w:t>.2018.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1BE" w:rsidR="006671BE">
      <w:r>
        <w:separator/>
      </w:r>
    </w:p>
  </w:endnote>
  <w:endnote w:id="0" w:type="continuationSeparator">
    <w:p w:rsidRDefault="006671BE" w:rsidR="00667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1BE" w:rsidR="006671BE">
      <w:r>
        <w:separator/>
      </w:r>
    </w:p>
  </w:footnote>
  <w:footnote w:id="0" w:type="continuationSeparator">
    <w:p w:rsidRDefault="006671BE" w:rsidR="006671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61B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280D49" w:rsidR="00280D4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280D49">
      <w:t>7 St-625/17-32</w:t>
    </w:r>
  </w:p>
  <w:p w:rsidRDefault="00F5482B" w:rsidP="00F5482B" w:rsidR="00F5482B">
    <w:pPr>
      <w:jc w:val="right"/>
    </w:pPr>
  </w:p>
  <w:p w:rsidRDefault="00BF3E59" w:rsidP="00FD34AE" w:rsidR="00BF3E59"/>
  <w:p w:rsidRDefault="00E979E2" w:rsidP="00FD34AE" w:rsidR="00E979E2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80244" w:rsidR="006802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0244">
      <w:t>7 St-</w:t>
    </w:r>
    <w:r w:rsidR="00280D49">
      <w:t>625</w:t>
    </w:r>
    <w:r w:rsidR="001152DA">
      <w:t>/</w:t>
    </w:r>
    <w:r w:rsidR="00B042DC">
      <w:t>17-</w:t>
    </w:r>
    <w:r w:rsidR="00280D49">
      <w:t>32</w:t>
    </w:r>
  </w:p>
  <w:p w:rsidRDefault="00BF3E59" w:rsidP="002A7A88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B55"/>
    <w:rsid w:val="00077D58"/>
    <w:rsid w:val="00080CCB"/>
    <w:rsid w:val="00082BE6"/>
    <w:rsid w:val="0008385F"/>
    <w:rsid w:val="00083D2D"/>
    <w:rsid w:val="00085A25"/>
    <w:rsid w:val="000900DB"/>
    <w:rsid w:val="00090149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06D65"/>
    <w:rsid w:val="00110D41"/>
    <w:rsid w:val="00113ADF"/>
    <w:rsid w:val="00113C62"/>
    <w:rsid w:val="001152DA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37EC6"/>
    <w:rsid w:val="00141772"/>
    <w:rsid w:val="00144D3E"/>
    <w:rsid w:val="00146C2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6088"/>
    <w:rsid w:val="0017746A"/>
    <w:rsid w:val="0018135D"/>
    <w:rsid w:val="0018193E"/>
    <w:rsid w:val="00181C61"/>
    <w:rsid w:val="00183332"/>
    <w:rsid w:val="00183590"/>
    <w:rsid w:val="00183D0B"/>
    <w:rsid w:val="0018707D"/>
    <w:rsid w:val="001879BB"/>
    <w:rsid w:val="00190C74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8D0"/>
    <w:rsid w:val="001C1AEF"/>
    <w:rsid w:val="001C5920"/>
    <w:rsid w:val="001C612D"/>
    <w:rsid w:val="001C6991"/>
    <w:rsid w:val="001C7AF8"/>
    <w:rsid w:val="001D0270"/>
    <w:rsid w:val="001D1D56"/>
    <w:rsid w:val="001D242F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1F7444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67D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0D4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1B34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ABC"/>
    <w:rsid w:val="00365E87"/>
    <w:rsid w:val="00370026"/>
    <w:rsid w:val="00371081"/>
    <w:rsid w:val="00371C36"/>
    <w:rsid w:val="0037364F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C7"/>
    <w:rsid w:val="00404742"/>
    <w:rsid w:val="0040496C"/>
    <w:rsid w:val="00404CD2"/>
    <w:rsid w:val="00407D0A"/>
    <w:rsid w:val="00412468"/>
    <w:rsid w:val="004134BC"/>
    <w:rsid w:val="00415667"/>
    <w:rsid w:val="00415FD8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8A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59E"/>
    <w:rsid w:val="00497E7B"/>
    <w:rsid w:val="004A12FF"/>
    <w:rsid w:val="004A201E"/>
    <w:rsid w:val="004A34CD"/>
    <w:rsid w:val="004A38FA"/>
    <w:rsid w:val="004A5AB7"/>
    <w:rsid w:val="004A5B7C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1B9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37E84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2472"/>
    <w:rsid w:val="0057265C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51D9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7601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3126"/>
    <w:rsid w:val="006661E8"/>
    <w:rsid w:val="006671BE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0244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49A4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57DBC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E86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93D4D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776"/>
    <w:rsid w:val="00880DC7"/>
    <w:rsid w:val="00881463"/>
    <w:rsid w:val="008814C5"/>
    <w:rsid w:val="00881911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C69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2E5C"/>
    <w:rsid w:val="008D5F88"/>
    <w:rsid w:val="008E0AF0"/>
    <w:rsid w:val="008E175A"/>
    <w:rsid w:val="008E27E6"/>
    <w:rsid w:val="008E2B0E"/>
    <w:rsid w:val="008E2D4B"/>
    <w:rsid w:val="008E439F"/>
    <w:rsid w:val="008E6F1B"/>
    <w:rsid w:val="008F0859"/>
    <w:rsid w:val="008F0C1A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4D0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959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6662"/>
    <w:rsid w:val="00A26D21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6D95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AE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2DC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333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2B25"/>
    <w:rsid w:val="00BF3E59"/>
    <w:rsid w:val="00BF46FE"/>
    <w:rsid w:val="00BF532F"/>
    <w:rsid w:val="00BF557C"/>
    <w:rsid w:val="00BF6066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48E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26DC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9B8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5B30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3631"/>
    <w:rsid w:val="00DE4F07"/>
    <w:rsid w:val="00DE587F"/>
    <w:rsid w:val="00DE5F8A"/>
    <w:rsid w:val="00DE70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646A"/>
    <w:rsid w:val="00E27514"/>
    <w:rsid w:val="00E275EE"/>
    <w:rsid w:val="00E277EE"/>
    <w:rsid w:val="00E301C3"/>
    <w:rsid w:val="00E31315"/>
    <w:rsid w:val="00E3271A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6E7F"/>
    <w:rsid w:val="00E578FC"/>
    <w:rsid w:val="00E60962"/>
    <w:rsid w:val="00E6113A"/>
    <w:rsid w:val="00E61781"/>
    <w:rsid w:val="00E61F8A"/>
    <w:rsid w:val="00E625CB"/>
    <w:rsid w:val="00E62AF7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559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979E2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2B55"/>
    <w:rsid w:val="00FD3127"/>
    <w:rsid w:val="00FD34AE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0D4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1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061B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061B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1B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1B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0D4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1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061B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061B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1B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1B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4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9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25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3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2018.</izvorni_sadrzaj>
    <derivirana_varijabla naziv="DomainObject.Predmet.DatumRjesavanja_1">30.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TEHNO-PRODUCT jednostavno društvo s ograničenom odgovornošću za proizvodnju</izvorni_sadrzaj>
    <derivirana_varijabla naziv="DomainObject.Predmet.ProtustrankaFormated_1">  TEHNO-PRODUCT jednostavno društvo s ograničenom odgovornošću za proizvodnju</derivirana_varijabla>
  </DomainObject.Predmet.ProtustrankaFormated>
  <DomainObject.Predmet.ProtustrankaFormatedOIB>
    <izvorni_sadrzaj>  TEHNO-PRODUCT jednostavno društvo s ograničenom odgovornošću za proizvodnju, OIB 85533096095</izvorni_sadrzaj>
    <derivirana_varijabla naziv="DomainObject.Predmet.ProtustrankaFormatedOIB_1">  TEHNO-PRODUCT jednostavno društvo s ograničenom odgovornošću za proizvodnju, OIB 85533096095</derivirana_varijabla>
  </DomainObject.Predmet.ProtustrankaFormatedOIB>
  <DomainObject.Predmet.ProtustrankaFormatedWithAdress>
    <izvorni_sadrzaj> TEHNO-PRODUCT jednostavno društvo s ograničenom odgovornošću za proizvodnju, Vukovarska 10, 31540 Donji Miholjac</izvorni_sadrzaj>
    <derivirana_varijabla naziv="DomainObject.Predmet.ProtustrankaFormatedWithAdress_1"> TEHNO-PRODUCT jednostavno društvo s ograničenom odgovornošću za proizvodnju, Vukovarska 10, 31540 Donji Miholjac</derivirana_varijabla>
  </DomainObject.Predmet.ProtustrankaFormatedWithAdress>
  <DomainObject.Predmet.ProtustrankaFormatedWithAdressOIB>
    <izvorni_sadrzaj> TEHNO-PRODUCT jednostavno društvo s ograničenom odgovornošću za proizvodnju, OIB 85533096095, Vukovarska 10, 31540 Donji Miholjac</izvorni_sadrzaj>
    <derivirana_varijabla naziv="DomainObject.Predmet.ProtustrankaFormatedWithAdressOIB_1"> TEHNO-PRODUCT jednostavno društvo s ograničenom odgovornošću za proizvodnju, OIB 85533096095, Vukovarska 10, 31540 Donji Miholjac</derivirana_varijabla>
  </DomainObject.Predmet.ProtustrankaFormatedWithAdressOIB>
  <DomainObject.Predmet.ProtustrankaWithAdress>
    <izvorni_sadrzaj>TEHNO-PRODUCT jednostavno društvo s ograničenom odgovornošću za proizvodnju Vukovarska 10, 31540 Donji Miholjac</izvorni_sadrzaj>
    <derivirana_varijabla naziv="DomainObject.Predmet.ProtustrankaWithAdress_1">TEHNO-PRODUCT jednostavno društvo s ograničenom odgovornošću za proizvodnju Vukovarska 10, 31540 Donji Miholjac</derivirana_varijabla>
  </DomainObject.Predmet.ProtustrankaWithAdress>
  <DomainObject.Predmet.ProtustrankaWithAdressOIB>
    <izvorni_sadrzaj>TEHNO-PRODUCT jednostavno društvo s ograničenom odgovornošću za proizvodnju, OIB 85533096095, Vukovarska 10, 31540 Donji Miholjac</izvorni_sadrzaj>
    <derivirana_varijabla naziv="DomainObject.Predmet.ProtustrankaWithAdressOIB_1">TEHNO-PRODUCT jednostavno društvo s ograničenom odgovornošću za proizvodnju, OIB 85533096095, Vukovarska 10, 31540 Donji Miholjac</derivirana_varijabla>
  </DomainObject.Predmet.ProtustrankaWithAdressOIB>
  <DomainObject.Predmet.ProtustrankaNazivFormated>
    <izvorni_sadrzaj>TEHNO-PRODUCT jednostavno društvo s ograničenom odgovornošću za proizvodnju</izvorni_sadrzaj>
    <derivirana_varijabla naziv="DomainObject.Predmet.ProtustrankaNazivFormated_1">TEHNO-PRODUCT jednostavno društvo s ograničenom odgovornošću za proizvodnju</derivirana_varijabla>
  </DomainObject.Predmet.ProtustrankaNazivFormated>
  <DomainObject.Predmet.ProtustrankaNazivFormatedOIB>
    <izvorni_sadrzaj>TEHNO-PRODUCT jednostavno društvo s ograničenom odgovornošću za proizvodnju, OIB 85533096095</izvorni_sadrzaj>
    <derivirana_varijabla naziv="DomainObject.Predmet.ProtustrankaNazivFormatedOIB_1">TEHNO-PRODUCT jednostavno društvo s ograničenom odgovornošću za proizvodnju, OIB 85533096095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TEHNO-PRODUCT jednostavno društvo s ograničenom odgovornošću za proizvodnju</item>
    </izvorni_sadrzaj>
    <derivirana_varijabla naziv="DomainObject.Predmet.ProtuStrankaListFormated_1">
      <item>TEHNO-PRODUCT jednostavno društvo s ograničenom odgovornošću za proizvodnju</item>
    </derivirana_varijabla>
  </DomainObject.Predmet.ProtuStrankaListFormated>
  <DomainObject.Predmet.ProtuStrankaListFormatedOIB>
    <izvorni_sadrzaj>
      <item>TEHNO-PRODUCT jednostavno društvo s ograničenom odgovornošću za proizvodnju, OIB 85533096095</item>
    </izvorni_sadrzaj>
    <derivirana_varijabla naziv="DomainObject.Predmet.ProtuStrankaListFormatedOIB_1">
      <item>TEHNO-PRODUCT jednostavno društvo s ograničenom odgovornošću za proizvodnju, OIB 85533096095</item>
    </derivirana_varijabla>
  </DomainObject.Predmet.ProtuStrankaListFormatedOIB>
  <DomainObject.Predmet.ProtuStrankaListFormatedWithAdress>
    <izvorni_sadrzaj>
      <item>TEHNO-PRODUCT jednostavno društvo s ograničenom odgovornošću za proizvodnju, Vukovarska 10, 31540 Donji Miholjac</item>
    </izvorni_sadrzaj>
    <derivirana_varijabla naziv="DomainObject.Predmet.ProtuStrankaListFormatedWithAdress_1">
      <item>TEHNO-PRODUCT jednostavno društvo s ograničenom odgovornošću za proizvodnju, Vukovarska 10, 31540 Donji Miholjac</item>
    </derivirana_varijabla>
  </DomainObject.Predmet.ProtuStrankaListFormatedWithAdress>
  <DomainObject.Predmet.ProtuStrankaListFormatedWithAdressOIB>
    <izvorni_sadrzaj>
      <item>TEHNO-PRODUCT jednostavno društvo s ograničenom odgovornošću za proizvodnju, OIB 85533096095, Vukovarska 10, 31540 Donji Miholjac</item>
    </izvorni_sadrzaj>
    <derivirana_varijabla naziv="DomainObject.Predmet.ProtuStrankaListFormatedWithAdressOIB_1">
      <item>TEHNO-PRODUCT jednostavno društvo s ograničenom odgovornošću za proizvodnju, OIB 85533096095, Vukovarska 10, 31540 Donji Miholjac</item>
    </derivirana_varijabla>
  </DomainObject.Predmet.ProtuStrankaListFormatedWithAdressOIB>
  <DomainObject.Predmet.ProtuStrankaListNazivFormated>
    <izvorni_sadrzaj>
      <item>TEHNO-PRODUCT jednostavno društvo s ograničenom odgovornošću za proizvodnju</item>
    </izvorni_sadrzaj>
    <derivirana_varijabla naziv="DomainObject.Predmet.ProtuStrankaListNazivFormated_1">
      <item>TEHNO-PRODUCT jednostavno društvo s ograničenom odgovornošću za proizvodnju</item>
    </derivirana_varijabla>
  </DomainObject.Predmet.ProtuStrankaListNazivFormated>
  <DomainObject.Predmet.ProtuStrankaListNazivFormatedOIB>
    <izvorni_sadrzaj>
      <item>TEHNO-PRODUCT jednostavno društvo s ograničenom odgovornošću za proizvodnju, OIB 85533096095</item>
    </izvorni_sadrzaj>
    <derivirana_varijabla naziv="DomainObject.Predmet.ProtuStrankaListNazivFormatedOIB_1">
      <item>TEHNO-PRODUCT jednostavno društvo s ograničenom odgovornošću za proizvodnju, OIB 85533096095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TEHNO-PRODUCT jednostavno društvo s ograničenom odgovornošću za proizvodnju</izvorni_sadrzaj>
    <derivirana_varijabla naziv="DomainObject.Predmet.ProtustrankaIDrugi_1">TEHNO-PRODUCT jednostavno društvo s ograničenom odgovornošću za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TEHNO-PRODUCT jednostavno društvo s ograničenom odgovornošću za proizvodnju, OIB 85533096095, Vukovarska 10, 31540 Donji Miholjac</izvorni_sadrzaj>
    <derivirana_varijabla naziv="DomainObject.Predmet.ProtustrankaIDrugiAdressOIB_1">TEHNO-PRODUCT jednostavno društvo s ograničenom odgovornošću za proizvodnju, OIB 85533096095, Vukovarska 10,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2018.</izvorni_sadrzaj>
    <derivirana_varijabla naziv="DomainObject.Predmet.OdlukaRjesenje.DatumDonosenjaOdluke_1">30. travnja 2018.</derivirana_varijabla>
  </DomainObject.Predmet.OdlukaRjesenje.DatumDonosenjaOdluke>
  <DomainObject.Predmet.OdlukaRjesenje.DatumPravomocnosti>
    <izvorni_sadrzaj>18. svibnja 2018.</izvorni_sadrzaj>
    <derivirana_varijabla naziv="DomainObject.Predmet.OdlukaRjesenje.DatumPravomocnosti_1">18. svibnja 2018.</derivirana_varijabla>
  </DomainObject.Predmet.OdlukaRjesenje.DatumPravomocnosti>
  <DomainObject.Predmet.OdlukaRjesenje.Oznaka>
    <izvorni_sadrzaj>St-625/2017-24</izvorni_sadrzaj>
    <derivirana_varijabla naziv="DomainObject.Predmet.OdlukaRjesenje.Oznaka_1">St-625/2017-24</derivirana_varijabla>
  </DomainObject.Predmet.OdlukaRjesenje.Oznaka>
  <DomainObject.Predmet.SudioniciListNaziv>
    <izvorni_sadrzaj>
      <item>FINA RC OSIJEK</item>
      <item>TEHNO-PRODUCT jednostavno društvo s ograničenom odgovornošću za proizvodnju</item>
    </izvorni_sadrzaj>
    <derivirana_varijabla naziv="DomainObject.Predmet.SudioniciListNaziv_1">
      <item>FINA RC OSIJEK</item>
      <item>TEHNO-PRODUCT jednostavno društvo s ograničenom odgovornošću za proizvodnju</item>
    </derivirana_varijabla>
  </DomainObject.Predmet.SudioniciListNaziv>
  <DomainObject.Predmet.SudioniciListAdressOIB>
    <izvorni_sadrzaj>
      <item>FINA RC OSIJEK, OIB 85821130368</item>
      <item>TEHNO-PRODUCT jednostavno društvo s ograničenom odgovornošću za proizvodnju, OIB 85533096095, Vukovarska 10,31540 Donji Miholjac</item>
    </izvorni_sadrzaj>
    <derivirana_varijabla naziv="DomainObject.Predmet.SudioniciListAdressOIB_1">
      <item>FINA RC OSIJEK, OIB 85821130368</item>
      <item>TEHNO-PRODUCT jednostavno društvo s ograničenom odgovornošću za proizvodnju, OIB 85533096095, Vukovarska 10,31540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85533096095</item>
    </izvorni_sadrzaj>
    <derivirana_varijabla naziv="DomainObject.Predmet.SudioniciListNazivOIB_1">
      <item>, OIB 85821130368</item>
      <item>, OIB 85533096095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63CAE-FC10-46B6-8D55-155077370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548</properties:Words>
  <properties:Characters>3058</properties:Characters>
  <properties:Lines>152</properties:Lines>
  <properties:Paragraphs>25</properties:Paragraphs>
  <properties:TotalTime>1011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2018-06-08T09:55:00Z</cp:lastPrinted>
  <dcterms:modified xmlns:xsi="http://www.w3.org/2001/XMLSchema-instance" xsi:type="dcterms:W3CDTF">2018-06-08T09:55:00Z</dcterms:modified>
  <cp:revision>601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(625-17 (-32) RJ nagrada i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