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0aed" w14:paraId="8c80ae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C22F1">
        <w:t>1628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0A2A">
        <w:t>24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C22F1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C22F1">
        <w:t xml:space="preserve">VRBANC PROJEKT j.d.o.o., Harmica, Ivana Perkovca 18, OIB </w:t>
      </w:r>
      <w:r w:rsidR="00FC22F1" w:rsidRPr="00FC22F1">
        <w:t>16685465559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C22F1">
        <w:t>51.976,80</w:t>
      </w:r>
      <w:r w:rsidR="00E01DD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0A2A">
        <w:t>24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B7303E">
        <w:t>,v.r.</w:t>
      </w:r>
      <w:r w:rsidR="00997C6E">
        <w:t xml:space="preserve"> </w:t>
      </w:r>
    </w:p>
    <w:p w:rsidRDefault="00B7303E" w:rsidP="007D25E4" w:rsidR="00B7303E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B7303E" w:rsidP="007D25E4" w:rsidR="00B7303E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0355F"/>
    <w:rsid w:val="00A71431"/>
    <w:rsid w:val="00A84C69"/>
    <w:rsid w:val="00AA07DD"/>
    <w:rsid w:val="00AC4528"/>
    <w:rsid w:val="00AD027A"/>
    <w:rsid w:val="00AD7FE7"/>
    <w:rsid w:val="00B7303E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0A2A"/>
    <w:rsid w:val="00D66226"/>
    <w:rsid w:val="00E01DD4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C22F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St-1628/2018</izvorni_sadrzaj>
    <derivirana_varijabla naziv="DomainObject.Predmet.OznakaBroj_1">St-1628/2018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VRBANC PROJEKT j.d.o.o. za građenje, trgovinu i usluge zastupanog po punomoćniku Josip Vrbanc</izvorni_sadrzaj>
    <derivirana_varijabla naziv="DomainObject.Predmet.ProtustrankaFormated_1">  VRBANC PROJEKT j.d.o.o. za građenje, trgovinu i usluge zastupanog po punomoćniku Josip Vrbanc</derivirana_varijabla>
  </DomainObject.Predmet.ProtustrankaFormated>
  <DomainObject.Predmet.ProtustrankaFormatedOIB>
    <izvorni_sadrzaj>  VRBANC PROJEKT j.d.o.o. za građenje, trgovinu i usluge, OIB 16685465559 zastupanog po punomoćniku Josip Vrbanc</izvorni_sadrzaj>
    <derivirana_varijabla naziv="DomainObject.Predmet.ProtustrankaFormatedOIB_1">  VRBANC PROJEKT j.d.o.o. za građenje, trgovinu i usluge, OIB 16685465559 zastupanog po punomoćniku Josip Vrbanc</derivirana_varijabla>
  </DomainObject.Predmet.ProtustrankaFormatedOIB>
  <DomainObject.Predmet.ProtustrankaFormatedWithAdress>
    <izvorni_sadrzaj> VRBANC PROJEKT j.d.o.o. za građenje, trgovinu i usluge, Ivana Perkovca 18, 10292 Harmica zastupanog po punomoćniku Josip Vrbanc</izvorni_sadrzaj>
    <derivirana_varijabla naziv="DomainObject.Predmet.ProtustrankaFormatedWithAdress_1"> VRBANC PROJEKT j.d.o.o. za građenje, trgovinu i usluge, Ivana Perkovca 18, 10292 Harmica zastupanog po punomoćniku Josip Vrbanc</derivirana_varijabla>
  </DomainObject.Predmet.ProtustrankaFormatedWithAdress>
  <DomainObject.Predmet.ProtustrankaFormatedWithAdressOIB>
    <izvorni_sadrzaj> VRBANC PROJEKT j.d.o.o. za građenje, trgovinu i usluge, OIB 16685465559, Ivana Perkovca 18, 10292 Harmica zastupanog po punomoćniku Josip Vrbanc</izvorni_sadrzaj>
    <derivirana_varijabla naziv="DomainObject.Predmet.ProtustrankaFormatedWithAdressOIB_1"> VRBANC PROJEKT j.d.o.o. za građenje, trgovinu i usluge, OIB 16685465559, Ivana Perkovca 18, 10292 Harmica zastupanog po punomoćniku Josip Vrbanc</derivirana_varijabla>
  </DomainObject.Predmet.ProtustrankaFormatedWithAdressOIB>
  <DomainObject.Predmet.ProtustrankaWithAdress>
    <izvorni_sadrzaj>VRBANC PROJEKT j.d.o.o. za građenje, trgovinu i usluge Ivana Perkovca 18, 10292 Harmica</izvorni_sadrzaj>
    <derivirana_varijabla naziv="DomainObject.Predmet.ProtustrankaWithAdress_1">VRBANC PROJEKT j.d.o.o. za građenje, trgovinu i usluge Ivana Perkovca 18, 10292 Harmica</derivirana_varijabla>
  </DomainObject.Predmet.ProtustrankaWithAdress>
  <DomainObject.Predmet.ProtustrankaWithAdressOIB>
    <izvorni_sadrzaj>VRBANC PROJEKT j.d.o.o. za građenje, trgovinu i usluge, OIB 16685465559, Ivana Perkovca 18, 10292 Harmica</izvorni_sadrzaj>
    <derivirana_varijabla naziv="DomainObject.Predmet.ProtustrankaWithAdressOIB_1">VRBANC PROJEKT j.d.o.o. za građenje, trgovinu i usluge, OIB 16685465559, Ivana Perkovca 18, 10292 Harmica</derivirana_varijabla>
  </DomainObject.Predmet.ProtustrankaWithAdressOIB>
  <DomainObject.Predmet.ProtustrankaNazivFormated>
    <izvorni_sadrzaj>VRBANC PROJEKT j.d.o.o. za građenje, trgovinu i usluge</izvorni_sadrzaj>
    <derivirana_varijabla naziv="DomainObject.Predmet.ProtustrankaNazivFormated_1">VRBANC PROJEKT j.d.o.o. za građenje, trgovinu i usluge</derivirana_varijabla>
  </DomainObject.Predmet.ProtustrankaNazivFormated>
  <DomainObject.Predmet.ProtustrankaNazivFormatedOIB>
    <izvorni_sadrzaj>VRBANC PROJEKT j.d.o.o. za građenje, trgovinu i usluge, OIB 16685465559</izvorni_sadrzaj>
    <derivirana_varijabla naziv="DomainObject.Predmet.ProtustrankaNazivFormatedOIB_1">VRBANC PROJEKT j.d.o.o. za građenje, trgovinu i usluge, OIB 16685465559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VRBANC PROJEKT j.d.o.o. za građenje, trgovinu i usluge zastupanog po punomoćniku Josip Vrbanc</item>
    </izvorni_sadrzaj>
    <derivirana_varijabla naziv="DomainObject.Predmet.ProtuStrankaListFormated_1">
      <item>VRBANC PROJEKT j.d.o.o. za građenje, trgovinu i usluge zastupanog po punomoćniku Josip Vrbanc</item>
    </derivirana_varijabla>
  </DomainObject.Predmet.ProtuStrankaListFormated>
  <DomainObject.Predmet.ProtuStrankaListFormatedOIB>
    <izvorni_sadrzaj>
      <item>VRBANC PROJEKT j.d.o.o. za građenje, trgovinu i usluge, OIB 16685465559 zastupanog po punomoćniku Josip Vrbanc</item>
    </izvorni_sadrzaj>
    <derivirana_varijabla naziv="DomainObject.Predmet.ProtuStrankaListFormatedOIB_1">
      <item>VRBANC PROJEKT j.d.o.o. za građenje, trgovinu i usluge, OIB 16685465559 zastupanog po punomoćniku Josip Vrbanc</item>
    </derivirana_varijabla>
  </DomainObject.Predmet.ProtuStrankaListFormatedOIB>
  <DomainObject.Predmet.ProtuStrankaListFormatedWithAdress>
    <izvorni_sadrzaj>
      <item>VRBANC PROJEKT j.d.o.o. za građenje, trgovinu i usluge, Ivana Perkovca 18, 10292 Harmica zastupanog po punomoćniku Josip Vrbanc</item>
    </izvorni_sadrzaj>
    <derivirana_varijabla naziv="DomainObject.Predmet.ProtuStrankaListFormatedWithAdress_1">
      <item>VRBANC PROJEKT j.d.o.o. za građenje, trgovinu i usluge, Ivana Perkovca 18, 10292 Harmica zastupanog po punomoćniku Josip Vrbanc</item>
    </derivirana_varijabla>
  </DomainObject.Predmet.ProtuStrankaListFormatedWithAdress>
  <DomainObject.Predmet.ProtuStrankaListFormatedWithAdressOIB>
    <izvorni_sadrzaj>
      <item>VRBANC PROJEKT j.d.o.o. za građenje, trgovinu i usluge, OIB 16685465559, Ivana Perkovca 18, 10292 Harmica zastupanog po punomoćniku Josip Vrbanc</item>
    </izvorni_sadrzaj>
    <derivirana_varijabla naziv="DomainObject.Predmet.ProtuStrankaListFormatedWithAdressOIB_1">
      <item>VRBANC PROJEKT j.d.o.o. za građenje, trgovinu i usluge, OIB 16685465559, Ivana Perkovca 18, 10292 Harmica zastupanog po punomoćniku Josip Vrbanc</item>
    </derivirana_varijabla>
  </DomainObject.Predmet.ProtuStrankaListFormatedWithAdressOIB>
  <DomainObject.Predmet.ProtuStrankaListNazivFormated>
    <izvorni_sadrzaj>
      <item>VRBANC PROJEKT j.d.o.o. za građenje, trgovinu i usluge</item>
    </izvorni_sadrzaj>
    <derivirana_varijabla naziv="DomainObject.Predmet.ProtuStrankaListNazivFormated_1">
      <item>VRBANC PROJEKT j.d.o.o. za građenje, trgovinu i usluge</item>
    </derivirana_varijabla>
  </DomainObject.Predmet.ProtuStrankaListNazivFormated>
  <DomainObject.Predmet.ProtuStrankaListNazivFormatedOIB>
    <izvorni_sadrzaj>
      <item>VRBANC PROJEKT j.d.o.o. za građenje, trgovinu i usluge, OIB 16685465559</item>
    </izvorni_sadrzaj>
    <derivirana_varijabla naziv="DomainObject.Predmet.ProtuStrankaListNazivFormatedOIB_1">
      <item>VRBANC PROJEKT j.d.o.o. za građenje, trgovinu i usluge, OIB 16685465559</item>
    </derivirana_varijabla>
  </DomainObject.Predmet.ProtuStrankaListNazivFormatedOIB>
  <DomainObject.Predmet.OstaliListFormated>
    <izvorni_sadrzaj>
      <item>Josip Vrbanc punomoćnik sudionika u postupku VRBANC PROJEKT j.d.o.o. za građenje, trgovinu i usluge</item>
    </izvorni_sadrzaj>
    <derivirana_varijabla naziv="DomainObject.Predmet.OstaliListFormated_1">
      <item>Josip Vrbanc punomoćnik sudionika u postupku VRBANC PROJEKT j.d.o.o. za građenje, trgovinu i usluge</item>
    </derivirana_varijabla>
  </DomainObject.Predmet.OstaliListFormated>
  <DomainObject.Predmet.OstaliListFormatedOIB>
    <izvorni_sadrzaj>
      <item>Josip Vrbanc, OIB 83387090587 punomoćnik sudionika u postupku VRBANC PROJEKT j.d.o.o. za građenje, trgovinu i usluge</item>
    </izvorni_sadrzaj>
    <derivirana_varijabla naziv="DomainObject.Predmet.OstaliListFormatedOIB_1">
      <item>Josip Vrbanc, OIB 83387090587 punomoćnik sudionika u postupku VRBANC PROJEKT j.d.o.o. za građenje, trgovinu i usluge</item>
    </derivirana_varijabla>
  </DomainObject.Predmet.OstaliListFormatedOIB>
  <DomainObject.Predmet.OstaliListFormatedWithAdress>
    <izvorni_sadrzaj>
      <item>Josip Vrbanc, Velika Horvatska 6, 49216 Velika Horvatska punomoćnik sudionika u postupku VRBANC PROJEKT j.d.o.o. za građenje, trgovinu i usluge</item>
    </izvorni_sadrzaj>
    <derivirana_varijabla naziv="DomainObject.Predmet.OstaliListFormatedWithAdress_1">
      <item>Josip Vrbanc, Velika Horvatska 6, 49216 Velika Horvatska punomoćnik sudionika u postupku VRBANC PROJEKT j.d.o.o. za građenje, trgovinu i usluge</item>
    </derivirana_varijabla>
  </DomainObject.Predmet.OstaliListFormatedWithAdress>
  <DomainObject.Predmet.OstaliListFormatedWithAdressOIB>
    <izvorni_sadrzaj>
      <item>Josip Vrbanc, OIB 83387090587, Velika Horvatska 6, 49216 Velika Horvatska punomoćnik sudionika u postupku VRBANC PROJEKT j.d.o.o. za građenje, trgovinu i usluge</item>
    </izvorni_sadrzaj>
    <derivirana_varijabla naziv="DomainObject.Predmet.OstaliListFormatedWithAdressOIB_1">
      <item>Josip Vrbanc, OIB 83387090587, Velika Horvatska 6, 49216 Velika Horvatska punomoćnik sudionika u postupku VRBANC PROJEKT j.d.o.o. za građenje, trgovinu i usluge</item>
    </derivirana_varijabla>
  </DomainObject.Predmet.OstaliListFormatedWithAdressOIB>
  <DomainObject.Predmet.OstaliListNazivFormated>
    <izvorni_sadrzaj>
      <item>Josip Vrbanc</item>
    </izvorni_sadrzaj>
    <derivirana_varijabla naziv="DomainObject.Predmet.OstaliListNazivFormated_1">
      <item>Josip Vrbanc</item>
    </derivirana_varijabla>
  </DomainObject.Predmet.OstaliListNazivFormated>
  <DomainObject.Predmet.OstaliListNazivFormatedOIB>
    <izvorni_sadrzaj>
      <item>Josip Vrbanc, OIB 83387090587</item>
    </izvorni_sadrzaj>
    <derivirana_varijabla naziv="DomainObject.Predmet.OstaliListNazivFormatedOIB_1">
      <item>Josip Vrbanc, OIB 83387090587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VRBANC PROJEKT j.d.o.o. za građenje, trgovinu i usluge</izvorni_sadrzaj>
    <derivirana_varijabla naziv="DomainObject.Predmet.ProtustrankaIDrugi_1">VRBANC PROJEKT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VRBANC PROJEKT j.d.o.o. za građenje, trgovinu i usluge, OIB 16685465559, Ivana Perkovca 18, 10292 Harmica</izvorni_sadrzaj>
    <derivirana_varijabla naziv="DomainObject.Predmet.ProtustrankaIDrugiAdressOIB_1">VRBANC PROJEKT j.d.o.o. za građenje, trgovinu i usluge, OIB 16685465559, Ivana Perkovca 18, 10292 Harmica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VRBANC PROJEKT j.d.o.o. za građenje, trgovinu i usluge</item>
      <item>Josip Vrbanc</item>
    </izvorni_sadrzaj>
    <derivirana_varijabla naziv="DomainObject.Predmet.SudioniciListNaziv_1">
      <item>FINA Regionalni centar Zagreb</item>
      <item>VRBANC PROJEKT j.d.o.o. za građenje, trgovinu i usluge</item>
      <item>Josip Vrbanc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VRBANC PROJEKT j.d.o.o. za građenje, trgovinu i usluge, OIB 16685465559, Ivana Perkovca 18,10292 Harmica</item>
      <item>Josip Vrbanc, OIB 83387090587, Velika Horvatska 6,49216 Velika Horvatska</item>
    </izvorni_sadrzaj>
    <derivirana_varijabla naziv="DomainObject.Predmet.SudioniciListAdressOIB_1">
      <item>FINA Regionalni centar Zagreb, OIB 85821130368, Trg svibanjskih žrtava 1995. br. 1,10000 Zagreb</item>
      <item>VRBANC PROJEKT j.d.o.o. za građenje, trgovinu i usluge, OIB 16685465559, Ivana Perkovca 18,10292 Harmica</item>
      <item>Josip Vrbanc, OIB 83387090587, Velika Horvatska 6,49216 Velika Horvatska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16685465559</item>
      <item>, OIB 83387090587</item>
    </izvorni_sadrzaj>
    <derivirana_varijabla naziv="DomainObject.Predmet.SudioniciListNazivOIB_1">
      <item>, OIB 85821130368</item>
      <item>, OIB 16685465559</item>
      <item>, OIB 83387090587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2018-07-24T09:21:00Z</dcterms:created>
  <dc:creator>ilukac</dc:creator>
  <cp:lastModifiedBy>Višnja Svečak</cp:lastModifiedBy>
  <cp:lastPrinted>2018-07-24T09:23:00Z</cp:lastPrinted>
  <dcterms:modified xmlns:xsi="http://www.w3.org/2001/XMLSchema-instance" xsi:type="dcterms:W3CDTF">2018-07-24T09:23:00Z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1628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