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b121" w14:paraId="dbab121"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w:t>
      </w:r>
      <w:r w:rsidR="00376FCB">
        <w:t xml:space="preserve">   </w:t>
      </w:r>
      <w:r w:rsidRPr="00FD10DE">
        <w:t xml:space="preserve">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w:t>
      </w:r>
      <w:r w:rsidR="00376FCB">
        <w:t xml:space="preserve">   </w:t>
      </w:r>
      <w:r w:rsidRPr="00FD10DE">
        <w:t xml:space="preserve">52000 PAZIN, </w:t>
      </w:r>
      <w:proofErr w:type="spellStart"/>
      <w:r w:rsidRPr="00FD10DE">
        <w:t>Dršćevka</w:t>
      </w:r>
      <w:proofErr w:type="spellEnd"/>
      <w:r w:rsidRPr="00FD10DE">
        <w:t xml:space="preserve"> 1 </w:t>
      </w:r>
      <w:r w:rsidRPr="00FD10DE">
        <w:tab/>
      </w:r>
      <w:r w:rsidRPr="00FD10DE">
        <w:tab/>
      </w:r>
      <w:r w:rsidRPr="00FD10DE">
        <w:tab/>
      </w:r>
      <w:r w:rsidRPr="00FD10DE">
        <w:tab/>
      </w:r>
      <w:r w:rsidRPr="00FD10DE">
        <w:tab/>
      </w:r>
    </w:p>
    <w:p w:rsidRDefault="001B2146" w:rsidP="001B2146" w:rsidR="001B2146" w:rsidRPr="00FD10DE">
      <w:pPr>
        <w:jc w:val="both"/>
      </w:pPr>
      <w:r w:rsidRPr="00FD10DE">
        <w:tab/>
      </w:r>
    </w:p>
    <w:p w:rsidRDefault="001B2146" w:rsidP="001B2146" w:rsidR="001B2146" w:rsidRPr="00FD10DE">
      <w:pPr>
        <w:jc w:val="both"/>
      </w:pPr>
    </w:p>
    <w:p w:rsidRDefault="00A831E2" w:rsidP="00376FCB" w:rsidR="001B2146">
      <w:pPr>
        <w:jc w:val="center"/>
      </w:pPr>
      <w:r>
        <w:t>P O Z I V</w:t>
      </w:r>
    </w:p>
    <w:p w:rsidRDefault="001131CB" w:rsidP="00376FCB" w:rsidR="00A831E2">
      <w:pPr>
        <w:jc w:val="center"/>
      </w:pPr>
      <w:r>
        <w:t>na ročište za glasovanje o 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planu restrukturiranja </w:t>
      </w:r>
      <w:r w:rsidR="00A831E2">
        <w:t xml:space="preserve">dužnika </w:t>
      </w:r>
      <w:r w:rsidR="00675EF3" w:rsidRPr="00675EF3">
        <w:t xml:space="preserve">DOMUS AUREA ISTRA d.o.o. </w:t>
      </w:r>
      <w:proofErr w:type="spellStart"/>
      <w:r w:rsidR="00675EF3" w:rsidRPr="00675EF3">
        <w:t>Vodnjan</w:t>
      </w:r>
      <w:proofErr w:type="spellEnd"/>
      <w:r w:rsidR="00675EF3" w:rsidRPr="00675EF3">
        <w:t>, Trg javne vage 8, OIB 93101089495</w:t>
      </w:r>
      <w:r w:rsidR="007B37F0">
        <w:t xml:space="preserve">, </w:t>
      </w:r>
      <w:r w:rsidR="001131CB">
        <w:t xml:space="preserve">održati će se </w:t>
      </w:r>
      <w:r w:rsidR="00675EF3">
        <w:rPr>
          <w:u w:val="single"/>
        </w:rPr>
        <w:t>25</w:t>
      </w:r>
      <w:r w:rsidRPr="00AB798A">
        <w:rPr>
          <w:u w:val="single"/>
        </w:rPr>
        <w:t xml:space="preserve">. </w:t>
      </w:r>
      <w:r w:rsidR="00675EF3">
        <w:rPr>
          <w:u w:val="single"/>
        </w:rPr>
        <w:t>svib</w:t>
      </w:r>
      <w:r w:rsidR="00F27900" w:rsidRPr="00AB798A">
        <w:rPr>
          <w:u w:val="single"/>
        </w:rPr>
        <w:t>nja</w:t>
      </w:r>
      <w:r w:rsidR="00740FA4" w:rsidRPr="00AB798A">
        <w:rPr>
          <w:u w:val="single"/>
        </w:rPr>
        <w:t xml:space="preserve"> </w:t>
      </w:r>
      <w:r w:rsidR="007B37F0" w:rsidRPr="00AB798A">
        <w:rPr>
          <w:u w:val="single"/>
        </w:rPr>
        <w:t>201</w:t>
      </w:r>
      <w:r w:rsidR="00AB798A" w:rsidRPr="00AB798A">
        <w:rPr>
          <w:u w:val="single"/>
        </w:rPr>
        <w:t>8</w:t>
      </w:r>
      <w:r w:rsidR="007B37F0" w:rsidRPr="00AB798A">
        <w:rPr>
          <w:u w:val="single"/>
        </w:rPr>
        <w:t xml:space="preserve">. </w:t>
      </w:r>
      <w:r w:rsidRPr="00AB798A">
        <w:rPr>
          <w:u w:val="single"/>
        </w:rPr>
        <w:t xml:space="preserve">u </w:t>
      </w:r>
      <w:r w:rsidR="00675EF3">
        <w:rPr>
          <w:u w:val="single"/>
        </w:rPr>
        <w:t>9</w:t>
      </w:r>
      <w:r w:rsidR="006F723B" w:rsidRPr="00AB798A">
        <w:rPr>
          <w:u w:val="single"/>
        </w:rPr>
        <w:t>:</w:t>
      </w:r>
      <w:r w:rsidR="00F27900" w:rsidRPr="00AB798A">
        <w:rPr>
          <w:u w:val="single"/>
        </w:rPr>
        <w:t>3</w:t>
      </w:r>
      <w:r w:rsidRPr="00AB798A">
        <w:rPr>
          <w:u w:val="single"/>
        </w:rPr>
        <w:t>0 sati</w:t>
      </w:r>
      <w:r>
        <w:t xml:space="preserve">, u Trgovačkom sudu u Pazinu, </w:t>
      </w:r>
      <w:proofErr w:type="spellStart"/>
      <w:r>
        <w:t>Dršćevka</w:t>
      </w:r>
      <w:proofErr w:type="spellEnd"/>
      <w:r>
        <w:t xml:space="preserve">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w:t>
      </w:r>
      <w:r w:rsidR="00AB798A">
        <w:t>sastaviti će se na zapisniku, prije glasovanja</w:t>
      </w:r>
      <w:r w:rsidR="00AB798A" w:rsidRPr="00AB798A">
        <w:t xml:space="preserve"> o planu restrukturiranja</w:t>
      </w:r>
      <w:r w:rsidR="001B2146">
        <w:t>.</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center"/>
      </w:pPr>
      <w:r w:rsidRPr="00FD10DE">
        <w:t xml:space="preserve">U Pazinu, </w:t>
      </w:r>
      <w:r w:rsidR="00675EF3">
        <w:t>2</w:t>
      </w:r>
      <w:r w:rsidRPr="00FD10DE">
        <w:t xml:space="preserve">. </w:t>
      </w:r>
      <w:r w:rsidR="00AB798A">
        <w:t>s</w:t>
      </w:r>
      <w:r w:rsidR="00675EF3">
        <w:t>vib</w:t>
      </w:r>
      <w:r w:rsidR="00AB798A">
        <w:t>nja</w:t>
      </w:r>
      <w:r w:rsidR="001131CB">
        <w:t xml:space="preserve"> </w:t>
      </w:r>
      <w:r w:rsidRPr="00FD10DE">
        <w:t>201</w:t>
      </w:r>
      <w:r w:rsidR="00AB798A">
        <w:t>8</w:t>
      </w:r>
      <w:r w:rsidRPr="00FD10DE">
        <w:t>.</w:t>
      </w:r>
    </w:p>
    <w:p w:rsidRDefault="001B2146" w:rsidP="001B2146" w:rsidR="001B2146" w:rsidRPr="00FD10DE">
      <w:pPr>
        <w:jc w:val="center"/>
      </w:pPr>
      <w:r w:rsidRPr="00FD10DE">
        <w:t xml:space="preserve"> </w:t>
      </w: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r w:rsidR="00AA087D">
        <w:t>, v.r.</w:t>
      </w:r>
    </w:p>
    <w:p w:rsidRDefault="001B2146" w:rsidP="001B2146" w:rsidR="001B2146" w:rsidRPr="00FD10DE">
      <w:pPr>
        <w:jc w:val="center"/>
      </w:pPr>
    </w:p>
    <w:p w:rsidRDefault="00AB798A" w:rsidP="001B2146" w:rsidR="00AB798A"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p w:rsidRDefault="00675EF3" w:rsidP="001131CB" w:rsidR="00675EF3">
      <w:pPr>
        <w:jc w:val="both"/>
      </w:pPr>
      <w:r>
        <w:t xml:space="preserve">- dužniku po pun. </w:t>
      </w:r>
      <w:proofErr w:type="spellStart"/>
      <w:r>
        <w:t>Bariši</w:t>
      </w:r>
      <w:proofErr w:type="spellEnd"/>
      <w:r>
        <w:t xml:space="preserve"> </w:t>
      </w:r>
      <w:proofErr w:type="spellStart"/>
      <w:r>
        <w:t>Pavićiću</w:t>
      </w:r>
      <w:proofErr w:type="spellEnd"/>
      <w:r>
        <w:t xml:space="preserve">, </w:t>
      </w:r>
      <w:proofErr w:type="spellStart"/>
      <w:r>
        <w:t>odvj</w:t>
      </w:r>
      <w:proofErr w:type="spellEnd"/>
      <w:r>
        <w:t>. u Zagrebu</w:t>
      </w:r>
    </w:p>
    <w:p w:rsidRDefault="00675EF3" w:rsidP="001131CB" w:rsidR="00675EF3">
      <w:pPr>
        <w:jc w:val="both"/>
      </w:pPr>
      <w:r>
        <w:t>-</w:t>
      </w:r>
      <w:r w:rsidRPr="00675EF3">
        <w:t xml:space="preserve"> povjerenik</w:t>
      </w:r>
      <w:r>
        <w:t>u Ani</w:t>
      </w:r>
      <w:r w:rsidRPr="00675EF3">
        <w:t xml:space="preserve"> Glavan Dukić iz Rijeke, </w:t>
      </w:r>
      <w:proofErr w:type="spellStart"/>
      <w:r w:rsidRPr="00675EF3">
        <w:t>Agatićeva</w:t>
      </w:r>
      <w:proofErr w:type="spellEnd"/>
      <w:r w:rsidRPr="00675EF3">
        <w:t xml:space="preserve"> 6/II</w:t>
      </w:r>
    </w:p>
    <w:sectPr w:rsidSect="00376FCB" w:rsidR="00675EF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939" w:rsidR="00681939">
      <w:r>
        <w:separator/>
      </w:r>
    </w:p>
  </w:endnote>
  <w:endnote w:id="0" w:type="continuationSeparator">
    <w:p w:rsidRDefault="00681939" w:rsidR="006819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939" w:rsidR="00681939">
      <w:r>
        <w:separator/>
      </w:r>
    </w:p>
  </w:footnote>
  <w:footnote w:id="0" w:type="continuationSeparator">
    <w:p w:rsidRDefault="00681939" w:rsidR="006819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AA087D"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10 St-</w:t>
    </w:r>
    <w:r w:rsidR="00675EF3">
      <w:t>620</w:t>
    </w:r>
    <w:r>
      <w:t>/</w:t>
    </w:r>
    <w:r w:rsidR="00AB798A">
      <w:t>2017-2</w:t>
    </w:r>
    <w:r w:rsidR="00675EF3">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1131CB"/>
    <w:rsid w:val="001B2146"/>
    <w:rsid w:val="002921CD"/>
    <w:rsid w:val="00376FCB"/>
    <w:rsid w:val="003E706F"/>
    <w:rsid w:val="004926D0"/>
    <w:rsid w:val="00675EF3"/>
    <w:rsid w:val="00681939"/>
    <w:rsid w:val="006F723B"/>
    <w:rsid w:val="00715A64"/>
    <w:rsid w:val="00740FA4"/>
    <w:rsid w:val="007A4CA0"/>
    <w:rsid w:val="007B37F0"/>
    <w:rsid w:val="008F3C6F"/>
    <w:rsid w:val="00970816"/>
    <w:rsid w:val="00A831E2"/>
    <w:rsid w:val="00A90FA3"/>
    <w:rsid w:val="00AA087D"/>
    <w:rsid w:val="00AB798A"/>
    <w:rsid w:val="00B1437C"/>
    <w:rsid w:val="00BE64B5"/>
    <w:rsid w:val="00C47489"/>
    <w:rsid w:val="00CD3681"/>
    <w:rsid w:val="00F27900"/>
    <w:rsid w:val="00FF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AA087D"/>
    <w:rPr>
      <w:color w:val="808080"/>
      <w:bdr w:space="0" w:sz="0" w:color="auto" w:val="none"/>
      <w:shd w:fill="auto" w:color="auto" w:val="clear"/>
    </w:rPr>
  </w:style>
  <w:style w:customStyle="true" w:styleId="eSPISCCParagraphDefaultFont" w:type="character">
    <w:name w:val="eSPIS_CC_Paragraph Default Font"/>
    <w:basedOn w:val="Zadanifontodlomka"/>
    <w:rsid w:val="00AA0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87D"/>
    <w:rPr>
      <w:bdr w:space="0" w:sz="0" w:color="auto" w:val="none"/>
      <w:shd w:fill="FFFFCC" w:color="auto" w:val="clear"/>
      <w:lang w:val="hr-HR"/>
    </w:rPr>
  </w:style>
  <w:style w:customStyle="true" w:styleId="PozadinaSvijetloCrvena" w:type="character">
    <w:name w:val="Pozadina_SvijetloCrvena"/>
    <w:basedOn w:val="eSPISCCParagraphDefaultFont"/>
    <w:rsid w:val="00AA0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8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AA087D"/>
    <w:rPr>
      <w:color w:val="808080"/>
      <w:bdr w:color="auto" w:space="0" w:sz="0" w:val="none"/>
      <w:shd w:color="auto" w:fill="auto" w:val="clear"/>
    </w:rPr>
  </w:style>
  <w:style w:customStyle="1" w:styleId="eSPISCCParagraphDefaultFont" w:type="character">
    <w:name w:val="eSPIS_CC_Paragraph Default Font"/>
    <w:basedOn w:val="Zadanifontodlomka"/>
    <w:rsid w:val="00AA08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87D"/>
    <w:rPr>
      <w:bdr w:color="auto" w:space="0" w:sz="0" w:val="none"/>
      <w:shd w:color="auto" w:fill="FFFFCC" w:val="clear"/>
      <w:lang w:val="hr-HR"/>
    </w:rPr>
  </w:style>
  <w:style w:customStyle="1" w:styleId="PozadinaSvijetloCrvena" w:type="character">
    <w:name w:val="Pozadina_SvijetloCrvena"/>
    <w:basedOn w:val="eSPISCCParagraphDefaultFont"/>
    <w:rsid w:val="00AA08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8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ročište za glasovanje o planu restrukt.</izvorni_sadrzaj>
    <derivirana_varijabla naziv="DomainObject.Primjedba_1">poziv na ročište za glasovanje o planu restrukt.</derivirana_varijabla>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St-620/2017</izvorni_sadrzaj>
    <derivirana_varijabla naziv="DomainObject.Predmet.OznakaBroj_1">St-620/2017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AUREA ISTRA d.o.o. VODNJAN zastupanog po punomoćniku Odvj. Bariša Pavičić</izvorni_sadrzaj>
    <derivirana_varijabla naziv="DomainObject.Predmet.ProtustrankaFormated_1">  DOMUS AUREA ISTRA d.o.o. VODNJAN zastupanog po punomoćniku Odvj. Bariša Pavičić</derivirana_varijabla>
  </DomainObject.Predmet.ProtustrankaFormated>
  <DomainObject.Predmet.ProtustrankaFormatedOIB>
    <izvorni_sadrzaj>  DOMUS AUREA ISTRA d.o.o. VODNJAN, OIB 93101089495 zastupanog po punomoćniku Odvj. Bariša Pavičić</izvorni_sadrzaj>
    <derivirana_varijabla naziv="DomainObject.Predmet.ProtustrankaFormatedOIB_1">  DOMUS AUREA ISTRA d.o.o. VODNJAN, OIB 93101089495 zastupanog po punomoćniku Odvj. Bariša Pavičić</derivirana_varijabla>
  </DomainObject.Predmet.ProtustrankaFormatedOIB>
  <DomainObject.Predmet.ProtustrankaFormatedWithAdress>
    <izvorni_sadrzaj> DOMUS AUREA ISTRA d.o.o. VODNJAN, Trg javne vage 8, 52100 Vodnjan zastupanog po punomoćniku Odvj. Bariša Pavičić</izvorni_sadrzaj>
    <derivirana_varijabla naziv="DomainObject.Predmet.ProtustrankaFormatedWithAdress_1"> DOMUS AUREA ISTRA d.o.o. VODNJAN, Trg javne vage 8, 52100 Vodnjan zastupanog po punomoćniku Odvj. Bariša Pavičić</derivirana_varijabla>
  </DomainObject.Predmet.ProtustrankaFormatedWithAdress>
  <DomainObject.Predmet.ProtustrankaFormatedWithAdressOIB>
    <izvorni_sadrzaj> DOMUS AUREA ISTRA d.o.o. VODNJAN, OIB 93101089495, Trg javne vage 8, 52100 Vodnjan zastupanog po punomoćniku Odvj. Bariša Pavičić</izvorni_sadrzaj>
    <derivirana_varijabla naziv="DomainObject.Predmet.ProtustrankaFormatedWithAdressOIB_1"> DOMUS AUREA ISTRA d.o.o. VODNJAN, OIB 93101089495, Trg javne vage 8, 52100 Vodnjan zastupanog po punomoćniku Odvj. Bariša Pavičić</derivirana_varijabla>
  </DomainObject.Predmet.ProtustrankaFormatedWithAdressOIB>
  <DomainObject.Predmet.ProtustrankaWithAdress>
    <izvorni_sadrzaj>DOMUS AUREA ISTRA d.o.o. VODNJAN Trg javne vage 8, 52100 Vodnjan</izvorni_sadrzaj>
    <derivirana_varijabla naziv="DomainObject.Predmet.ProtustrankaWithAdress_1">DOMUS AUREA ISTRA d.o.o. VODNJAN Trg javne vage 8, 52100 Vodnjan</derivirana_varijabla>
  </DomainObject.Predmet.ProtustrankaWithAdress>
  <DomainObject.Predmet.ProtustrankaWithAdressOIB>
    <izvorni_sadrzaj>DOMUS AUREA ISTRA d.o.o. VODNJAN, OIB 93101089495, Trg javne vage 8, 52100 Vodnjan</izvorni_sadrzaj>
    <derivirana_varijabla naziv="DomainObject.Predmet.ProtustrankaWithAdressOIB_1">DOMUS AUREA ISTRA d.o.o. VODNJAN, OIB 93101089495, Trg javne vage 8, 52100 Vodnjan</derivirana_varijabla>
  </DomainObject.Predmet.ProtustrankaWithAdressOIB>
  <DomainObject.Predmet.ProtustrankaNazivFormated>
    <izvorni_sadrzaj>DOMUS AUREA ISTRA d.o.o. VODNJAN</izvorni_sadrzaj>
    <derivirana_varijabla naziv="DomainObject.Predmet.ProtustrankaNazivFormated_1">DOMUS AUREA ISTRA d.o.o. VODNJAN</derivirana_varijabla>
  </DomainObject.Predmet.ProtustrankaNazivFormated>
  <DomainObject.Predmet.ProtustrankaNazivFormatedOIB>
    <izvorni_sadrzaj>DOMUS AUREA ISTRA d.o.o. VODNJAN, OIB 93101089495</izvorni_sadrzaj>
    <derivirana_varijabla naziv="DomainObject.Predmet.ProtustrankaNazivFormatedOIB_1">DOMUS AUREA ISTRA d.o.o. VODNJAN, OIB 93101089495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AUREA ISTRA d.o.o. VODNJAN</izvorni_sadrzaj>
    <derivirana_varijabla naziv="DomainObject.Predmet.StrankaFormated_1">  DOMUS AUREA ISTRA d.o.o. VODNJAN</derivirana_varijabla>
  </DomainObject.Predmet.StrankaFormated>
  <DomainObject.Predmet.StrankaFormatedOIB>
    <izvorni_sadrzaj>  DOMUS AUREA ISTRA d.o.o. VODNJAN, OIB 93101089495</izvorni_sadrzaj>
    <derivirana_varijabla naziv="DomainObject.Predmet.StrankaFormatedOIB_1">  DOMUS AUREA ISTRA d.o.o. VODNJAN, OIB 93101089495</derivirana_varijabla>
  </DomainObject.Predmet.StrankaFormatedOIB>
  <DomainObject.Predmet.StrankaFormatedWithAdress>
    <izvorni_sadrzaj> DOMUS AUREA ISTRA d.o.o. VODNJAN, Trg javne vage 8, 52100 Vodnjan</izvorni_sadrzaj>
    <derivirana_varijabla naziv="DomainObject.Predmet.StrankaFormatedWithAdress_1"> DOMUS AUREA ISTRA d.o.o. VODNJAN, Trg javne vage 8, 52100 Vodnjan</derivirana_varijabla>
  </DomainObject.Predmet.StrankaFormatedWithAdress>
  <DomainObject.Predmet.StrankaFormatedWithAdressOIB>
    <izvorni_sadrzaj> DOMUS AUREA ISTRA d.o.o. VODNJAN, OIB 93101089495, Trg javne vage 8, 52100 Vodnjan</izvorni_sadrzaj>
    <derivirana_varijabla naziv="DomainObject.Predmet.StrankaFormatedWithAdressOIB_1"> DOMUS AUREA ISTRA d.o.o. VODNJAN, OIB 93101089495, Trg javne vage 8, 52100 Vodnjan</derivirana_varijabla>
  </DomainObject.Predmet.StrankaFormatedWithAdressOIB>
  <DomainObject.Predmet.StrankaWithAdress>
    <izvorni_sadrzaj>DOMUS AUREA ISTRA d.o.o. VODNJAN Trg javne vage 8,52100 Vodnjan</izvorni_sadrzaj>
    <derivirana_varijabla naziv="DomainObject.Predmet.StrankaWithAdress_1">DOMUS AUREA ISTRA d.o.o. VODNJAN Trg javne vage 8,52100 Vodnjan</derivirana_varijabla>
  </DomainObject.Predmet.StrankaWithAdress>
  <DomainObject.Predmet.StrankaWithAdressOIB>
    <izvorni_sadrzaj>DOMUS AUREA ISTRA d.o.o. VODNJAN, OIB 93101089495, Trg javne vage 8,52100 Vodnjan</izvorni_sadrzaj>
    <derivirana_varijabla naziv="DomainObject.Predmet.StrankaWithAdressOIB_1">DOMUS AUREA ISTRA d.o.o. VODNJAN, OIB 93101089495, Trg javne vage 8,52100 Vodnjan</derivirana_varijabla>
  </DomainObject.Predmet.StrankaWithAdressOIB>
  <DomainObject.Predmet.StrankaNazivFormated>
    <izvorni_sadrzaj>DOMUS AUREA ISTRA d.o.o. VODNJAN</izvorni_sadrzaj>
    <derivirana_varijabla naziv="DomainObject.Predmet.StrankaNazivFormated_1">DOMUS AUREA ISTRA d.o.o. VODNJAN</derivirana_varijabla>
  </DomainObject.Predmet.StrankaNazivFormated>
  <DomainObject.Predmet.StrankaNazivFormatedOIB>
    <izvorni_sadrzaj>DOMUS AUREA ISTRA d.o.o. VODNJAN, OIB 93101089495</izvorni_sadrzaj>
    <derivirana_varijabla naziv="DomainObject.Predmet.StrankaNazivFormatedOIB_1">DOMUS AUREA ISTRA d.o.o. VODNJAN, OIB 93101089495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203464.55</izvorni_sadrzaj>
    <derivirana_varijabla naziv="DomainObject.Predmet.TrenutnaVrijednost_1">203464.55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DOMUS AUREA ISTRA d.o.o. VODNJAN</item>
    </izvorni_sadrzaj>
    <derivirana_varijabla naziv="DomainObject.Predmet.StrankaListFormated_1">
      <item>DOMUS AUREA ISTRA d.o.o. VODNJAN</item>
    </derivirana_varijabla>
  </DomainObject.Predmet.StrankaListFormated>
  <DomainObject.Predmet.StrankaListFormatedOIB>
    <izvorni_sadrzaj>
      <item>DOMUS AUREA ISTRA d.o.o. VODNJAN, OIB 93101089495</item>
    </izvorni_sadrzaj>
    <derivirana_varijabla naziv="DomainObject.Predmet.StrankaListFormatedOIB_1">
      <item>DOMUS AUREA ISTRA d.o.o. VODNJAN, OIB 93101089495</item>
    </derivirana_varijabla>
  </DomainObject.Predmet.StrankaListFormatedOIB>
  <DomainObject.Predmet.StrankaListFormatedWithAdress>
    <izvorni_sadrzaj>
      <item>DOMUS AUREA ISTRA d.o.o. VODNJAN, Trg javne vage 8, 52100 Vodnjan</item>
    </izvorni_sadrzaj>
    <derivirana_varijabla naziv="DomainObject.Predmet.StrankaListFormatedWithAdress_1">
      <item>DOMUS AUREA ISTRA d.o.o. VODNJAN, Trg javne vage 8, 52100 Vodnjan</item>
    </derivirana_varijabla>
  </DomainObject.Predmet.StrankaListFormatedWithAdress>
  <DomainObject.Predmet.StrankaListFormatedWithAdressOIB>
    <izvorni_sadrzaj>
      <item>DOMUS AUREA ISTRA d.o.o. VODNJAN, OIB 93101089495, Trg javne vage 8, 52100 Vodnjan</item>
    </izvorni_sadrzaj>
    <derivirana_varijabla naziv="DomainObject.Predmet.StrankaListFormatedWithAdressOIB_1">
      <item>DOMUS AUREA ISTRA d.o.o. VODNJAN, OIB 93101089495, Trg javne vage 8, 52100 Vodnjan</item>
    </derivirana_varijabla>
  </DomainObject.Predmet.StrankaListFormatedWithAdressOIB>
  <DomainObject.Predmet.StrankaListNazivFormated>
    <izvorni_sadrzaj>
      <item>DOMUS AUREA ISTRA d.o.o. VODNJAN</item>
    </izvorni_sadrzaj>
    <derivirana_varijabla naziv="DomainObject.Predmet.StrankaListNazivFormated_1">
      <item>DOMUS AUREA ISTRA d.o.o. VODNJAN</item>
    </derivirana_varijabla>
  </DomainObject.Predmet.StrankaListNazivFormated>
  <DomainObject.Predmet.StrankaListNazivFormatedOIB>
    <izvorni_sadrzaj>
      <item>DOMUS AUREA ISTRA d.o.o. VODNJAN, OIB 93101089495</item>
    </izvorni_sadrzaj>
    <derivirana_varijabla naziv="DomainObject.Predmet.StrankaListNazivFormatedOIB_1">
      <item>DOMUS AUREA ISTRA d.o.o. VODNJAN, OIB 93101089495</item>
    </derivirana_varijabla>
  </DomainObject.Predmet.StrankaListNazivFormatedOIB>
  <DomainObject.Predmet.ProtuStrankaListFormated>
    <izvorni_sadrzaj>
      <item>DOMUS AUREA ISTRA d.o.o. VODNJAN zastupanog po punomoćniku Odvj. Bariša Pavičić</item>
    </izvorni_sadrzaj>
    <derivirana_varijabla naziv="DomainObject.Predmet.ProtuStrankaListFormated_1">
      <item>DOMUS AUREA ISTRA d.o.o. VODNJAN zastupanog po punomoćniku Odvj. Bariša Pavičić</item>
    </derivirana_varijabla>
  </DomainObject.Predmet.ProtuStrankaListFormated>
  <DomainObject.Predmet.ProtuStrankaListFormatedOIB>
    <izvorni_sadrzaj>
      <item>DOMUS AUREA ISTRA d.o.o. VODNJAN, OIB 93101089495 zastupanog po punomoćniku Odvj. Bariša Pavičić</item>
    </izvorni_sadrzaj>
    <derivirana_varijabla naziv="DomainObject.Predmet.ProtuStrankaListFormatedOIB_1">
      <item>DOMUS AUREA ISTRA d.o.o. VODNJAN, OIB 93101089495 zastupanog po punomoćniku Odvj. Bariša Pavičić</item>
    </derivirana_varijabla>
  </DomainObject.Predmet.ProtuStrankaListFormatedOIB>
  <DomainObject.Predmet.ProtuStrankaListFormatedWithAdress>
    <izvorni_sadrzaj>
      <item>DOMUS AUREA ISTRA d.o.o. VODNJAN, Trg javne vage 8, 52100 Vodnjan zastupanog po punomoćniku Odvj. Bariša Pavičić</item>
    </izvorni_sadrzaj>
    <derivirana_varijabla naziv="DomainObject.Predmet.ProtuStrankaListFormatedWithAdress_1">
      <item>DOMUS AUREA ISTRA d.o.o. VODNJAN, Trg javne vage 8, 52100 Vodnjan zastupanog po punomoćniku Odvj. Bariša Pavičić</item>
    </derivirana_varijabla>
  </DomainObject.Predmet.ProtuStrankaListFormatedWithAdress>
  <DomainObject.Predmet.ProtuStrankaListFormatedWithAdressOIB>
    <izvorni_sadrzaj>
      <item>DOMUS AUREA ISTRA d.o.o. VODNJAN, OIB 93101089495, Trg javne vage 8, 52100 Vodnjan zastupanog po punomoćniku Odvj. Bariša Pavičić</item>
    </izvorni_sadrzaj>
    <derivirana_varijabla naziv="DomainObject.Predmet.ProtuStrankaListFormatedWithAdressOIB_1">
      <item>DOMUS AUREA ISTRA d.o.o. VODNJAN, OIB 93101089495, Trg javne vage 8, 52100 Vodnjan zastupanog po punomoćniku Odvj. Bariša Pavičić</item>
    </derivirana_varijabla>
  </DomainObject.Predmet.ProtuStrankaListFormatedWithAdressOIB>
  <DomainObject.Predmet.ProtuStrankaListNazivFormated>
    <izvorni_sadrzaj>
      <item>DOMUS AUREA ISTRA d.o.o. VODNJAN</item>
    </izvorni_sadrzaj>
    <derivirana_varijabla naziv="DomainObject.Predmet.ProtuStrankaListNazivFormated_1">
      <item>DOMUS AUREA ISTRA d.o.o. VODNJAN</item>
    </derivirana_varijabla>
  </DomainObject.Predmet.ProtuStrankaListNazivFormated>
  <DomainObject.Predmet.ProtuStrankaListNazivFormatedOIB>
    <izvorni_sadrzaj>
      <item>DOMUS AUREA ISTRA d.o.o. VODNJAN, OIB 93101089495</item>
    </izvorni_sadrzaj>
    <derivirana_varijabla naziv="DomainObject.Predmet.ProtuStrankaListNazivFormatedOIB_1">
      <item>DOMUS AUREA ISTRA d.o.o. VODNJAN, OIB 93101089495</item>
    </derivirana_varijabla>
  </DomainObject.Predmet.ProtuStrankaListNazivFormatedOIB>
  <DomainObject.Predmet.OstaliListFormated>
    <izvorni_sadrzaj>
      <item>Odvj. Bariša Pavičić punomoćnik sudionika u postupku DOMUS AUREA ISTRA d.o.o. VODNJAN</item>
    </izvorni_sadrzaj>
    <derivirana_varijabla naziv="DomainObject.Predmet.OstaliListFormated_1">
      <item>Odvj. Bariša Pavičić punomoćnik sudionika u postupku DOMUS AUREA ISTRA d.o.o. VODNJAN</item>
    </derivirana_varijabla>
  </DomainObject.Predmet.OstaliListFormated>
  <DomainObject.Predmet.OstaliListFormatedOIB>
    <izvorni_sadrzaj>
      <item>Odvj. Bariša Pavičić punomoćnik sudionika u postupku DOMUS AUREA ISTRA d.o.o. VODNJAN</item>
    </izvorni_sadrzaj>
    <derivirana_varijabla naziv="DomainObject.Predmet.OstaliListFormatedOIB_1">
      <item>Odvj. Bariša Pavičić punomoćnik sudionika u postupku DOMUS AUREA ISTRA d.o.o. VODNJAN</item>
    </derivirana_varijabla>
  </DomainObject.Predmet.OstaliListFormatedOIB>
  <DomainObject.Predmet.OstaliListFormatedWithAdress>
    <izvorni_sadrzaj>
      <item>Odvj. Bariša Pavičić, Petra i Tome Erdody 12, 10000 Zagreb punomoćnik sudionika u postupku DOMUS AUREA ISTRA d.o.o. VODNJAN</item>
    </izvorni_sadrzaj>
    <derivirana_varijabla naziv="DomainObject.Predmet.OstaliListFormatedWithAdress_1">
      <item>Odvj. Bariša Pavičić, Petra i Tome Erdody 12, 10000 Zagreb punomoćnik sudionika u postupku DOMUS AUREA ISTRA d.o.o. VODNJAN</item>
    </derivirana_varijabla>
  </DomainObject.Predmet.OstaliListFormatedWithAdress>
  <DomainObject.Predmet.OstaliListFormatedWithAdressOIB>
    <izvorni_sadrzaj>
      <item>Odvj. Bariša Pavičić, Petra i Tome Erdody 12, 10000 Zagreb punomoćnik sudionika u postupku DOMUS AUREA ISTRA d.o.o. VODNJAN</item>
    </izvorni_sadrzaj>
    <derivirana_varijabla naziv="DomainObject.Predmet.OstaliListFormatedWithAdressOIB_1">
      <item>Odvj. Bariša Pavičić, Petra i Tome Erdody 12, 10000 Zagreb punomoćnik sudionika u postupku DOMUS AUREA ISTRA d.o.o. VODNJAN</item>
    </derivirana_varijabla>
  </DomainObject.Predmet.OstaliListFormatedWithAdressOIB>
  <DomainObject.Predmet.OstaliListNazivFormated>
    <izvorni_sadrzaj>
      <item>Odvj. Bariša Pavičić</item>
    </izvorni_sadrzaj>
    <derivirana_varijabla naziv="DomainObject.Predmet.OstaliListNazivFormated_1">
      <item>Odvj. Bariša Pavičić</item>
    </derivirana_varijabla>
  </DomainObject.Predmet.OstaliListNazivFormated>
  <DomainObject.Predmet.OstaliListNazivFormatedOIB>
    <izvorni_sadrzaj>
      <item>Odvj. Bariša Pavičić</item>
    </izvorni_sadrzaj>
    <derivirana_varijabla naziv="DomainObject.Predmet.OstaliListNazivFormatedOIB_1">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DOMUS AUREA ISTRA d.o.o. VODNJAN</izvorni_sadrzaj>
    <derivirana_varijabla naziv="DomainObject.Predmet.StrankaIDrugi_1">DOMUS AUREA ISTRA d.o.o. VODNJAN</derivirana_varijabla>
  </DomainObject.Predmet.StrankaIDrugi>
  <DomainObject.Predmet.ProtustrankaIDrugi>
    <izvorni_sadrzaj>DOMUS AUREA ISTRA d.o.o. VODNJAN</izvorni_sadrzaj>
    <derivirana_varijabla naziv="DomainObject.Predmet.ProtustrankaIDrugi_1">DOMUS AUREA ISTRA d.o.o. VODNJAN</derivirana_varijabla>
  </DomainObject.Predmet.ProtustrankaIDrugi>
  <DomainObject.Predmet.StrankaIDrugiAdressOIB>
    <izvorni_sadrzaj>DOMUS AUREA ISTRA d.o.o. VODNJAN, OIB 93101089495, Trg javne vage 8, 52100 Vodnjan</izvorni_sadrzaj>
    <derivirana_varijabla naziv="DomainObject.Predmet.StrankaIDrugiAdressOIB_1">DOMUS AUREA ISTRA d.o.o. VODNJAN, OIB 93101089495, Trg javne vage 8, 52100 Vodnjan</derivirana_varijabla>
  </DomainObject.Predmet.StrankaIDrugiAdressOIB>
  <DomainObject.Predmet.ProtustrankaIDrugiAdressOIB>
    <izvorni_sadrzaj>DOMUS AUREA ISTRA d.o.o. VODNJAN, OIB 93101089495, Trg javne vage 8, 52100 Vodnjan</izvorni_sadrzaj>
    <derivirana_varijabla naziv="DomainObject.Predmet.ProtustrankaIDrugiAdressOIB_1">DOMUS AUREA ISTRA d.o.o. VODNJAN, OIB 93101089495,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AUREA ISTRA d.o.o. VODNJAN</item>
      <item>DOMUS AUREA ISTRA d.o.o. VODNJAN</item>
      <item>Odvj. Bariša Pavičić</item>
    </izvorni_sadrzaj>
    <derivirana_varijabla naziv="DomainObject.Predmet.SudioniciListNaziv_1">
      <item>DOMUS AUREA ISTRA d.o.o. VODNJAN</item>
      <item>DOMUS AUREA ISTRA d.o.o. VODNJAN</item>
      <item>Odvj. Bariša Pavičić</item>
    </derivirana_varijabla>
  </DomainObject.Predmet.SudioniciListNaziv>
  <DomainObject.Predmet.SudioniciListAdressOIB>
    <izvorni_sadrzaj>
      <item>DOMUS AUREA ISTRA d.o.o. VODNJAN, OIB 93101089495, Trg javne vage 8,52100 Vodnjan</item>
      <item>DOMUS AUREA ISTRA d.o.o. VODNJAN, OIB 93101089495, Trg javne vage 8,52100 Vodnjan</item>
      <item>Odvj. Bariša Pavičić, Petra i Tome Erdody 12,10000 Zagreb</item>
    </izvorni_sadrzaj>
    <derivirana_varijabla naziv="DomainObject.Predmet.SudioniciListAdressOIB_1">
      <item>DOMUS AUREA ISTRA d.o.o. VODNJAN, OIB 93101089495, Trg javne vage 8,52100 Vodnjan</item>
      <item>DOMUS AUREA ISTRA d.o.o. VODNJAN, OIB 93101089495, Trg javne vage 8,52100 Vodnjan</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93101089495</item>
      <item>, OIB 93101089495</item>
      <item>, OIB null</item>
    </izvorni_sadrzaj>
    <derivirana_varijabla naziv="DomainObject.Predmet.SudioniciListNazivOIB_1">
      <item>, OIB 93101089495</item>
      <item>, OIB 93101089495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242</properties:Words>
  <properties:Characters>1291</properties:Characters>
  <properties:Lines>46</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2018-05-02T08:57:00Z</dcterms:created>
  <dc:creator>Jasmina Matika</dc:creator>
  <cp:lastModifiedBy>Sanja Lakošeljac</cp:lastModifiedBy>
  <cp:lastPrinted>2018-05-02T10:09:00Z</cp:lastPrinted>
  <dcterms:modified xmlns:xsi="http://www.w3.org/2001/XMLSchema-instance" xsi:type="dcterms:W3CDTF">2018-05-02T10:09:00Z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(St-620-17 - POZIV ZA ROČIŠTE ZA GLASOVANJE O PLANU RESTURKTURIRANJA.docx)</vt:lpwstr>
  </prop:property>
  <prop:property name="CC_coloring" pid="4" fmtid="{D5CDD505-2E9C-101B-9397-08002B2CF9AE}">
    <vt:bool>false</vt:bool>
  </prop:property>
  <prop:property name="BrojStranica" pid="5" fmtid="{D5CDD505-2E9C-101B-9397-08002B2CF9AE}">
    <vt:i4>1</vt:i4>
  </prop:property>
</prop:Properties>
</file>