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18e39" w14:paraId="e318e39" w:rsidRDefault="001F634C" w:rsidP="00641162" w:rsidR="00641162" w:rsidRPr="000D7BC3">
      <w:pPr>
        <w:jc w:val="both"/>
        <w15:collapsed w:val="false"/>
        <w:rPr>
          <w:rFonts w:hAnsi="Times New Roman" w:ascii="Times New Roman"/>
          <w:szCs w:val="24"/>
        </w:rPr>
      </w:pPr>
      <w:bookmarkStart w:name="_GoBack" w:id="0"/>
      <w:bookmarkEnd w:id="0"/>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p>
    <w:p w:rsidRDefault="00C918E2" w:rsidR="001F634C" w:rsidRPr="000D7BC3">
      <w:pPr>
        <w:jc w:val="center"/>
        <w:rPr>
          <w:rFonts w:hAnsi="Times New Roman" w:ascii="Times New Roman"/>
          <w:szCs w:val="24"/>
        </w:rPr>
      </w:pPr>
      <w:r w:rsidRPr="000D7BC3">
        <w:rPr>
          <w:rFonts w:hAnsi="Times New Roman" w:ascii="Times New Roman"/>
          <w:szCs w:val="24"/>
        </w:rPr>
        <w:t>U  I M E</w:t>
      </w:r>
      <w:r w:rsidR="004E1877" w:rsidRPr="000D7BC3">
        <w:rPr>
          <w:rFonts w:hAnsi="Times New Roman" w:ascii="Times New Roman"/>
          <w:szCs w:val="24"/>
        </w:rPr>
        <w:t xml:space="preserve"> </w:t>
      </w:r>
      <w:r w:rsidRPr="000D7BC3">
        <w:rPr>
          <w:rFonts w:hAnsi="Times New Roman" w:ascii="Times New Roman"/>
          <w:szCs w:val="24"/>
        </w:rPr>
        <w:t xml:space="preserve"> R E P U B L I K E  H R V A T S K E</w:t>
      </w:r>
    </w:p>
    <w:p w:rsidRDefault="00641162" w:rsidP="00641162" w:rsidR="00641162" w:rsidRPr="000D7BC3">
      <w:pPr>
        <w:jc w:val="both"/>
        <w:rPr>
          <w:rFonts w:hAnsi="Times New Roman" w:ascii="Times New Roman"/>
          <w:szCs w:val="24"/>
        </w:rPr>
      </w:pPr>
    </w:p>
    <w:p w:rsidRDefault="00641162" w:rsidP="00641162" w:rsidR="00641162" w:rsidRPr="000D7BC3">
      <w:pPr>
        <w:jc w:val="center"/>
        <w:rPr>
          <w:rFonts w:hAnsi="Times New Roman" w:ascii="Times New Roman"/>
          <w:szCs w:val="24"/>
        </w:rPr>
      </w:pPr>
      <w:r w:rsidRPr="000D7BC3">
        <w:rPr>
          <w:rFonts w:hAnsi="Times New Roman" w:ascii="Times New Roman"/>
          <w:szCs w:val="24"/>
        </w:rPr>
        <w:t>R J E Š E N J E</w:t>
      </w:r>
    </w:p>
    <w:p w:rsidRDefault="009E7DF7" w:rsidP="00641162" w:rsidR="009E7DF7" w:rsidRPr="000D7BC3">
      <w:pPr>
        <w:jc w:val="both"/>
        <w:rPr>
          <w:rFonts w:hAnsi="Times New Roman" w:ascii="Times New Roman"/>
          <w:szCs w:val="24"/>
        </w:rPr>
      </w:pPr>
    </w:p>
    <w:p w:rsidRDefault="00641162" w:rsidP="00641162" w:rsidR="00641162" w:rsidRPr="000D7BC3">
      <w:pPr>
        <w:jc w:val="both"/>
        <w:rPr>
          <w:rFonts w:hAnsi="Times New Roman" w:ascii="Times New Roman"/>
          <w:szCs w:val="24"/>
        </w:rPr>
      </w:pPr>
      <w:r w:rsidRPr="000D7BC3">
        <w:rPr>
          <w:rFonts w:hAnsi="Times New Roman" w:ascii="Times New Roman"/>
          <w:szCs w:val="24"/>
        </w:rPr>
        <w:tab/>
      </w:r>
      <w:r w:rsidR="000F2934" w:rsidRPr="000D7BC3">
        <w:rPr>
          <w:rFonts w:hAnsi="Times New Roman" w:ascii="Times New Roman"/>
          <w:szCs w:val="24"/>
        </w:rPr>
        <w:t>Trgovački sud u Zagrebu po sucu</w:t>
      </w:r>
      <w:r w:rsidR="0010029A" w:rsidRPr="000D7BC3">
        <w:rPr>
          <w:rFonts w:hAnsi="Times New Roman" w:ascii="Times New Roman"/>
          <w:szCs w:val="24"/>
        </w:rPr>
        <w:t xml:space="preserve"> pojedincu</w:t>
      </w:r>
      <w:r w:rsidR="000F2934" w:rsidRPr="000D7BC3">
        <w:rPr>
          <w:rFonts w:hAnsi="Times New Roman" w:ascii="Times New Roman"/>
          <w:szCs w:val="24"/>
        </w:rPr>
        <w:t xml:space="preserve"> Nevenki Siladi Rstić u prethodnom postupku nad dužnikom </w:t>
      </w:r>
      <w:r w:rsidR="00110604" w:rsidRPr="00D0427F">
        <w:rPr>
          <w:rFonts w:hAnsi="Times New Roman" w:ascii="Times New Roman"/>
          <w:szCs w:val="24"/>
        </w:rPr>
        <w:t>MOBITEKA d.o.o. za trgovinu, OIB: 39636228969, Sesv</w:t>
      </w:r>
      <w:r w:rsidR="00110604">
        <w:rPr>
          <w:rFonts w:hAnsi="Times New Roman" w:ascii="Times New Roman"/>
          <w:szCs w:val="24"/>
        </w:rPr>
        <w:t>ete (Grad Zagreb), Selčinska 27</w:t>
      </w:r>
      <w:r w:rsidR="00202B0A" w:rsidRPr="000D7BC3">
        <w:rPr>
          <w:rFonts w:hAnsi="Times New Roman" w:ascii="Times New Roman"/>
          <w:szCs w:val="24"/>
        </w:rPr>
        <w:t xml:space="preserve">, </w:t>
      </w:r>
      <w:r w:rsidR="008B5275" w:rsidRPr="000D7BC3">
        <w:rPr>
          <w:rFonts w:hAnsi="Times New Roman" w:ascii="Times New Roman"/>
          <w:szCs w:val="24"/>
        </w:rPr>
        <w:t>dana</w:t>
      </w:r>
      <w:r w:rsidR="000F2934" w:rsidRPr="000D7BC3">
        <w:rPr>
          <w:rFonts w:hAnsi="Times New Roman" w:ascii="Times New Roman"/>
          <w:szCs w:val="24"/>
        </w:rPr>
        <w:t xml:space="preserve"> </w:t>
      </w:r>
      <w:r w:rsidR="00E13286">
        <w:rPr>
          <w:rFonts w:hAnsi="Times New Roman" w:ascii="Times New Roman"/>
          <w:szCs w:val="24"/>
        </w:rPr>
        <w:t>29</w:t>
      </w:r>
      <w:r w:rsidR="00110604">
        <w:rPr>
          <w:rFonts w:hAnsi="Times New Roman" w:ascii="Times New Roman"/>
          <w:szCs w:val="24"/>
        </w:rPr>
        <w:t xml:space="preserve">. svibnja 2018. </w:t>
      </w:r>
      <w:r w:rsidR="008B5275" w:rsidRPr="000D7BC3">
        <w:rPr>
          <w:rFonts w:hAnsi="Times New Roman" w:ascii="Times New Roman"/>
          <w:szCs w:val="24"/>
        </w:rPr>
        <w:t xml:space="preserve"> godine</w:t>
      </w:r>
    </w:p>
    <w:p w:rsidRDefault="00A81B57" w:rsidP="00641162" w:rsidR="00A81B57" w:rsidRPr="000D7BC3">
      <w:pPr>
        <w:jc w:val="both"/>
        <w:rPr>
          <w:rFonts w:hAnsi="Times New Roman" w:ascii="Times New Roman"/>
          <w:szCs w:val="24"/>
        </w:rPr>
      </w:pPr>
    </w:p>
    <w:p w:rsidRDefault="008B5275" w:rsidP="00641162" w:rsidR="00641162" w:rsidRPr="000D7BC3">
      <w:pPr>
        <w:jc w:val="center"/>
        <w:rPr>
          <w:rFonts w:hAnsi="Times New Roman" w:ascii="Times New Roman"/>
          <w:szCs w:val="24"/>
        </w:rPr>
      </w:pPr>
      <w:r w:rsidRPr="000D7BC3">
        <w:rPr>
          <w:rFonts w:hAnsi="Times New Roman" w:ascii="Times New Roman"/>
          <w:szCs w:val="24"/>
        </w:rPr>
        <w:t xml:space="preserve">r i j e š i o   </w:t>
      </w:r>
      <w:r w:rsidR="00641162" w:rsidRPr="000D7BC3">
        <w:rPr>
          <w:rFonts w:hAnsi="Times New Roman" w:ascii="Times New Roman"/>
          <w:szCs w:val="24"/>
        </w:rPr>
        <w:t>j e</w:t>
      </w:r>
    </w:p>
    <w:p w:rsidRDefault="00A85058" w:rsidP="00A85058" w:rsidR="00A85058" w:rsidRPr="000D7BC3">
      <w:pPr>
        <w:jc w:val="both"/>
        <w:rPr>
          <w:rFonts w:hAnsi="Times New Roman" w:ascii="Times New Roman"/>
          <w:szCs w:val="24"/>
        </w:rPr>
      </w:pPr>
    </w:p>
    <w:p w:rsidRDefault="008B5275" w:rsidP="00E13286" w:rsidR="008B5275" w:rsidRPr="000D7BC3">
      <w:pPr>
        <w:pStyle w:val="Odlomakpopisa"/>
        <w:numPr>
          <w:ilvl w:val="0"/>
          <w:numId w:val="9"/>
        </w:numPr>
        <w:jc w:val="both"/>
        <w:rPr>
          <w:rFonts w:hAnsi="Times New Roman" w:ascii="Times New Roman"/>
          <w:szCs w:val="24"/>
          <w:u w:val="single"/>
        </w:rPr>
      </w:pPr>
      <w:r w:rsidRPr="000D7BC3">
        <w:rPr>
          <w:rFonts w:hAnsi="Times New Roman" w:ascii="Times New Roman"/>
          <w:szCs w:val="24"/>
        </w:rPr>
        <w:t xml:space="preserve">Otvara se </w:t>
      </w:r>
      <w:r w:rsidR="00F35A6E" w:rsidRPr="000D7BC3">
        <w:rPr>
          <w:rFonts w:hAnsi="Times New Roman" w:ascii="Times New Roman"/>
          <w:szCs w:val="24"/>
        </w:rPr>
        <w:t xml:space="preserve">stečajni postupak nad dužnikom </w:t>
      </w:r>
      <w:r w:rsidR="00DC37EE" w:rsidRPr="00D0427F">
        <w:rPr>
          <w:rFonts w:hAnsi="Times New Roman" w:ascii="Times New Roman"/>
          <w:szCs w:val="24"/>
        </w:rPr>
        <w:t>MOBITEKA d.o.o. za trgovinu, OIB: 39636228969, Sesv</w:t>
      </w:r>
      <w:r w:rsidR="00DC37EE">
        <w:rPr>
          <w:rFonts w:hAnsi="Times New Roman" w:ascii="Times New Roman"/>
          <w:szCs w:val="24"/>
        </w:rPr>
        <w:t>ete (Grad Zagreb), Selčinska 27</w:t>
      </w:r>
      <w:r w:rsidR="00202B0A" w:rsidRPr="000D7BC3">
        <w:rPr>
          <w:rFonts w:hAnsi="Times New Roman" w:ascii="Times New Roman"/>
          <w:szCs w:val="24"/>
        </w:rPr>
        <w:t>.</w:t>
      </w:r>
    </w:p>
    <w:p w:rsidRDefault="00F35A6E" w:rsidP="00E13286" w:rsidR="00330288" w:rsidRPr="00E13286">
      <w:pPr>
        <w:pStyle w:val="Odlomakpopisa"/>
        <w:numPr>
          <w:ilvl w:val="0"/>
          <w:numId w:val="9"/>
        </w:numPr>
        <w:jc w:val="both"/>
        <w:rPr>
          <w:rFonts w:hAnsi="Times New Roman" w:ascii="Times New Roman"/>
          <w:color w:val="FF0000"/>
          <w:szCs w:val="24"/>
          <w:u w:val="single"/>
        </w:rPr>
      </w:pPr>
      <w:r w:rsidRPr="00E13286">
        <w:rPr>
          <w:rFonts w:hAnsi="Times New Roman" w:ascii="Times New Roman"/>
          <w:szCs w:val="24"/>
        </w:rPr>
        <w:t xml:space="preserve">Za stečajnog upravitelja imenuje se </w:t>
      </w:r>
      <w:r w:rsidR="00E13286" w:rsidRPr="00E13286">
        <w:rPr>
          <w:rFonts w:hAnsi="Times New Roman" w:ascii="Times New Roman"/>
          <w:szCs w:val="24"/>
        </w:rPr>
        <w:t>Boris Hmelina, Zagreb, Fraterščica 81,</w:t>
      </w:r>
      <w:r w:rsidR="00E13286" w:rsidRPr="00E13286">
        <w:rPr>
          <w:rFonts w:cs="ArialMT" w:hAnsi="ArialMT" w:ascii="ArialMT"/>
          <w:sz w:val="14"/>
          <w:szCs w:val="14"/>
        </w:rPr>
        <w:t xml:space="preserve"> </w:t>
      </w:r>
      <w:r w:rsidR="00E13286" w:rsidRPr="00E13286">
        <w:rPr>
          <w:rFonts w:hAnsi="Times New Roman" w:ascii="Times New Roman"/>
          <w:szCs w:val="24"/>
        </w:rPr>
        <w:t>OIB: 35220441313.</w:t>
      </w:r>
    </w:p>
    <w:p w:rsidRDefault="00F35A6E" w:rsidP="00E13286" w:rsidR="008B5275" w:rsidRPr="000D7BC3">
      <w:pPr>
        <w:pStyle w:val="Odlomakpopisa"/>
        <w:numPr>
          <w:ilvl w:val="0"/>
          <w:numId w:val="9"/>
        </w:numPr>
        <w:jc w:val="both"/>
        <w:rPr>
          <w:rFonts w:hAnsi="Times New Roman" w:ascii="Times New Roman"/>
          <w:szCs w:val="24"/>
        </w:rPr>
      </w:pPr>
      <w:r w:rsidRPr="000D7BC3">
        <w:rPr>
          <w:rFonts w:hAnsi="Times New Roman" w:ascii="Times New Roman"/>
          <w:szCs w:val="24"/>
        </w:rPr>
        <w:t xml:space="preserve">Zaključuje se stečajni postupak nad dužnikom </w:t>
      </w:r>
      <w:r w:rsidR="00DC37EE" w:rsidRPr="00D0427F">
        <w:rPr>
          <w:rFonts w:hAnsi="Times New Roman" w:ascii="Times New Roman"/>
          <w:szCs w:val="24"/>
        </w:rPr>
        <w:t>MOBITEKA d.o.o. za trgovinu, OIB: 39636228969, Sesv</w:t>
      </w:r>
      <w:r w:rsidR="00DC37EE">
        <w:rPr>
          <w:rFonts w:hAnsi="Times New Roman" w:ascii="Times New Roman"/>
          <w:szCs w:val="24"/>
        </w:rPr>
        <w:t>ete (Grad Zagreb), Selčinska 27</w:t>
      </w:r>
      <w:r w:rsidR="00202B0A" w:rsidRPr="000D7BC3">
        <w:rPr>
          <w:rFonts w:hAnsi="Times New Roman" w:ascii="Times New Roman"/>
          <w:szCs w:val="24"/>
        </w:rPr>
        <w:t xml:space="preserve">, </w:t>
      </w:r>
      <w:r w:rsidRPr="000D7BC3">
        <w:rPr>
          <w:rFonts w:hAnsi="Times New Roman" w:ascii="Times New Roman"/>
          <w:szCs w:val="24"/>
        </w:rPr>
        <w:t>temeljem odredbe</w:t>
      </w:r>
      <w:r w:rsidR="008B5275" w:rsidRPr="000D7BC3">
        <w:rPr>
          <w:rFonts w:hAnsi="Times New Roman" w:ascii="Times New Roman"/>
          <w:szCs w:val="24"/>
        </w:rPr>
        <w:t xml:space="preserve"> čl. 132. Stečajnog zakona.</w:t>
      </w:r>
      <w:r w:rsidR="008B5275" w:rsidRPr="000D7BC3">
        <w:rPr>
          <w:rFonts w:hAnsi="Times New Roman" w:ascii="Times New Roman"/>
          <w:szCs w:val="24"/>
        </w:rPr>
        <w:tab/>
      </w:r>
      <w:r w:rsidR="008B5275" w:rsidRPr="000D7BC3">
        <w:rPr>
          <w:rFonts w:hAnsi="Times New Roman" w:ascii="Times New Roman"/>
          <w:szCs w:val="24"/>
        </w:rPr>
        <w:tab/>
      </w:r>
      <w:r w:rsidR="008B5275" w:rsidRPr="000D7BC3">
        <w:rPr>
          <w:rFonts w:hAnsi="Times New Roman" w:ascii="Times New Roman"/>
          <w:szCs w:val="24"/>
        </w:rPr>
        <w:tab/>
      </w:r>
    </w:p>
    <w:p w:rsidRDefault="00F35A6E" w:rsidP="00E13286" w:rsidR="00167E9E" w:rsidRPr="000D7BC3">
      <w:pPr>
        <w:pStyle w:val="Odlomakpopisa"/>
        <w:numPr>
          <w:ilvl w:val="0"/>
          <w:numId w:val="9"/>
        </w:numPr>
        <w:jc w:val="both"/>
        <w:rPr>
          <w:rFonts w:hAnsi="Times New Roman" w:ascii="Times New Roman"/>
          <w:szCs w:val="24"/>
        </w:rPr>
      </w:pPr>
      <w:r w:rsidRPr="000D7BC3">
        <w:rPr>
          <w:rFonts w:hAnsi="Times New Roman" w:ascii="Times New Roman"/>
          <w:szCs w:val="24"/>
        </w:rPr>
        <w:t xml:space="preserve">Ovo će se rješenje objaviti na </w:t>
      </w:r>
      <w:r w:rsidR="008B5275" w:rsidRPr="000D7BC3">
        <w:rPr>
          <w:rFonts w:hAnsi="Times New Roman" w:ascii="Times New Roman"/>
          <w:szCs w:val="24"/>
        </w:rPr>
        <w:t>mrežnoj stranici e-Oglasna ploča</w:t>
      </w:r>
      <w:r w:rsidRPr="000D7BC3">
        <w:rPr>
          <w:rFonts w:hAnsi="Times New Roman" w:ascii="Times New Roman"/>
          <w:szCs w:val="24"/>
        </w:rPr>
        <w:t xml:space="preserve"> </w:t>
      </w:r>
      <w:r w:rsidR="008B5275" w:rsidRPr="000D7BC3">
        <w:rPr>
          <w:rFonts w:hAnsi="Times New Roman" w:ascii="Times New Roman"/>
          <w:szCs w:val="24"/>
        </w:rPr>
        <w:t xml:space="preserve">Trgovačkog suda u Zagrebu, </w:t>
      </w:r>
      <w:r w:rsidRPr="000D7BC3">
        <w:rPr>
          <w:rFonts w:hAnsi="Times New Roman" w:ascii="Times New Roman"/>
          <w:szCs w:val="24"/>
        </w:rPr>
        <w:t>a nakon pravomoćnosti će se dostaviti sudskom registru radi brisanja dužnika iz istoga.</w:t>
      </w:r>
    </w:p>
    <w:p w:rsidRDefault="008B5275" w:rsidP="008B5275" w:rsidR="008B5275" w:rsidRPr="000D7BC3">
      <w:pPr>
        <w:pStyle w:val="Odlomakpopisa"/>
        <w:rPr>
          <w:rFonts w:hAnsi="Times New Roman" w:ascii="Times New Roman"/>
          <w:szCs w:val="24"/>
        </w:rPr>
      </w:pPr>
    </w:p>
    <w:p w:rsidRDefault="00C63880" w:rsidP="008B5275" w:rsidR="00C63880" w:rsidRPr="000D7BC3">
      <w:pPr>
        <w:jc w:val="center"/>
        <w:rPr>
          <w:rFonts w:hAnsi="Times New Roman" w:ascii="Times New Roman"/>
          <w:szCs w:val="24"/>
        </w:rPr>
      </w:pPr>
      <w:r w:rsidRPr="000D7BC3">
        <w:rPr>
          <w:rFonts w:hAnsi="Times New Roman" w:ascii="Times New Roman"/>
          <w:szCs w:val="24"/>
        </w:rPr>
        <w:t>Obrazloženje</w:t>
      </w:r>
    </w:p>
    <w:p w:rsidRDefault="00167E9E" w:rsidP="00C63880" w:rsidR="00167E9E" w:rsidRPr="000D7BC3">
      <w:pPr>
        <w:jc w:val="center"/>
        <w:rPr>
          <w:rFonts w:hAnsi="Times New Roman" w:ascii="Times New Roman"/>
          <w:szCs w:val="24"/>
        </w:rPr>
      </w:pPr>
    </w:p>
    <w:p w:rsidRDefault="00167E9E" w:rsidP="00202B0A" w:rsidR="0076346E" w:rsidRPr="000D7BC3">
      <w:pPr>
        <w:jc w:val="both"/>
        <w:rPr>
          <w:rFonts w:hAnsi="Times New Roman" w:ascii="Times New Roman"/>
          <w:szCs w:val="24"/>
        </w:rPr>
      </w:pPr>
      <w:r w:rsidRPr="000D7BC3">
        <w:rPr>
          <w:rFonts w:hAnsi="Times New Roman" w:ascii="Times New Roman"/>
          <w:szCs w:val="24"/>
        </w:rPr>
        <w:tab/>
      </w:r>
      <w:r w:rsidR="00202B0A" w:rsidRPr="000D7BC3">
        <w:rPr>
          <w:rFonts w:hAnsi="Times New Roman" w:ascii="Times New Roman"/>
          <w:szCs w:val="24"/>
        </w:rPr>
        <w:t>Temeljem prijedloga predlagatelja za otvaranjem stečajnog postupka nad dužnikom sukladno odredbi čl. 444. st. 2. Stečajnog zakona (NN 71/15,</w:t>
      </w:r>
      <w:r w:rsidR="00A61F85">
        <w:rPr>
          <w:rFonts w:hAnsi="Times New Roman" w:ascii="Times New Roman"/>
          <w:szCs w:val="24"/>
        </w:rPr>
        <w:t xml:space="preserve"> 104/17,</w:t>
      </w:r>
      <w:r w:rsidR="00202B0A"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r w:rsidR="00E7643C" w:rsidRPr="000D7BC3">
        <w:rPr>
          <w:rFonts w:hAnsi="Times New Roman" w:ascii="Times New Roman"/>
          <w:szCs w:val="24"/>
        </w:rPr>
        <w:t>.</w:t>
      </w:r>
    </w:p>
    <w:p w:rsidRDefault="00202B0A" w:rsidP="00202B0A" w:rsidR="00202B0A" w:rsidRPr="000D7BC3">
      <w:pPr>
        <w:jc w:val="both"/>
        <w:rPr>
          <w:rFonts w:hAnsi="Times New Roman" w:ascii="Times New Roman"/>
          <w:szCs w:val="24"/>
        </w:rPr>
      </w:pPr>
      <w:r w:rsidRPr="000D7BC3">
        <w:rPr>
          <w:rFonts w:hAnsi="Times New Roman" w:ascii="Times New Roman"/>
          <w:szCs w:val="24"/>
        </w:rPr>
        <w:tab/>
        <w:t>U prethodnom postupku, Financijska agencija koja vodi račun dužnika, navodi da kod dužnika postoji stečajni razlog – nesposobnost za plaćanje, konkretno daje duž</w:t>
      </w:r>
      <w:r w:rsidR="00330288" w:rsidRPr="000D7BC3">
        <w:rPr>
          <w:rFonts w:hAnsi="Times New Roman" w:ascii="Times New Roman"/>
          <w:szCs w:val="24"/>
        </w:rPr>
        <w:t xml:space="preserve">nikov račun u blokadi preko </w:t>
      </w:r>
      <w:r w:rsidR="00DC37EE">
        <w:rPr>
          <w:rFonts w:hAnsi="Times New Roman" w:ascii="Times New Roman"/>
          <w:szCs w:val="24"/>
        </w:rPr>
        <w:t>742</w:t>
      </w:r>
      <w:r w:rsidRPr="000D7BC3">
        <w:rPr>
          <w:rFonts w:hAnsi="Times New Roman" w:ascii="Times New Roman"/>
          <w:szCs w:val="24"/>
        </w:rPr>
        <w:t xml:space="preserve"> dana s iznosom od </w:t>
      </w:r>
      <w:r w:rsidR="00DC37EE">
        <w:rPr>
          <w:rFonts w:hAnsi="Times New Roman" w:ascii="Times New Roman"/>
          <w:szCs w:val="24"/>
        </w:rPr>
        <w:t>39.158,22</w:t>
      </w:r>
      <w:r w:rsidRPr="000D7BC3">
        <w:rPr>
          <w:rFonts w:hAnsi="Times New Roman" w:ascii="Times New Roman"/>
          <w:szCs w:val="24"/>
        </w:rPr>
        <w:t xml:space="preserve"> kn.</w:t>
      </w:r>
    </w:p>
    <w:p w:rsidRDefault="00330288" w:rsidP="00202B0A" w:rsidR="00330288" w:rsidRPr="000D7BC3">
      <w:pPr>
        <w:jc w:val="both"/>
        <w:rPr>
          <w:rFonts w:hAnsi="Times New Roman" w:ascii="Times New Roman"/>
          <w:szCs w:val="24"/>
        </w:rPr>
      </w:pPr>
    </w:p>
    <w:p w:rsidRDefault="00A467EC" w:rsidP="00202B0A" w:rsidR="00202B0A" w:rsidRPr="000D7BC3">
      <w:pPr>
        <w:jc w:val="both"/>
        <w:rPr>
          <w:rFonts w:hAnsi="Times New Roman" w:ascii="Times New Roman"/>
          <w:szCs w:val="24"/>
        </w:rPr>
      </w:pPr>
      <w:r w:rsidRPr="000D7BC3">
        <w:rPr>
          <w:rFonts w:hAnsi="Times New Roman" w:ascii="Times New Roman"/>
          <w:szCs w:val="24"/>
        </w:rPr>
        <w:lastRenderedPageBreak/>
        <w:tab/>
        <w:t xml:space="preserve">Na ročištu održanom dana </w:t>
      </w:r>
      <w:r w:rsidR="00DC37EE">
        <w:rPr>
          <w:rFonts w:hAnsi="Times New Roman" w:ascii="Times New Roman"/>
          <w:szCs w:val="24"/>
        </w:rPr>
        <w:t>21. rujna</w:t>
      </w:r>
      <w:r w:rsidRPr="000D7BC3">
        <w:rPr>
          <w:rFonts w:hAnsi="Times New Roman" w:ascii="Times New Roman"/>
          <w:szCs w:val="24"/>
        </w:rPr>
        <w:t xml:space="preserve"> 2017. godine </w:t>
      </w:r>
      <w:r w:rsidR="00DC37EE">
        <w:rPr>
          <w:rFonts w:hAnsi="Times New Roman" w:ascii="Times New Roman"/>
          <w:szCs w:val="24"/>
        </w:rPr>
        <w:t>zakonska zastupnica</w:t>
      </w:r>
      <w:r w:rsidRPr="000D7BC3">
        <w:rPr>
          <w:rFonts w:hAnsi="Times New Roman" w:ascii="Times New Roman"/>
          <w:szCs w:val="24"/>
        </w:rPr>
        <w:t xml:space="preserve"> dužnika izjavila je da se dužnik ne protivi otvaranju stečajnog postupka, da dužnik nema imovine koja bi činila stečajnu masu, te da nema radnika. </w:t>
      </w:r>
    </w:p>
    <w:p w:rsidRDefault="00202B0A" w:rsidP="00202B0A" w:rsidR="00202B0A" w:rsidRPr="000D7BC3">
      <w:pPr>
        <w:ind w:firstLine="708"/>
        <w:jc w:val="both"/>
        <w:rPr>
          <w:rFonts w:hAnsi="Times New Roman" w:ascii="Times New Roman"/>
          <w:szCs w:val="24"/>
        </w:rPr>
      </w:pPr>
      <w:r w:rsidRPr="000D7BC3">
        <w:rPr>
          <w:rFonts w:hAnsi="Times New Roman" w:ascii="Times New Roman"/>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na za namirenje troškova prethodnog i otvorenog stečajnog postupka.</w:t>
      </w:r>
    </w:p>
    <w:p w:rsidRDefault="00C14E70" w:rsidP="00202B0A" w:rsidR="00202B0A" w:rsidRPr="000D7BC3">
      <w:pPr>
        <w:ind w:firstLine="708"/>
        <w:jc w:val="both"/>
        <w:rPr>
          <w:rFonts w:hAnsi="Times New Roman" w:ascii="Times New Roman"/>
          <w:szCs w:val="24"/>
        </w:rPr>
      </w:pPr>
      <w:r w:rsidRPr="000D7BC3">
        <w:rPr>
          <w:rFonts w:hAnsi="Times New Roman" w:ascii="Times New Roman"/>
          <w:szCs w:val="24"/>
        </w:rPr>
        <w:t xml:space="preserve">Ovaj sud rješenjem od </w:t>
      </w:r>
      <w:r w:rsidR="002A6C67">
        <w:rPr>
          <w:rFonts w:hAnsi="Times New Roman" w:ascii="Times New Roman"/>
          <w:szCs w:val="24"/>
        </w:rPr>
        <w:t>21. rujna</w:t>
      </w:r>
      <w:r w:rsidR="00202B0A" w:rsidRPr="000D7BC3">
        <w:rPr>
          <w:rFonts w:hAnsi="Times New Roman" w:ascii="Times New Roman"/>
          <w:szCs w:val="24"/>
        </w:rPr>
        <w:t xml:space="preserve"> 2017. godine pozvao iste uplatiti predujam, to je rješenje objavljeno na mrežnoj stranici e-Oglasna ploča Trgovačkog suda u Zagrebu, a temeljem odredbe čl. 12. SZ-a smatra se objavljenim istekom osmog dana od dana objave, a kako je nakon toga protekao rok od 15 dana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202B0A" w:rsidP="00202B0A" w:rsidR="00202B0A" w:rsidRPr="000D7BC3">
      <w:pPr>
        <w:ind w:firstLine="708"/>
        <w:jc w:val="both"/>
        <w:rPr>
          <w:rFonts w:hAnsi="Times New Roman" w:ascii="Times New Roman"/>
          <w:szCs w:val="24"/>
        </w:rPr>
      </w:pPr>
      <w:r w:rsidRPr="000D7BC3">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(list A i lista B stečajnih upravitelja).</w:t>
      </w:r>
    </w:p>
    <w:p w:rsidRDefault="00202B0A" w:rsidP="00202B0A" w:rsidR="00202B0A" w:rsidRPr="000D7BC3">
      <w:pPr>
        <w:ind w:firstLine="708"/>
        <w:jc w:val="both"/>
        <w:rPr>
          <w:rFonts w:hAnsi="Times New Roman" w:ascii="Times New Roman"/>
          <w:szCs w:val="24"/>
        </w:rPr>
      </w:pPr>
      <w:r w:rsidRPr="000D7BC3">
        <w:rPr>
          <w:rFonts w:hAnsi="Times New Roman" w:ascii="Times New Roman"/>
          <w:szCs w:val="24"/>
        </w:rPr>
        <w:t>Ovo rješenje će se objaviti na mrežnoj stranici e-Oglasna ploča Trgovačkog suda u Zagrebu, istog dana kada je i doneseno, sukladno čl. 132. st. 3. SZ-a.</w:t>
      </w:r>
    </w:p>
    <w:p w:rsidRDefault="00202B0A" w:rsidP="00202B0A" w:rsidR="00202B0A" w:rsidRPr="000D7BC3">
      <w:pPr>
        <w:ind w:firstLine="708"/>
        <w:jc w:val="both"/>
        <w:rPr>
          <w:rFonts w:hAnsi="Times New Roman" w:ascii="Times New Roman"/>
          <w:szCs w:val="24"/>
        </w:rPr>
      </w:pPr>
      <w:r w:rsidRPr="000D7BC3">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202B0A" w:rsidR="00F85A7F" w:rsidRPr="000D7BC3">
      <w:pPr>
        <w:jc w:val="both"/>
        <w:rPr>
          <w:rFonts w:hAnsi="Times New Roman" w:ascii="Times New Roman"/>
          <w:szCs w:val="24"/>
        </w:rPr>
      </w:pPr>
    </w:p>
    <w:p w:rsidRDefault="007E07B1" w:rsidP="000F2934" w:rsidR="0039672D" w:rsidRPr="000D7BC3">
      <w:pPr>
        <w:jc w:val="center"/>
        <w:rPr>
          <w:rFonts w:hAnsi="Times New Roman" w:ascii="Times New Roman"/>
          <w:szCs w:val="24"/>
        </w:rPr>
      </w:pPr>
      <w:r w:rsidRPr="002A6C67">
        <w:rPr>
          <w:rFonts w:hAnsi="Times New Roman" w:ascii="Times New Roman"/>
          <w:szCs w:val="24"/>
        </w:rPr>
        <w:t xml:space="preserve">U </w:t>
      </w:r>
      <w:r w:rsidR="00641162" w:rsidRPr="002A6C67">
        <w:rPr>
          <w:rFonts w:hAnsi="Times New Roman" w:ascii="Times New Roman"/>
          <w:szCs w:val="24"/>
        </w:rPr>
        <w:t>Zagreb</w:t>
      </w:r>
      <w:r w:rsidRPr="002A6C67">
        <w:rPr>
          <w:rFonts w:hAnsi="Times New Roman" w:ascii="Times New Roman"/>
          <w:szCs w:val="24"/>
        </w:rPr>
        <w:t>u</w:t>
      </w:r>
      <w:r w:rsidR="001F634C" w:rsidRPr="002A6C67">
        <w:rPr>
          <w:rFonts w:hAnsi="Times New Roman" w:ascii="Times New Roman"/>
          <w:szCs w:val="24"/>
        </w:rPr>
        <w:t xml:space="preserve">, </w:t>
      </w:r>
      <w:r w:rsidR="00E13286">
        <w:rPr>
          <w:rFonts w:hAnsi="Times New Roman" w:ascii="Times New Roman"/>
          <w:szCs w:val="24"/>
        </w:rPr>
        <w:t>29</w:t>
      </w:r>
      <w:r w:rsidR="002A6C67">
        <w:rPr>
          <w:rFonts w:hAnsi="Times New Roman" w:ascii="Times New Roman"/>
          <w:szCs w:val="24"/>
        </w:rPr>
        <w:t xml:space="preserve">. svibnja 2018. </w:t>
      </w:r>
    </w:p>
    <w:p w:rsidRDefault="00641162" w:rsidP="00641162" w:rsidR="00641162" w:rsidRPr="000D7BC3">
      <w:pPr>
        <w:jc w:val="both"/>
        <w:rPr>
          <w:rFonts w:hAnsi="Times New Roman" w:ascii="Times New Roman"/>
          <w:szCs w:val="24"/>
        </w:rPr>
      </w:pP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t xml:space="preserve">       </w:t>
      </w:r>
      <w:r w:rsidR="007E07B1" w:rsidRPr="000D7BC3">
        <w:rPr>
          <w:rFonts w:hAnsi="Times New Roman" w:ascii="Times New Roman"/>
          <w:szCs w:val="24"/>
        </w:rPr>
        <w:tab/>
      </w:r>
      <w:r w:rsidRPr="000D7BC3">
        <w:rPr>
          <w:rFonts w:hAnsi="Times New Roman" w:ascii="Times New Roman"/>
          <w:szCs w:val="24"/>
        </w:rPr>
        <w:t xml:space="preserve"> </w:t>
      </w:r>
      <w:r w:rsidR="007604D9" w:rsidRPr="000D7BC3">
        <w:rPr>
          <w:rFonts w:hAnsi="Times New Roman" w:ascii="Times New Roman"/>
          <w:szCs w:val="24"/>
        </w:rPr>
        <w:tab/>
      </w:r>
      <w:r w:rsidR="001350E9" w:rsidRPr="000D7BC3">
        <w:rPr>
          <w:rFonts w:hAnsi="Times New Roman" w:ascii="Times New Roman"/>
          <w:szCs w:val="24"/>
        </w:rPr>
        <w:t xml:space="preserve"> </w:t>
      </w:r>
      <w:r w:rsidR="000F2934" w:rsidRPr="000D7BC3">
        <w:rPr>
          <w:rFonts w:hAnsi="Times New Roman" w:ascii="Times New Roman"/>
          <w:szCs w:val="24"/>
        </w:rPr>
        <w:t xml:space="preserve">  </w:t>
      </w:r>
      <w:r w:rsidR="001350E9" w:rsidRPr="000D7BC3">
        <w:rPr>
          <w:rFonts w:hAnsi="Times New Roman" w:ascii="Times New Roman"/>
          <w:szCs w:val="24"/>
        </w:rPr>
        <w:t xml:space="preserve">  </w:t>
      </w:r>
      <w:r w:rsidRPr="000D7BC3">
        <w:rPr>
          <w:rFonts w:hAnsi="Times New Roman" w:ascii="Times New Roman"/>
          <w:szCs w:val="24"/>
        </w:rPr>
        <w:t>SUDAC:</w:t>
      </w:r>
    </w:p>
    <w:p w:rsidRDefault="00641162" w:rsidP="00641162" w:rsidR="009E7DF7" w:rsidRPr="000D7BC3">
      <w:pPr>
        <w:jc w:val="both"/>
        <w:rPr>
          <w:rFonts w:hAnsi="Times New Roman" w:ascii="Times New Roman"/>
          <w:szCs w:val="24"/>
        </w:rPr>
      </w:pP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t xml:space="preserve">             </w:t>
      </w:r>
      <w:r w:rsidR="007604D9" w:rsidRPr="000D7BC3">
        <w:rPr>
          <w:rFonts w:hAnsi="Times New Roman" w:ascii="Times New Roman"/>
          <w:szCs w:val="24"/>
        </w:rPr>
        <w:tab/>
      </w:r>
      <w:r w:rsidR="000F2934" w:rsidRPr="000D7BC3">
        <w:rPr>
          <w:rFonts w:hAnsi="Times New Roman" w:ascii="Times New Roman"/>
          <w:szCs w:val="24"/>
        </w:rPr>
        <w:t xml:space="preserve">  </w:t>
      </w:r>
      <w:r w:rsidRPr="000D7BC3">
        <w:rPr>
          <w:rFonts w:hAnsi="Times New Roman" w:ascii="Times New Roman"/>
          <w:szCs w:val="24"/>
        </w:rPr>
        <w:t>Nevenka Siladi Rstić</w:t>
      </w:r>
      <w:r w:rsidR="00FE6B54">
        <w:rPr>
          <w:rFonts w:hAnsi="Times New Roman" w:ascii="Times New Roman"/>
          <w:szCs w:val="24"/>
        </w:rPr>
        <w:t>,v.r.</w:t>
      </w:r>
    </w:p>
    <w:p w:rsidRDefault="00C14E70" w:rsidP="00E335E3" w:rsidR="00E335E3" w:rsidRPr="000D7BC3">
      <w:pPr>
        <w:jc w:val="both"/>
        <w:rPr>
          <w:rFonts w:hAnsi="Times New Roman" w:ascii="Times New Roman"/>
          <w:i/>
          <w:szCs w:val="24"/>
        </w:rPr>
      </w:pPr>
      <w:r w:rsidRPr="000D7BC3">
        <w:rPr>
          <w:rFonts w:hAnsi="Times New Roman" w:ascii="Times New Roman"/>
          <w:i/>
          <w:szCs w:val="24"/>
        </w:rPr>
        <w:t>U</w:t>
      </w:r>
      <w:r w:rsidR="00E83B74" w:rsidRPr="000D7BC3">
        <w:rPr>
          <w:rFonts w:hAnsi="Times New Roman" w:ascii="Times New Roman"/>
          <w:i/>
          <w:szCs w:val="24"/>
        </w:rPr>
        <w:t>puta o pravnom lijeku</w:t>
      </w:r>
      <w:r w:rsidR="00E335E3" w:rsidRPr="000D7BC3">
        <w:rPr>
          <w:rFonts w:hAnsi="Times New Roman" w:ascii="Times New Roman"/>
          <w:i/>
          <w:szCs w:val="24"/>
        </w:rPr>
        <w:t>:</w:t>
      </w:r>
    </w:p>
    <w:p w:rsidRDefault="00E335E3" w:rsidP="00E335E3" w:rsidR="00E335E3" w:rsidRPr="000D7BC3">
      <w:pPr>
        <w:jc w:val="both"/>
        <w:rPr>
          <w:rFonts w:hAnsi="Times New Roman" w:ascii="Times New Roman"/>
          <w:i/>
          <w:szCs w:val="24"/>
        </w:rPr>
      </w:pPr>
      <w:r w:rsidRPr="000D7BC3">
        <w:rPr>
          <w:rFonts w:hAnsi="Times New Roman" w:ascii="Times New Roman"/>
          <w:i/>
          <w:szCs w:val="24"/>
        </w:rPr>
        <w:t>Protiv rješenja</w:t>
      </w:r>
      <w:r w:rsidR="00F85A7F" w:rsidRPr="000D7BC3">
        <w:rPr>
          <w:rFonts w:hAnsi="Times New Roman" w:ascii="Times New Roman"/>
          <w:i/>
          <w:szCs w:val="24"/>
        </w:rPr>
        <w:t xml:space="preserve"> dopuštena je </w:t>
      </w:r>
      <w:r w:rsidR="00173936" w:rsidRPr="000D7BC3">
        <w:rPr>
          <w:rFonts w:hAnsi="Times New Roman" w:ascii="Times New Roman"/>
          <w:i/>
          <w:szCs w:val="24"/>
        </w:rPr>
        <w:t>žal</w:t>
      </w:r>
      <w:r w:rsidR="00F85A7F" w:rsidRPr="000D7BC3">
        <w:rPr>
          <w:rFonts w:hAnsi="Times New Roman" w:ascii="Times New Roman"/>
          <w:i/>
          <w:szCs w:val="24"/>
        </w:rPr>
        <w:t xml:space="preserve">ba Visokom trgovačkom sudu RH, </w:t>
      </w:r>
      <w:r w:rsidR="00173936" w:rsidRPr="000D7BC3">
        <w:rPr>
          <w:rFonts w:hAnsi="Times New Roman" w:ascii="Times New Roman"/>
          <w:i/>
          <w:szCs w:val="24"/>
        </w:rPr>
        <w:t>u roku od 8 dana, a koja se podnosi putem ovog suda u 3 primjerka.</w:t>
      </w:r>
    </w:p>
    <w:p w:rsidRDefault="00496D08" w:rsidP="00E45901" w:rsidR="00496D08" w:rsidRPr="000D7BC3">
      <w:pPr>
        <w:jc w:val="both"/>
        <w:rPr>
          <w:rFonts w:hAnsi="Times New Roman" w:ascii="Times New Roman"/>
          <w:szCs w:val="24"/>
        </w:rPr>
      </w:pPr>
    </w:p>
    <w:p w:rsidRDefault="00FE6B54" w:rsidR="00FE6B54" w:rsidRPr="00FE6B54">
      <w:pPr>
        <w:rPr>
          <w:rFonts w:hAnsi="Times New Roman" w:ascii="Times New Roman"/>
        </w:rPr>
      </w:pPr>
      <w:r>
        <w:rPr>
          <w:rFonts w:hAnsi="Times New Roman" w:ascii="Times New Roman"/>
          <w:szCs w:val="24"/>
        </w:rPr>
        <w:tab/>
      </w:r>
      <w:r w:rsidRPr="00FE6B54">
        <w:rPr>
          <w:rFonts w:hAnsi="Times New Roman" w:ascii="Times New Roman"/>
          <w:szCs w:val="24"/>
        </w:rPr>
        <w:tab/>
      </w:r>
      <w:r w:rsidRPr="00FE6B54">
        <w:rPr>
          <w:rFonts w:hAnsi="Times New Roman" w:ascii="Times New Roman"/>
          <w:szCs w:val="24"/>
        </w:rPr>
        <w:tab/>
      </w:r>
      <w:r w:rsidRPr="00FE6B54">
        <w:rPr>
          <w:rFonts w:hAnsi="Times New Roman" w:ascii="Times New Roman"/>
          <w:szCs w:val="24"/>
        </w:rPr>
        <w:tab/>
      </w:r>
      <w:r w:rsidRPr="00FE6B54">
        <w:rPr>
          <w:rFonts w:hAnsi="Times New Roman" w:ascii="Times New Roman"/>
          <w:szCs w:val="24"/>
        </w:rPr>
        <w:tab/>
      </w:r>
      <w:r w:rsidRPr="00FE6B54">
        <w:rPr>
          <w:rFonts w:hAnsi="Times New Roman" w:ascii="Times New Roman"/>
          <w:szCs w:val="24"/>
        </w:rPr>
        <w:tab/>
      </w:r>
      <w:r w:rsidRPr="00FE6B54">
        <w:rPr>
          <w:rFonts w:hAnsi="Times New Roman" w:ascii="Times New Roman"/>
          <w:szCs w:val="24"/>
        </w:rPr>
        <w:tab/>
      </w:r>
      <w:r w:rsidRPr="00FE6B54">
        <w:rPr>
          <w:rFonts w:hAnsi="Times New Roman" w:ascii="Times New Roman"/>
          <w:szCs w:val="24"/>
        </w:rPr>
        <w:tab/>
      </w:r>
      <w:r w:rsidRPr="00FE6B54">
        <w:rPr>
          <w:rFonts w:hAnsi="Times New Roman" w:ascii="Times New Roman"/>
        </w:rPr>
        <w:t>Za točnost otpravka-ovl.službenik</w:t>
      </w:r>
    </w:p>
    <w:p w:rsidRDefault="00FE6B54" w:rsidP="00FE6B54" w:rsidR="00FE6B54" w:rsidRPr="00FE6B54">
      <w:pPr>
        <w:ind w:firstLine="708" w:left="5664"/>
        <w:rPr>
          <w:rFonts w:hAnsi="Times New Roman" w:ascii="Times New Roman"/>
        </w:rPr>
      </w:pPr>
      <w:r w:rsidRPr="00FE6B54">
        <w:rPr>
          <w:rFonts w:hAnsi="Times New Roman" w:ascii="Times New Roman"/>
        </w:rPr>
        <w:t>Vinka Mihalinčić</w:t>
      </w:r>
    </w:p>
    <w:p w:rsidRDefault="00DA1AAD" w:rsidP="00955CAD" w:rsidR="00DA1AAD" w:rsidRPr="000D7BC3">
      <w:pPr>
        <w:tabs>
          <w:tab w:pos="426" w:val="left"/>
        </w:tabs>
        <w:jc w:val="both"/>
        <w:rPr>
          <w:rFonts w:hAnsi="Times New Roman" w:ascii="Times New Roman"/>
          <w:szCs w:val="24"/>
        </w:rPr>
      </w:pPr>
    </w:p>
    <w:sectPr w:rsidSect="001F634C" w:rsidR="00DA1AAD" w:rsidRPr="000D7BC3">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FE6B54">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E13286">
      <w:rPr>
        <w:rFonts w:hAnsi="Times New Roman" w:ascii="Times New Roman"/>
        <w:szCs w:val="24"/>
      </w:rPr>
      <w:t>2668/16-15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P="00953077" w:rsidR="00C3051B">
    <w:pPr>
      <w:pStyle w:val="Zaglavlje"/>
      <w:rPr>
        <w:rFonts w:hAnsi="Times New Roman" w:ascii="Times New Roman"/>
        <w:sz w:val="20"/>
        <w:szCs w:val="24"/>
      </w:rPr>
    </w:pP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76346E" w:rsidR="0076346E">
    <w:pPr>
      <w:pStyle w:val="Zaglavlje"/>
      <w:rPr>
        <w:rFonts w:hAnsi="Times New Roman" w:ascii="Times New Roman"/>
        <w:sz w:val="20"/>
        <w:szCs w:val="24"/>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r w:rsidR="0076346E" w:rsidRPr="0076346E">
      <w:rPr>
        <w:rFonts w:hAnsi="Times New Roman" w:ascii="Times New Roman"/>
        <w:szCs w:val="24"/>
      </w:rPr>
      <w:t xml:space="preserve"> </w:t>
    </w:r>
    <w:r w:rsidR="0076346E">
      <w:rPr>
        <w:rFonts w:hAnsi="Times New Roman" w:ascii="Times New Roman"/>
        <w:szCs w:val="24"/>
      </w:rPr>
      <w:tab/>
    </w:r>
    <w:r w:rsidR="0076346E">
      <w:rPr>
        <w:rFonts w:hAnsi="Times New Roman" w:ascii="Times New Roman"/>
        <w:szCs w:val="24"/>
      </w:rPr>
      <w:tab/>
    </w:r>
    <w:r w:rsidR="0076346E" w:rsidRPr="00DA1AAD">
      <w:rPr>
        <w:rFonts w:hAnsi="Times New Roman" w:ascii="Times New Roman"/>
        <w:szCs w:val="24"/>
      </w:rPr>
      <w:t>47.</w:t>
    </w:r>
    <w:r w:rsidR="0076346E">
      <w:rPr>
        <w:rFonts w:hAnsi="Times New Roman" w:ascii="Times New Roman"/>
        <w:szCs w:val="24"/>
      </w:rPr>
      <w:t xml:space="preserve"> </w:t>
    </w:r>
    <w:r w:rsidR="0076346E" w:rsidRPr="00DA1AAD">
      <w:rPr>
        <w:rFonts w:hAnsi="Times New Roman" w:ascii="Times New Roman"/>
        <w:szCs w:val="24"/>
      </w:rPr>
      <w:t>St-</w:t>
    </w:r>
    <w:r w:rsidR="00110604">
      <w:rPr>
        <w:rFonts w:hAnsi="Times New Roman" w:ascii="Times New Roman"/>
        <w:szCs w:val="24"/>
      </w:rPr>
      <w:t>2668/16</w:t>
    </w:r>
    <w:r w:rsidR="00E13286">
      <w:rPr>
        <w:rFonts w:hAnsi="Times New Roman" w:ascii="Times New Roman"/>
        <w:szCs w:val="24"/>
      </w:rPr>
      <w:t>-15</w:t>
    </w:r>
  </w:p>
  <w:p w:rsidRDefault="0076346E" w:rsidP="0076346E" w:rsidR="0076346E">
    <w:pPr>
      <w:pStyle w:val="Zaglavlje"/>
      <w:rPr>
        <w:rFonts w:hAnsi="Times New Roman" w:ascii="Times New Roman"/>
        <w:sz w:val="20"/>
        <w:szCs w:val="24"/>
      </w:rPr>
    </w:pPr>
  </w:p>
  <w:p w:rsidRDefault="00C3051B" w:rsidP="000C42FE" w:rsidR="00C3051B" w:rsidRPr="00953077">
    <w:pPr>
      <w:pStyle w:val="Zaglavlje"/>
      <w:ind w:left="426"/>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488CAB76"/>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160AC7EC"/>
    <w:lvl w:tplc="1B9C845E"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1943C6C"/>
    <w:multiLevelType w:val="hybridMultilevel"/>
    <w:tmpl w:val="4558B846"/>
    <w:lvl w:tplc="01BE493E" w:ilvl="0">
      <w:start w:val="1"/>
      <w:numFmt w:val="upperRoman"/>
      <w:lvlText w:val="%1."/>
      <w:lvlJc w:val="right"/>
      <w:pPr>
        <w:ind w:hanging="360" w:left="644"/>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983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2CB5"/>
    <w:rsid w:val="00003DA2"/>
    <w:rsid w:val="0000509A"/>
    <w:rsid w:val="000054EC"/>
    <w:rsid w:val="0000725B"/>
    <w:rsid w:val="00012002"/>
    <w:rsid w:val="000149E5"/>
    <w:rsid w:val="00020FA2"/>
    <w:rsid w:val="000223F8"/>
    <w:rsid w:val="00033811"/>
    <w:rsid w:val="00033B90"/>
    <w:rsid w:val="000363A8"/>
    <w:rsid w:val="000448CC"/>
    <w:rsid w:val="00045336"/>
    <w:rsid w:val="0004612F"/>
    <w:rsid w:val="00054622"/>
    <w:rsid w:val="0005693E"/>
    <w:rsid w:val="00057F89"/>
    <w:rsid w:val="00063045"/>
    <w:rsid w:val="0007123C"/>
    <w:rsid w:val="00084086"/>
    <w:rsid w:val="0008468D"/>
    <w:rsid w:val="00086014"/>
    <w:rsid w:val="00093FFD"/>
    <w:rsid w:val="000A4C4F"/>
    <w:rsid w:val="000A58A5"/>
    <w:rsid w:val="000A5E95"/>
    <w:rsid w:val="000A78D7"/>
    <w:rsid w:val="000B18BB"/>
    <w:rsid w:val="000C0DC7"/>
    <w:rsid w:val="000C1A8A"/>
    <w:rsid w:val="000D128D"/>
    <w:rsid w:val="000D12F2"/>
    <w:rsid w:val="000D2B7A"/>
    <w:rsid w:val="000D4B7B"/>
    <w:rsid w:val="000D4B7E"/>
    <w:rsid w:val="000D6FE7"/>
    <w:rsid w:val="000D7BC3"/>
    <w:rsid w:val="000E0825"/>
    <w:rsid w:val="000E19E7"/>
    <w:rsid w:val="000E28D6"/>
    <w:rsid w:val="000E32AE"/>
    <w:rsid w:val="000F2934"/>
    <w:rsid w:val="0010029A"/>
    <w:rsid w:val="00104CD4"/>
    <w:rsid w:val="00106318"/>
    <w:rsid w:val="0010798E"/>
    <w:rsid w:val="00110604"/>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5360"/>
    <w:rsid w:val="001F634C"/>
    <w:rsid w:val="00200509"/>
    <w:rsid w:val="00202B0A"/>
    <w:rsid w:val="0020310C"/>
    <w:rsid w:val="00203D64"/>
    <w:rsid w:val="00205159"/>
    <w:rsid w:val="002104E9"/>
    <w:rsid w:val="00211E6C"/>
    <w:rsid w:val="00212A5E"/>
    <w:rsid w:val="00212B6D"/>
    <w:rsid w:val="0022375B"/>
    <w:rsid w:val="0022592D"/>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A6C67"/>
    <w:rsid w:val="002B2E3C"/>
    <w:rsid w:val="002B4A74"/>
    <w:rsid w:val="002B798E"/>
    <w:rsid w:val="002B7EC0"/>
    <w:rsid w:val="002C349E"/>
    <w:rsid w:val="002D0A57"/>
    <w:rsid w:val="002D61BB"/>
    <w:rsid w:val="002D632E"/>
    <w:rsid w:val="002D7EA5"/>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288"/>
    <w:rsid w:val="00330447"/>
    <w:rsid w:val="00331511"/>
    <w:rsid w:val="00333643"/>
    <w:rsid w:val="00340586"/>
    <w:rsid w:val="003405B9"/>
    <w:rsid w:val="00342913"/>
    <w:rsid w:val="00344DBD"/>
    <w:rsid w:val="003518E7"/>
    <w:rsid w:val="00360F62"/>
    <w:rsid w:val="0036128E"/>
    <w:rsid w:val="00366744"/>
    <w:rsid w:val="00370D41"/>
    <w:rsid w:val="003771A0"/>
    <w:rsid w:val="0037763C"/>
    <w:rsid w:val="003829E3"/>
    <w:rsid w:val="00383B4B"/>
    <w:rsid w:val="00384561"/>
    <w:rsid w:val="0038673A"/>
    <w:rsid w:val="0038682F"/>
    <w:rsid w:val="00390BCF"/>
    <w:rsid w:val="0039672D"/>
    <w:rsid w:val="00397F88"/>
    <w:rsid w:val="003A0DAE"/>
    <w:rsid w:val="003A1A33"/>
    <w:rsid w:val="003A1D13"/>
    <w:rsid w:val="003B2EC1"/>
    <w:rsid w:val="003C3021"/>
    <w:rsid w:val="003C31BF"/>
    <w:rsid w:val="003C5395"/>
    <w:rsid w:val="003C611C"/>
    <w:rsid w:val="003E6003"/>
    <w:rsid w:val="003F0E59"/>
    <w:rsid w:val="003F260E"/>
    <w:rsid w:val="003F462E"/>
    <w:rsid w:val="00402C63"/>
    <w:rsid w:val="0041114A"/>
    <w:rsid w:val="00412375"/>
    <w:rsid w:val="00415CFD"/>
    <w:rsid w:val="004171A6"/>
    <w:rsid w:val="00432D08"/>
    <w:rsid w:val="00434383"/>
    <w:rsid w:val="00436A60"/>
    <w:rsid w:val="004457F5"/>
    <w:rsid w:val="00445F3B"/>
    <w:rsid w:val="00454952"/>
    <w:rsid w:val="004570FE"/>
    <w:rsid w:val="00460E56"/>
    <w:rsid w:val="0046526F"/>
    <w:rsid w:val="00466569"/>
    <w:rsid w:val="00466E6B"/>
    <w:rsid w:val="004750F5"/>
    <w:rsid w:val="00481B26"/>
    <w:rsid w:val="00491B23"/>
    <w:rsid w:val="00496C00"/>
    <w:rsid w:val="00496D08"/>
    <w:rsid w:val="004A4135"/>
    <w:rsid w:val="004B0D0A"/>
    <w:rsid w:val="004C1393"/>
    <w:rsid w:val="004C22F2"/>
    <w:rsid w:val="004C37F8"/>
    <w:rsid w:val="004C7461"/>
    <w:rsid w:val="004C7D4A"/>
    <w:rsid w:val="004D319F"/>
    <w:rsid w:val="004D55E7"/>
    <w:rsid w:val="004D641C"/>
    <w:rsid w:val="004E1877"/>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4C8E"/>
    <w:rsid w:val="005B7CD5"/>
    <w:rsid w:val="005C7BDA"/>
    <w:rsid w:val="005D07C0"/>
    <w:rsid w:val="005D2497"/>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77E2"/>
    <w:rsid w:val="0064092A"/>
    <w:rsid w:val="00641162"/>
    <w:rsid w:val="006412EF"/>
    <w:rsid w:val="00650DDE"/>
    <w:rsid w:val="0065292A"/>
    <w:rsid w:val="006637D6"/>
    <w:rsid w:val="006644EF"/>
    <w:rsid w:val="006703C1"/>
    <w:rsid w:val="00670FA7"/>
    <w:rsid w:val="006726A9"/>
    <w:rsid w:val="00674259"/>
    <w:rsid w:val="00674F35"/>
    <w:rsid w:val="00680573"/>
    <w:rsid w:val="00680867"/>
    <w:rsid w:val="00681038"/>
    <w:rsid w:val="006829DB"/>
    <w:rsid w:val="00682CB8"/>
    <w:rsid w:val="00693577"/>
    <w:rsid w:val="00696272"/>
    <w:rsid w:val="00697794"/>
    <w:rsid w:val="006A05C2"/>
    <w:rsid w:val="006A09F8"/>
    <w:rsid w:val="006A1C75"/>
    <w:rsid w:val="006A25D5"/>
    <w:rsid w:val="006A674C"/>
    <w:rsid w:val="006B01FB"/>
    <w:rsid w:val="006B055B"/>
    <w:rsid w:val="006C32B1"/>
    <w:rsid w:val="006C61FB"/>
    <w:rsid w:val="006E3CD9"/>
    <w:rsid w:val="006E5739"/>
    <w:rsid w:val="006F0710"/>
    <w:rsid w:val="006F2A3C"/>
    <w:rsid w:val="00700CA7"/>
    <w:rsid w:val="00704AE2"/>
    <w:rsid w:val="00706CE5"/>
    <w:rsid w:val="00716992"/>
    <w:rsid w:val="00721192"/>
    <w:rsid w:val="007230F3"/>
    <w:rsid w:val="00725962"/>
    <w:rsid w:val="00727142"/>
    <w:rsid w:val="00727354"/>
    <w:rsid w:val="00732A86"/>
    <w:rsid w:val="00740628"/>
    <w:rsid w:val="007457C0"/>
    <w:rsid w:val="00752928"/>
    <w:rsid w:val="007535F2"/>
    <w:rsid w:val="00757367"/>
    <w:rsid w:val="007604D9"/>
    <w:rsid w:val="0076346E"/>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47273"/>
    <w:rsid w:val="00853210"/>
    <w:rsid w:val="00860C7D"/>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624D"/>
    <w:rsid w:val="008C7A64"/>
    <w:rsid w:val="008D0AA7"/>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7FC6"/>
    <w:rsid w:val="00941B53"/>
    <w:rsid w:val="0094202C"/>
    <w:rsid w:val="009450C7"/>
    <w:rsid w:val="00945604"/>
    <w:rsid w:val="00945AE8"/>
    <w:rsid w:val="0095194C"/>
    <w:rsid w:val="00955CAD"/>
    <w:rsid w:val="0095677C"/>
    <w:rsid w:val="00956E9E"/>
    <w:rsid w:val="00970AA9"/>
    <w:rsid w:val="00971465"/>
    <w:rsid w:val="00971C38"/>
    <w:rsid w:val="00973B77"/>
    <w:rsid w:val="009752B0"/>
    <w:rsid w:val="00975990"/>
    <w:rsid w:val="00980D42"/>
    <w:rsid w:val="00986574"/>
    <w:rsid w:val="009866F4"/>
    <w:rsid w:val="009934F5"/>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6A43"/>
    <w:rsid w:val="00A07B69"/>
    <w:rsid w:val="00A07F7D"/>
    <w:rsid w:val="00A14749"/>
    <w:rsid w:val="00A22BFA"/>
    <w:rsid w:val="00A276F6"/>
    <w:rsid w:val="00A305F4"/>
    <w:rsid w:val="00A307D7"/>
    <w:rsid w:val="00A37926"/>
    <w:rsid w:val="00A421CD"/>
    <w:rsid w:val="00A467EC"/>
    <w:rsid w:val="00A53351"/>
    <w:rsid w:val="00A615C2"/>
    <w:rsid w:val="00A61F85"/>
    <w:rsid w:val="00A67709"/>
    <w:rsid w:val="00A71300"/>
    <w:rsid w:val="00A71D26"/>
    <w:rsid w:val="00A724E6"/>
    <w:rsid w:val="00A73119"/>
    <w:rsid w:val="00A777CE"/>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27DF"/>
    <w:rsid w:val="00AF4EA5"/>
    <w:rsid w:val="00AF595B"/>
    <w:rsid w:val="00B0157F"/>
    <w:rsid w:val="00B06C7D"/>
    <w:rsid w:val="00B107F2"/>
    <w:rsid w:val="00B1783A"/>
    <w:rsid w:val="00B22DD3"/>
    <w:rsid w:val="00B2542A"/>
    <w:rsid w:val="00B27E41"/>
    <w:rsid w:val="00B33891"/>
    <w:rsid w:val="00B34DDB"/>
    <w:rsid w:val="00B36057"/>
    <w:rsid w:val="00B42A46"/>
    <w:rsid w:val="00B4571B"/>
    <w:rsid w:val="00B45E6D"/>
    <w:rsid w:val="00B5258F"/>
    <w:rsid w:val="00B53DA8"/>
    <w:rsid w:val="00B55483"/>
    <w:rsid w:val="00B611F1"/>
    <w:rsid w:val="00B613E6"/>
    <w:rsid w:val="00B721FC"/>
    <w:rsid w:val="00B753DD"/>
    <w:rsid w:val="00B75D50"/>
    <w:rsid w:val="00B778B4"/>
    <w:rsid w:val="00B81088"/>
    <w:rsid w:val="00B82911"/>
    <w:rsid w:val="00B842A9"/>
    <w:rsid w:val="00B8444E"/>
    <w:rsid w:val="00B86FF5"/>
    <w:rsid w:val="00B927D7"/>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14E70"/>
    <w:rsid w:val="00C168EC"/>
    <w:rsid w:val="00C17E85"/>
    <w:rsid w:val="00C20F74"/>
    <w:rsid w:val="00C268A7"/>
    <w:rsid w:val="00C2759A"/>
    <w:rsid w:val="00C3051B"/>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B0BD0"/>
    <w:rsid w:val="00CB4222"/>
    <w:rsid w:val="00CB7449"/>
    <w:rsid w:val="00CC05B0"/>
    <w:rsid w:val="00CC0DDF"/>
    <w:rsid w:val="00CC2BED"/>
    <w:rsid w:val="00CD5D35"/>
    <w:rsid w:val="00CD6FD2"/>
    <w:rsid w:val="00CE6185"/>
    <w:rsid w:val="00CF36C9"/>
    <w:rsid w:val="00CF4E78"/>
    <w:rsid w:val="00D01FF9"/>
    <w:rsid w:val="00D16509"/>
    <w:rsid w:val="00D172BD"/>
    <w:rsid w:val="00D2254F"/>
    <w:rsid w:val="00D226F9"/>
    <w:rsid w:val="00D2507E"/>
    <w:rsid w:val="00D31067"/>
    <w:rsid w:val="00D3314E"/>
    <w:rsid w:val="00D3316C"/>
    <w:rsid w:val="00D3694B"/>
    <w:rsid w:val="00D370B4"/>
    <w:rsid w:val="00D4049A"/>
    <w:rsid w:val="00D406FB"/>
    <w:rsid w:val="00D4078B"/>
    <w:rsid w:val="00D4431A"/>
    <w:rsid w:val="00D508F9"/>
    <w:rsid w:val="00D526C0"/>
    <w:rsid w:val="00D54881"/>
    <w:rsid w:val="00D57812"/>
    <w:rsid w:val="00D63135"/>
    <w:rsid w:val="00D72B25"/>
    <w:rsid w:val="00D75C6C"/>
    <w:rsid w:val="00D90465"/>
    <w:rsid w:val="00D91E50"/>
    <w:rsid w:val="00DA09AC"/>
    <w:rsid w:val="00DA1AAD"/>
    <w:rsid w:val="00DA2D83"/>
    <w:rsid w:val="00DA5DDD"/>
    <w:rsid w:val="00DB4CC2"/>
    <w:rsid w:val="00DB5026"/>
    <w:rsid w:val="00DB54E1"/>
    <w:rsid w:val="00DB7D0D"/>
    <w:rsid w:val="00DC0415"/>
    <w:rsid w:val="00DC1807"/>
    <w:rsid w:val="00DC24BA"/>
    <w:rsid w:val="00DC33F6"/>
    <w:rsid w:val="00DC37EE"/>
    <w:rsid w:val="00DC5C1B"/>
    <w:rsid w:val="00DC7507"/>
    <w:rsid w:val="00DD077D"/>
    <w:rsid w:val="00DD19A3"/>
    <w:rsid w:val="00DD3F80"/>
    <w:rsid w:val="00DE4A40"/>
    <w:rsid w:val="00DF23AC"/>
    <w:rsid w:val="00DF2468"/>
    <w:rsid w:val="00DF5CFC"/>
    <w:rsid w:val="00E002FE"/>
    <w:rsid w:val="00E04AB6"/>
    <w:rsid w:val="00E13286"/>
    <w:rsid w:val="00E1472C"/>
    <w:rsid w:val="00E151B6"/>
    <w:rsid w:val="00E15496"/>
    <w:rsid w:val="00E20925"/>
    <w:rsid w:val="00E22A86"/>
    <w:rsid w:val="00E24C27"/>
    <w:rsid w:val="00E24EC9"/>
    <w:rsid w:val="00E25F59"/>
    <w:rsid w:val="00E3175E"/>
    <w:rsid w:val="00E335E3"/>
    <w:rsid w:val="00E371B1"/>
    <w:rsid w:val="00E40B2E"/>
    <w:rsid w:val="00E42C8B"/>
    <w:rsid w:val="00E446E2"/>
    <w:rsid w:val="00E45901"/>
    <w:rsid w:val="00E50150"/>
    <w:rsid w:val="00E54B64"/>
    <w:rsid w:val="00E5638A"/>
    <w:rsid w:val="00E564EB"/>
    <w:rsid w:val="00E63D27"/>
    <w:rsid w:val="00E66430"/>
    <w:rsid w:val="00E7500E"/>
    <w:rsid w:val="00E75460"/>
    <w:rsid w:val="00E7643C"/>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49EE"/>
    <w:rsid w:val="00ED360A"/>
    <w:rsid w:val="00ED5B21"/>
    <w:rsid w:val="00ED64A2"/>
    <w:rsid w:val="00ED791E"/>
    <w:rsid w:val="00EE0083"/>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71B5F"/>
    <w:rsid w:val="00F75D6C"/>
    <w:rsid w:val="00F77713"/>
    <w:rsid w:val="00F81BDE"/>
    <w:rsid w:val="00F82017"/>
    <w:rsid w:val="00F8210B"/>
    <w:rsid w:val="00F82D63"/>
    <w:rsid w:val="00F85A7F"/>
    <w:rsid w:val="00F95288"/>
    <w:rsid w:val="00F9789F"/>
    <w:rsid w:val="00FA5138"/>
    <w:rsid w:val="00FA5422"/>
    <w:rsid w:val="00FB61D1"/>
    <w:rsid w:val="00FB7D3F"/>
    <w:rsid w:val="00FE5E1F"/>
    <w:rsid w:val="00FE6B54"/>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E6B54"/>
    <w:rPr>
      <w:color w:val="808080"/>
      <w:bdr w:space="0" w:sz="0" w:color="auto" w:val="none"/>
      <w:shd w:fill="auto" w:color="auto" w:val="clear"/>
    </w:rPr>
  </w:style>
  <w:style w:customStyle="true" w:styleId="eSPISCCParagraphDefaultFont" w:type="character">
    <w:name w:val="eSPIS_CC_Paragraph Default Font"/>
    <w:basedOn w:val="Zadanifontodlomka"/>
    <w:rsid w:val="00FE6B5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E6B5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E6B5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6B5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E6B54"/>
    <w:rPr>
      <w:color w:val="808080"/>
      <w:bdr w:color="auto" w:space="0" w:sz="0" w:val="none"/>
      <w:shd w:color="auto" w:fill="auto" w:val="clear"/>
    </w:rPr>
  </w:style>
  <w:style w:customStyle="1" w:styleId="eSPISCCParagraphDefaultFont" w:type="character">
    <w:name w:val="eSPIS_CC_Paragraph Default Font"/>
    <w:basedOn w:val="Zadanifontodlomka"/>
    <w:rsid w:val="00FE6B5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6B5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E6B5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6B5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 w:id="20747697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2668</izvorni_sadrzaj>
    <derivirana_varijabla naziv="DomainObject.Predmet.Broj_1">2668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St-2668/2016</izvorni_sadrzaj>
    <derivirana_varijabla naziv="DomainObject.Predmet.OznakaBroj_1">St-2668/2016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MOBITEKA d.o.o. za trgovinu zastupanog po punomoćniku Katarina Penava</izvorni_sadrzaj>
    <derivirana_varijabla naziv="DomainObject.Predmet.ProtustrankaFormated_1">  MOBITEKA d.o.o. za trgovinu zastupanog po punomoćniku Katarina Penava</derivirana_varijabla>
  </DomainObject.Predmet.ProtustrankaFormated>
  <DomainObject.Predmet.ProtustrankaFormatedOIB>
    <izvorni_sadrzaj>  MOBITEKA d.o.o. za trgovinu, OIB 39636228969 zastupanog po punomoćniku Katarina Penava</izvorni_sadrzaj>
    <derivirana_varijabla naziv="DomainObject.Predmet.ProtustrankaFormatedOIB_1">  MOBITEKA d.o.o. za trgovinu, OIB 39636228969 zastupanog po punomoćniku Katarina Penava</derivirana_varijabla>
  </DomainObject.Predmet.ProtustrankaFormatedOIB>
  <DomainObject.Predmet.ProtustrankaFormatedWithAdress>
    <izvorni_sadrzaj> MOBITEKA d.o.o. za trgovinu, Selčinska 27, 10360 Sesvete zastupanog po punomoćniku Katarina Penava</izvorni_sadrzaj>
    <derivirana_varijabla naziv="DomainObject.Predmet.ProtustrankaFormatedWithAdress_1"> MOBITEKA d.o.o. za trgovinu, Selčinska 27, 10360 Sesvete zastupanog po punomoćniku Katarina Penava</derivirana_varijabla>
  </DomainObject.Predmet.ProtustrankaFormatedWithAdress>
  <DomainObject.Predmet.ProtustrankaFormatedWithAdressOIB>
    <izvorni_sadrzaj> MOBITEKA d.o.o. za trgovinu, OIB 39636228969, Selčinska 27, 10360 Sesvete zastupanog po punomoćniku Katarina Penava</izvorni_sadrzaj>
    <derivirana_varijabla naziv="DomainObject.Predmet.ProtustrankaFormatedWithAdressOIB_1"> MOBITEKA d.o.o. za trgovinu, OIB 39636228969, Selčinska 27, 10360 Sesvete zastupanog po punomoćniku Katarina Penava</derivirana_varijabla>
  </DomainObject.Predmet.ProtustrankaFormatedWithAdressOIB>
  <DomainObject.Predmet.ProtustrankaWithAdress>
    <izvorni_sadrzaj>MOBITEKA d.o.o. za trgovinu Selčinska 27, 10360 Sesvete</izvorni_sadrzaj>
    <derivirana_varijabla naziv="DomainObject.Predmet.ProtustrankaWithAdress_1">MOBITEKA d.o.o. za trgovinu Selčinska 27, 10360 Sesvete</derivirana_varijabla>
  </DomainObject.Predmet.ProtustrankaWithAdress>
  <DomainObject.Predmet.ProtustrankaWithAdressOIB>
    <izvorni_sadrzaj>MOBITEKA d.o.o. za trgovinu, OIB 39636228969, Selčinska 27, 10360 Sesvete</izvorni_sadrzaj>
    <derivirana_varijabla naziv="DomainObject.Predmet.ProtustrankaWithAdressOIB_1">MOBITEKA d.o.o. za trgovinu, OIB 39636228969, Selčinska 27, 10360 Sesvete</derivirana_varijabla>
  </DomainObject.Predmet.ProtustrankaWithAdressOIB>
  <DomainObject.Predmet.ProtustrankaNazivFormated>
    <izvorni_sadrzaj>MOBITEKA d.o.o. za trgovinu</izvorni_sadrzaj>
    <derivirana_varijabla naziv="DomainObject.Predmet.ProtustrankaNazivFormated_1">MOBITEKA d.o.o. za trgovinu</derivirana_varijabla>
  </DomainObject.Predmet.ProtustrankaNazivFormated>
  <DomainObject.Predmet.ProtustrankaNazivFormatedOIB>
    <izvorni_sadrzaj>MOBITEKA d.o.o. za trgovinu, OIB 39636228969</izvorni_sadrzaj>
    <derivirana_varijabla naziv="DomainObject.Predmet.ProtustrankaNazivFormatedOIB_1">MOBITEKA d.o.o. za trgovinu, OIB 39636228969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Katarina Penava</izvorni_sadrzaj>
    <derivirana_varijabla naziv="DomainObject.Predmet.StrankaFormated_1">  FINA Regionalni centar Zagreb; Katarina Penava</derivirana_varijabla>
  </DomainObject.Predmet.StrankaFormated>
  <DomainObject.Predmet.StrankaFormatedOIB>
    <izvorni_sadrzaj>  FINA Regionalni centar Zagreb, OIB 85821130368; Katarina Penava, OIB 07248635190</izvorni_sadrzaj>
    <derivirana_varijabla naziv="DomainObject.Predmet.StrankaFormatedOIB_1">  FINA Regionalni centar Zagreb, OIB 85821130368; Katarina Penava, OIB 07248635190</derivirana_varijabla>
  </DomainObject.Predmet.StrankaFormatedOIB>
  <DomainObject.Predmet.StrankaFormatedWithAdress>
    <izvorni_sadrzaj> FINA Regionalni centar Zagreb, Trg svibanjskih žrtava 1995. 1, 10000 Zagreb; Katarina Penava, Jazbinski Odvojak I. 4, 10000 Zagreb</izvorni_sadrzaj>
    <derivirana_varijabla naziv="DomainObject.Predmet.StrankaFormatedWithAdress_1"> FINA Regionalni centar Zagreb, Trg svibanjskih žrtava 1995. 1, 10000 Zagreb; Katarina Penava, Jazbinski Odvojak I. 4, 10000 Zagreb</derivirana_varijabla>
  </DomainObject.Predmet.StrankaFormatedWithAdress>
  <DomainObject.Predmet.StrankaFormatedWithAdressOIB>
    <izvorni_sadrzaj> FINA Regionalni centar Zagreb, OIB 85821130368, Trg svibanjskih žrtava 1995. 1, 10000 Zagreb; Katarina Penava, OIB 07248635190, Jazbinski Odvojak I. 4, 10000 Zagreb</izvorni_sadrzaj>
    <derivirana_varijabla naziv="DomainObject.Predmet.StrankaFormatedWithAdressOIB_1"> FINA Regionalni centar Zagreb, OIB 85821130368, Trg svibanjskih žrtava 1995. 1, 10000 Zagreb; Katarina Penava, OIB 07248635190, Jazbinski Odvojak I. 4, 10000 Zagreb</derivirana_varijabla>
  </DomainObject.Predmet.StrankaFormatedWithAdressOIB>
  <DomainObject.Predmet.StrankaWithAdress>
    <izvorni_sadrzaj>FINA Regionalni centar Zagreb Trg svibanjskih žrtava 1995. 1,10000 Zagreb,Katarina Penava Jazbinski Odvojak I. 4,10000 Zagreb</izvorni_sadrzaj>
    <derivirana_varijabla naziv="DomainObject.Predmet.StrankaWithAdress_1">FINA Regionalni centar Zagreb Trg svibanjskih žrtava 1995. 1,10000 Zagreb,Katarina Penava Jazbinski Odvojak I. 4,10000 Zagreb</derivirana_varijabla>
  </DomainObject.Predmet.StrankaWithAdress>
  <DomainObject.Predmet.StrankaWithAdressOIB>
    <izvorni_sadrzaj>FINA Regionalni centar Zagreb, OIB 85821130368, Trg svibanjskih žrtava 1995. 1,10000 Zagreb,Katarina Penava, OIB 07248635190, Jazbinski Odvojak I. 4,10000 Zagreb</izvorni_sadrzaj>
    <derivirana_varijabla naziv="DomainObject.Predmet.StrankaWithAdressOIB_1">FINA Regionalni centar Zagreb, OIB 85821130368, Trg svibanjskih žrtava 1995. 1,10000 Zagreb,Katarina Penava, OIB 07248635190, Jazbinski Odvojak I. 4,10000 Zagreb</derivirana_varijabla>
  </DomainObject.Predmet.StrankaWithAdressOIB>
  <DomainObject.Predmet.StrankaNazivFormated>
    <izvorni_sadrzaj>FINA Regionalni centar Zagreb,Katarina Penava</izvorni_sadrzaj>
    <derivirana_varijabla naziv="DomainObject.Predmet.StrankaNazivFormated_1">FINA Regionalni centar Zagreb,Katarina Penava</derivirana_varijabla>
  </DomainObject.Predmet.StrankaNazivFormated>
  <DomainObject.Predmet.StrankaNazivFormatedOIB>
    <izvorni_sadrzaj>FINA Regionalni centar Zagreb, OIB 85821130368,Katarina Penava, OIB 07248635190</izvorni_sadrzaj>
    <derivirana_varijabla naziv="DomainObject.Predmet.StrankaNazivFormatedOIB_1">FINA Regionalni centar Zagreb, OIB 85821130368,Katarina Penava, OIB 07248635190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Katarina Penava</item>
    </izvorni_sadrzaj>
    <derivirana_varijabla naziv="DomainObject.Predmet.StrankaListFormated_1">
      <item>FINA Regionalni centar Zagreb</item>
      <item>Katarina Penava</item>
    </derivirana_varijabla>
  </DomainObject.Predmet.StrankaListFormated>
  <DomainObject.Predmet.StrankaListFormatedOIB>
    <izvorni_sadrzaj>
      <item>FINA Regionalni centar Zagreb, OIB 85821130368</item>
      <item>Katarina Penava, OIB 07248635190</item>
    </izvorni_sadrzaj>
    <derivirana_varijabla naziv="DomainObject.Predmet.StrankaListFormatedOIB_1">
      <item>FINA Regionalni centar Zagreb, OIB 85821130368</item>
      <item>Katarina Penava, OIB 07248635190</item>
    </derivirana_varijabla>
  </DomainObject.Predmet.StrankaListFormatedOIB>
  <DomainObject.Predmet.StrankaListFormatedWithAdress>
    <izvorni_sadrzaj>
      <item>FINA Regionalni centar Zagreb, Trg svibanjskih žrtava 1995. 1, 10000 Zagreb</item>
      <item>Katarina Penava, Jazbinski Odvojak I. 4, 10000 Zagreb</item>
    </izvorni_sadrzaj>
    <derivirana_varijabla naziv="DomainObject.Predmet.StrankaListFormatedWithAdress_1">
      <item>FINA Regionalni centar Zagreb, Trg svibanjskih žrtava 1995. 1, 10000 Zagreb</item>
      <item>Katarina Penava, Jazbinski Odvojak I. 4, 10000 Zagreb</item>
    </derivirana_varijabla>
  </DomainObject.Predmet.StrankaListFormatedWithAdress>
  <DomainObject.Predmet.StrankaListFormatedWithAdressOIB>
    <izvorni_sadrzaj>
      <item>FINA Regionalni centar Zagreb, OIB 85821130368, Trg svibanjskih žrtava 1995. 1, 10000 Zagreb</item>
      <item>Katarina Penava, OIB 07248635190, Jazbinski Odvojak I. 4, 10000 Zagreb</item>
    </izvorni_sadrzaj>
    <derivirana_varijabla naziv="DomainObject.Predmet.StrankaListFormatedWithAdressOIB_1">
      <item>FINA Regionalni centar Zagreb, OIB 85821130368, Trg svibanjskih žrtava 1995. 1, 10000 Zagreb</item>
      <item>Katarina Penava, OIB 07248635190, Jazbinski Odvojak I. 4, 10000 Zagreb</item>
    </derivirana_varijabla>
  </DomainObject.Predmet.StrankaListFormatedWithAdressOIB>
  <DomainObject.Predmet.StrankaListNazivFormated>
    <izvorni_sadrzaj>
      <item>FINA Regionalni centar Zagreb</item>
      <item>Katarina Penava</item>
    </izvorni_sadrzaj>
    <derivirana_varijabla naziv="DomainObject.Predmet.StrankaListNazivFormated_1">
      <item>FINA Regionalni centar Zagreb</item>
      <item>Katarina Penava</item>
    </derivirana_varijabla>
  </DomainObject.Predmet.StrankaListNazivFormated>
  <DomainObject.Predmet.StrankaListNazivFormatedOIB>
    <izvorni_sadrzaj>
      <item>FINA Regionalni centar Zagreb, OIB 85821130368</item>
      <item>Katarina Penava, OIB 07248635190</item>
    </izvorni_sadrzaj>
    <derivirana_varijabla naziv="DomainObject.Predmet.StrankaListNazivFormatedOIB_1">
      <item>FINA Regionalni centar Zagreb, OIB 85821130368</item>
      <item>Katarina Penava, OIB 07248635190</item>
    </derivirana_varijabla>
  </DomainObject.Predmet.StrankaListNazivFormatedOIB>
  <DomainObject.Predmet.ProtuStrankaListFormated>
    <izvorni_sadrzaj>
      <item>MOBITEKA d.o.o. za trgovinu zastupanog po punomoćniku Katarina Penava</item>
    </izvorni_sadrzaj>
    <derivirana_varijabla naziv="DomainObject.Predmet.ProtuStrankaListFormated_1">
      <item>MOBITEKA d.o.o. za trgovinu zastupanog po punomoćniku Katarina Penava</item>
    </derivirana_varijabla>
  </DomainObject.Predmet.ProtuStrankaListFormated>
  <DomainObject.Predmet.ProtuStrankaListFormatedOIB>
    <izvorni_sadrzaj>
      <item>MOBITEKA d.o.o. za trgovinu, OIB 39636228969 zastupanog po punomoćniku Katarina Penava</item>
    </izvorni_sadrzaj>
    <derivirana_varijabla naziv="DomainObject.Predmet.ProtuStrankaListFormatedOIB_1">
      <item>MOBITEKA d.o.o. za trgovinu, OIB 39636228969 zastupanog po punomoćniku Katarina Penava</item>
    </derivirana_varijabla>
  </DomainObject.Predmet.ProtuStrankaListFormatedOIB>
  <DomainObject.Predmet.ProtuStrankaListFormatedWithAdress>
    <izvorni_sadrzaj>
      <item>MOBITEKA d.o.o. za trgovinu, Selčinska 27, 10360 Sesvete zastupanog po punomoćniku Katarina Penava</item>
    </izvorni_sadrzaj>
    <derivirana_varijabla naziv="DomainObject.Predmet.ProtuStrankaListFormatedWithAdress_1">
      <item>MOBITEKA d.o.o. za trgovinu, Selčinska 27, 10360 Sesvete zastupanog po punomoćniku Katarina Penava</item>
    </derivirana_varijabla>
  </DomainObject.Predmet.ProtuStrankaListFormatedWithAdress>
  <DomainObject.Predmet.ProtuStrankaListFormatedWithAdressOIB>
    <izvorni_sadrzaj>
      <item>MOBITEKA d.o.o. za trgovinu, OIB 39636228969, Selčinska 27, 10360 Sesvete zastupanog po punomoćniku Katarina Penava</item>
    </izvorni_sadrzaj>
    <derivirana_varijabla naziv="DomainObject.Predmet.ProtuStrankaListFormatedWithAdressOIB_1">
      <item>MOBITEKA d.o.o. za trgovinu, OIB 39636228969, Selčinska 27, 10360 Sesvete zastupanog po punomoćniku Katarina Penava</item>
    </derivirana_varijabla>
  </DomainObject.Predmet.ProtuStrankaListFormatedWithAdressOIB>
  <DomainObject.Predmet.ProtuStrankaListNazivFormated>
    <izvorni_sadrzaj>
      <item>MOBITEKA d.o.o. za trgovinu</item>
    </izvorni_sadrzaj>
    <derivirana_varijabla naziv="DomainObject.Predmet.ProtuStrankaListNazivFormated_1">
      <item>MOBITEKA d.o.o. za trgovinu</item>
    </derivirana_varijabla>
  </DomainObject.Predmet.ProtuStrankaListNazivFormated>
  <DomainObject.Predmet.ProtuStrankaListNazivFormatedOIB>
    <izvorni_sadrzaj>
      <item>MOBITEKA d.o.o. za trgovinu, OIB 39636228969</item>
    </izvorni_sadrzaj>
    <derivirana_varijabla naziv="DomainObject.Predmet.ProtuStrankaListNazivFormatedOIB_1">
      <item>MOBITEKA d.o.o. za trgovinu, OIB 39636228969</item>
    </derivirana_varijabla>
  </DomainObject.Predmet.ProtuStrankaListNazivFormatedOIB>
  <DomainObject.Predmet.OstaliListFormated>
    <izvorni_sadrzaj>
      <item>Katarina Penava punomoćnik sudionika u postupku MOBITEKA d.o.o. za trgovinu</item>
    </izvorni_sadrzaj>
    <derivirana_varijabla naziv="DomainObject.Predmet.OstaliListFormated_1">
      <item>Katarina Penava punomoćnik sudionika u postupku MOBITEKA d.o.o. za trgovinu</item>
    </derivirana_varijabla>
  </DomainObject.Predmet.OstaliListFormated>
  <DomainObject.Predmet.OstaliListFormatedOIB>
    <izvorni_sadrzaj>
      <item>Katarina Penava, OIB 07248635190 punomoćnik sudionika u postupku MOBITEKA d.o.o. za trgovinu</item>
    </izvorni_sadrzaj>
    <derivirana_varijabla naziv="DomainObject.Predmet.OstaliListFormatedOIB_1">
      <item>Katarina Penava, OIB 07248635190 punomoćnik sudionika u postupku MOBITEKA d.o.o. za trgovinu</item>
    </derivirana_varijabla>
  </DomainObject.Predmet.OstaliListFormatedOIB>
  <DomainObject.Predmet.OstaliListFormatedWithAdress>
    <izvorni_sadrzaj>
      <item>Katarina Penava, Mrzlopoljska 7, 10000 Zagreb punomoćnik sudionika u postupku MOBITEKA d.o.o. za trgovinu</item>
    </izvorni_sadrzaj>
    <derivirana_varijabla naziv="DomainObject.Predmet.OstaliListFormatedWithAdress_1">
      <item>Katarina Penava, Mrzlopoljska 7, 10000 Zagreb punomoćnik sudionika u postupku MOBITEKA d.o.o. za trgovinu</item>
    </derivirana_varijabla>
  </DomainObject.Predmet.OstaliListFormatedWithAdress>
  <DomainObject.Predmet.OstaliListFormatedWithAdressOIB>
    <izvorni_sadrzaj>
      <item>Katarina Penava, OIB 07248635190, Mrzlopoljska 7, 10000 Zagreb punomoćnik sudionika u postupku MOBITEKA d.o.o. za trgovinu</item>
    </izvorni_sadrzaj>
    <derivirana_varijabla naziv="DomainObject.Predmet.OstaliListFormatedWithAdressOIB_1">
      <item>Katarina Penava, OIB 07248635190, Mrzlopoljska 7, 10000 Zagreb punomoćnik sudionika u postupku MOBITEKA d.o.o. za trgovinu</item>
    </derivirana_varijabla>
  </DomainObject.Predmet.OstaliListFormatedWithAdressOIB>
  <DomainObject.Predmet.OstaliListNazivFormated>
    <izvorni_sadrzaj>
      <item>Katarina Penava</item>
    </izvorni_sadrzaj>
    <derivirana_varijabla naziv="DomainObject.Predmet.OstaliListNazivFormated_1">
      <item>Katarina Penava</item>
    </derivirana_varijabla>
  </DomainObject.Predmet.OstaliListNazivFormated>
  <DomainObject.Predmet.OstaliListNazivFormatedOIB>
    <izvorni_sadrzaj>
      <item>Katarina Penava, OIB 07248635190</item>
    </izvorni_sadrzaj>
    <derivirana_varijabla naziv="DomainObject.Predmet.OstaliListNazivFormatedOIB_1">
      <item>Katarina Penava, OIB 07248635190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MOBITEKA d.o.o. za trgovinu</izvorni_sadrzaj>
    <derivirana_varijabla naziv="DomainObject.Predmet.ProtustrankaIDrugi_1">MOBITEKA d.o.o. za trgovinu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MOBITEKA d.o.o. za trgovinu, OIB 39636228969, Selčinska 27, 10360 Sesvete</izvorni_sadrzaj>
    <derivirana_varijabla naziv="DomainObject.Predmet.ProtustrankaIDrugiAdressOIB_1">MOBITEKA d.o.o. za trgovinu, OIB 39636228969, Selčinska 27,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MOBITEKA d.o.o. za trgovinu</item>
      <item>Katarina Penava</item>
      <item>Katarina Penava</item>
    </izvorni_sadrzaj>
    <derivirana_varijabla naziv="DomainObject.Predmet.SudioniciListNaziv_1">
      <item>FINA Regionalni centar Zagreb</item>
      <item>MOBITEKA d.o.o. za trgovinu</item>
      <item>Katarina Penava</item>
      <item>Katarina Penava</item>
    </derivirana_varijabla>
  </DomainObject.Predmet.SudioniciListNaziv>
  <DomainObject.Predmet.SudioniciListAdressOIB>
    <izvorni_sadrzaj>
      <item>FINA Regionalni centar Zagreb, OIB 85821130368, Trg svibanjskih žrtava 1995. 1,10000 Zagreb</item>
      <item>MOBITEKA d.o.o. za trgovinu, OIB 39636228969, Selčinska 27,10360 Sesvete</item>
      <item>Katarina Penava, OIB 07248635190, Mrzlopoljska 7,10000 Zagreb</item>
      <item>Katarina Penava, OIB 07248635190, Jazbinski Odvojak I. 4,10000 Zagreb</item>
    </izvorni_sadrzaj>
    <derivirana_varijabla naziv="DomainObject.Predmet.SudioniciListAdressOIB_1">
      <item>FINA Regionalni centar Zagreb, OIB 85821130368, Trg svibanjskih žrtava 1995. 1,10000 Zagreb</item>
      <item>MOBITEKA d.o.o. za trgovinu, OIB 39636228969, Selčinska 27,10360 Sesvete</item>
      <item>Katarina Penava, OIB 07248635190, Mrzlopoljska 7,10000 Zagreb</item>
      <item>Katarina Penava, OIB 07248635190, Jazbinski Odvojak I.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39636228969</item>
      <item>, OIB 07248635190</item>
      <item>, OIB 07248635190</item>
    </izvorni_sadrzaj>
    <derivirana_varijabla naziv="DomainObject.Predmet.SudioniciListNazivOIB_1">
      <item>, OIB 85821130368</item>
      <item>, OIB 39636228969</item>
      <item>, OIB 07248635190</item>
      <item>, OIB 07248635190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68F050-C4BC-429F-88DE-36539AA70F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666</properties:Words>
  <properties:Characters>3578</properties:Characters>
  <properties:Lines>74</properties:Lines>
  <properties:Paragraphs>24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2018-05-28T07:21:00Z</dcterms:created>
  <dc:creator>rsticn</dc:creator>
  <cp:lastModifiedBy>Vinka Mihalinčić</cp:lastModifiedBy>
  <cp:lastPrinted>2018-05-29T09:01:00Z</cp:lastPrinted>
  <dcterms:modified xmlns:xsi="http://www.w3.org/2001/XMLSchema-instance" xsi:type="dcterms:W3CDTF">2018-05-29T09:02:00Z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(st-2668-16-MOBITEKA d.o.o..docx)</vt:lpwstr>
  </prop:property>
  <prop:property name="CC_coloring" pid="4" fmtid="{D5CDD505-2E9C-101B-9397-08002B2CF9AE}">
    <vt:bool>false</vt:bool>
  </prop:property>
  <prop:property name="BrojStranica" pid="5" fmtid="{D5CDD505-2E9C-101B-9397-08002B2CF9AE}">
    <vt:i4>2</vt:i4>
  </prop:property>
</prop:Properties>
</file>