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d45c1" w14:paraId="1fd45c1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01074E">
        <w:t>916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7125A4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B20359" w:rsidRPr="00B20359">
        <w:t>PRIJATELJI SPORTA-SESVETE</w:t>
      </w:r>
      <w:r w:rsidR="00BA142B">
        <w:t xml:space="preserve">, </w:t>
      </w:r>
      <w:r w:rsidR="00B20359" w:rsidRPr="00B20359">
        <w:t>Sesvetska cesta 34, Sesvete</w:t>
      </w:r>
      <w:r w:rsidR="00BA142B">
        <w:t xml:space="preserve">, </w:t>
      </w:r>
      <w:r w:rsidR="00B20359">
        <w:t>Registarski broj</w:t>
      </w:r>
      <w:r w:rsidR="00B20359" w:rsidRPr="00B20359">
        <w:t>: 21009945</w:t>
      </w:r>
      <w:r w:rsidR="00BA142B">
        <w:t xml:space="preserve">, </w:t>
      </w:r>
      <w:r w:rsidR="00B20359">
        <w:t>OIB</w:t>
      </w:r>
      <w:r w:rsidR="00B20359" w:rsidRPr="00B20359">
        <w:t>: 30650142662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125A4">
        <w:t>9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370C6">
        <w:t>PRIJATELJI SPORTA-SESVETE, Sesvetska cesta 34, Sesvete, Registarski broj: 21009945, OIB: 30650142662</w:t>
      </w:r>
      <w:r w:rsidR="00D43EFC">
        <w:t xml:space="preserve">, </w:t>
      </w:r>
      <w:r>
        <w:t xml:space="preserve">iznosi </w:t>
      </w:r>
      <w:r w:rsidR="002370C6">
        <w:t>12.057,97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proofErr w:type="spellStart"/>
      <w:r w:rsidR="002370C6" w:rsidRPr="002370C6">
        <w:t>Gregor</w:t>
      </w:r>
      <w:proofErr w:type="spellEnd"/>
      <w:r w:rsidR="002370C6" w:rsidRPr="002370C6">
        <w:t xml:space="preserve"> Bevanda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01074E">
        <w:t>916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4B7CC1">
        <w:t>9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8C762D">
        <w:t>6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BF2" w:rsidR="00D87BF2">
      <w:r>
        <w:separator/>
      </w:r>
    </w:p>
  </w:endnote>
  <w:endnote w:id="0" w:type="continuationSeparator">
    <w:p w:rsidRDefault="00D87BF2" w:rsidR="00D87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BF2" w:rsidR="00D87BF2">
      <w:r>
        <w:separator/>
      </w:r>
    </w:p>
  </w:footnote>
  <w:footnote w:id="0" w:type="continuationSeparator">
    <w:p w:rsidRDefault="00D87BF2" w:rsidR="00D87B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074E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0871"/>
    <w:rsid w:val="00035864"/>
    <w:rsid w:val="00036441"/>
    <w:rsid w:val="00043D8F"/>
    <w:rsid w:val="00045393"/>
    <w:rsid w:val="000477CD"/>
    <w:rsid w:val="00047A8F"/>
    <w:rsid w:val="00050374"/>
    <w:rsid w:val="00050860"/>
    <w:rsid w:val="000535EA"/>
    <w:rsid w:val="00070873"/>
    <w:rsid w:val="00077C9D"/>
    <w:rsid w:val="00081729"/>
    <w:rsid w:val="00091B4B"/>
    <w:rsid w:val="00092174"/>
    <w:rsid w:val="00092CBF"/>
    <w:rsid w:val="000938B8"/>
    <w:rsid w:val="000943AD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0F797D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D79E5"/>
    <w:rsid w:val="001E153C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370C6"/>
    <w:rsid w:val="00244807"/>
    <w:rsid w:val="0024631E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A7074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94EE7"/>
    <w:rsid w:val="003A299A"/>
    <w:rsid w:val="003A56C0"/>
    <w:rsid w:val="003A5868"/>
    <w:rsid w:val="003A610E"/>
    <w:rsid w:val="003B1945"/>
    <w:rsid w:val="003B398C"/>
    <w:rsid w:val="003B7CC9"/>
    <w:rsid w:val="003C01DF"/>
    <w:rsid w:val="003C09F9"/>
    <w:rsid w:val="003C56BF"/>
    <w:rsid w:val="003D02B1"/>
    <w:rsid w:val="003D3CA4"/>
    <w:rsid w:val="003D7D26"/>
    <w:rsid w:val="003E0F72"/>
    <w:rsid w:val="003E3ECE"/>
    <w:rsid w:val="003E4DD9"/>
    <w:rsid w:val="003E6EC8"/>
    <w:rsid w:val="003E7C98"/>
    <w:rsid w:val="003F0BAD"/>
    <w:rsid w:val="003F2D1A"/>
    <w:rsid w:val="003F348F"/>
    <w:rsid w:val="004114B8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2AAC"/>
    <w:rsid w:val="00497148"/>
    <w:rsid w:val="004A0D7B"/>
    <w:rsid w:val="004A52A8"/>
    <w:rsid w:val="004A5887"/>
    <w:rsid w:val="004A5B1B"/>
    <w:rsid w:val="004A6F2C"/>
    <w:rsid w:val="004A7C69"/>
    <w:rsid w:val="004B490A"/>
    <w:rsid w:val="004B7CC1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5A85"/>
    <w:rsid w:val="00556098"/>
    <w:rsid w:val="00557B82"/>
    <w:rsid w:val="00564E27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5EC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714E6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25A4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358"/>
    <w:rsid w:val="007A4540"/>
    <w:rsid w:val="007A5699"/>
    <w:rsid w:val="007A7FD1"/>
    <w:rsid w:val="007C1A8B"/>
    <w:rsid w:val="007C1A99"/>
    <w:rsid w:val="007C2FE6"/>
    <w:rsid w:val="007E0EEA"/>
    <w:rsid w:val="007E2149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1CD3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62D"/>
    <w:rsid w:val="008C7EC0"/>
    <w:rsid w:val="008F6477"/>
    <w:rsid w:val="00901EF5"/>
    <w:rsid w:val="00904A77"/>
    <w:rsid w:val="00905F6B"/>
    <w:rsid w:val="00910262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53E1"/>
    <w:rsid w:val="009C5728"/>
    <w:rsid w:val="009C670C"/>
    <w:rsid w:val="009E412F"/>
    <w:rsid w:val="009E5D6D"/>
    <w:rsid w:val="009E6566"/>
    <w:rsid w:val="00A054B7"/>
    <w:rsid w:val="00A07CA2"/>
    <w:rsid w:val="00A16283"/>
    <w:rsid w:val="00A214C9"/>
    <w:rsid w:val="00A309DE"/>
    <w:rsid w:val="00A331BD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674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0359"/>
    <w:rsid w:val="00B24B41"/>
    <w:rsid w:val="00B27877"/>
    <w:rsid w:val="00B30DE5"/>
    <w:rsid w:val="00B32948"/>
    <w:rsid w:val="00B41FC6"/>
    <w:rsid w:val="00B43F06"/>
    <w:rsid w:val="00B67389"/>
    <w:rsid w:val="00B7627E"/>
    <w:rsid w:val="00B82540"/>
    <w:rsid w:val="00B82754"/>
    <w:rsid w:val="00B83AA4"/>
    <w:rsid w:val="00B86000"/>
    <w:rsid w:val="00B95B20"/>
    <w:rsid w:val="00B96065"/>
    <w:rsid w:val="00BA142B"/>
    <w:rsid w:val="00BA2216"/>
    <w:rsid w:val="00BC17B0"/>
    <w:rsid w:val="00BE33FF"/>
    <w:rsid w:val="00BE3734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594C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54914"/>
    <w:rsid w:val="00D60F00"/>
    <w:rsid w:val="00D62477"/>
    <w:rsid w:val="00D64021"/>
    <w:rsid w:val="00D72B31"/>
    <w:rsid w:val="00D745AC"/>
    <w:rsid w:val="00D77EA4"/>
    <w:rsid w:val="00D87BF2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50DE2"/>
    <w:rsid w:val="00E60C19"/>
    <w:rsid w:val="00E60C4D"/>
    <w:rsid w:val="00E7572F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39AD"/>
    <w:rsid w:val="00F040DB"/>
    <w:rsid w:val="00F2165F"/>
    <w:rsid w:val="00F23853"/>
    <w:rsid w:val="00F46E60"/>
    <w:rsid w:val="00F5342F"/>
    <w:rsid w:val="00F56EA9"/>
    <w:rsid w:val="00F6215D"/>
    <w:rsid w:val="00F71650"/>
    <w:rsid w:val="00F734CA"/>
    <w:rsid w:val="00F73514"/>
    <w:rsid w:val="00F82537"/>
    <w:rsid w:val="00F83779"/>
    <w:rsid w:val="00FA209C"/>
    <w:rsid w:val="00FA5B34"/>
    <w:rsid w:val="00FB0B87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921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21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1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1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1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921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21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1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1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1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St-916/2017</izvorni_sadrzaj>
    <derivirana_varijabla naziv="DomainObject.Predmet.OznakaBroj_1">St-916/2017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PRIJATELJI SPORTA-SESVETE</izvorni_sadrzaj>
    <derivirana_varijabla naziv="DomainObject.Predmet.ProtustrankaFormated_1">  PRIJATELJI SPORTA-SESVETE</derivirana_varijabla>
  </DomainObject.Predmet.ProtustrankaFormated>
  <DomainObject.Predmet.ProtustrankaFormatedOIB>
    <izvorni_sadrzaj>  PRIJATELJI SPORTA-SESVETE, OIB 30650142662</izvorni_sadrzaj>
    <derivirana_varijabla naziv="DomainObject.Predmet.ProtustrankaFormatedOIB_1">  PRIJATELJI SPORTA-SESVETE, OIB 30650142662</derivirana_varijabla>
  </DomainObject.Predmet.ProtustrankaFormatedOIB>
  <DomainObject.Predmet.ProtustrankaFormatedWithAdress>
    <izvorni_sadrzaj> PRIJATELJI SPORTA-SESVETE, Sesvetska cesta 34, 10360 Sesvete</izvorni_sadrzaj>
    <derivirana_varijabla naziv="DomainObject.Predmet.ProtustrankaFormatedWithAdress_1"> PRIJATELJI SPORTA-SESVETE, Sesvetska cesta 34, 10360 Sesvete</derivirana_varijabla>
  </DomainObject.Predmet.ProtustrankaFormatedWithAdress>
  <DomainObject.Predmet.ProtustrankaFormatedWithAdressOIB>
    <izvorni_sadrzaj> PRIJATELJI SPORTA-SESVETE, OIB 30650142662, Sesvetska cesta 34, 10360 Sesvete</izvorni_sadrzaj>
    <derivirana_varijabla naziv="DomainObject.Predmet.ProtustrankaFormatedWithAdressOIB_1"> PRIJATELJI SPORTA-SESVETE, OIB 30650142662, Sesvetska cesta 34, 10360 Sesvete</derivirana_varijabla>
  </DomainObject.Predmet.ProtustrankaFormatedWithAdressOIB>
  <DomainObject.Predmet.ProtustrankaWithAdress>
    <izvorni_sadrzaj>PRIJATELJI SPORTA-SESVETE Sesvetska cesta 34, 10360 Sesvete</izvorni_sadrzaj>
    <derivirana_varijabla naziv="DomainObject.Predmet.ProtustrankaWithAdress_1">PRIJATELJI SPORTA-SESVETE Sesvetska cesta 34, 10360 Sesvete</derivirana_varijabla>
  </DomainObject.Predmet.ProtustrankaWithAdress>
  <DomainObject.Predmet.ProtustrankaWithAdressOIB>
    <izvorni_sadrzaj>PRIJATELJI SPORTA-SESVETE, OIB 30650142662, Sesvetska cesta 34, 10360 Sesvete</izvorni_sadrzaj>
    <derivirana_varijabla naziv="DomainObject.Predmet.ProtustrankaWithAdressOIB_1">PRIJATELJI SPORTA-SESVETE, OIB 30650142662, Sesvetska cesta 34, 10360 Sesvete</derivirana_varijabla>
  </DomainObject.Predmet.ProtustrankaWithAdressOIB>
  <DomainObject.Predmet.ProtustrankaNazivFormated>
    <izvorni_sadrzaj>PRIJATELJI SPORTA-SESVETE</izvorni_sadrzaj>
    <derivirana_varijabla naziv="DomainObject.Predmet.ProtustrankaNazivFormated_1">PRIJATELJI SPORTA-SESVETE</derivirana_varijabla>
  </DomainObject.Predmet.ProtustrankaNazivFormated>
  <DomainObject.Predmet.ProtustrankaNazivFormatedOIB>
    <izvorni_sadrzaj>PRIJATELJI SPORTA-SESVETE, OIB 30650142662</izvorni_sadrzaj>
    <derivirana_varijabla naziv="DomainObject.Predmet.ProtustrankaNazivFormatedOIB_1">PRIJATELJI SPORTA-SESVETE, OIB 30650142662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PRIJATELJI SPORTA-SESVETE</item>
    </izvorni_sadrzaj>
    <derivirana_varijabla naziv="DomainObject.Predmet.ProtuStrankaListFormated_1">
      <item>PRIJATELJI SPORTA-SESVETE</item>
    </derivirana_varijabla>
  </DomainObject.Predmet.ProtuStrankaListFormated>
  <DomainObject.Predmet.ProtuStrankaListFormatedOIB>
    <izvorni_sadrzaj>
      <item>PRIJATELJI SPORTA-SESVETE, OIB 30650142662</item>
    </izvorni_sadrzaj>
    <derivirana_varijabla naziv="DomainObject.Predmet.ProtuStrankaListFormatedOIB_1">
      <item>PRIJATELJI SPORTA-SESVETE, OIB 30650142662</item>
    </derivirana_varijabla>
  </DomainObject.Predmet.ProtuStrankaListFormatedOIB>
  <DomainObject.Predmet.ProtuStrankaListFormatedWithAdress>
    <izvorni_sadrzaj>
      <item>PRIJATELJI SPORTA-SESVETE, Sesvetska cesta 34, 10360 Sesvete</item>
    </izvorni_sadrzaj>
    <derivirana_varijabla naziv="DomainObject.Predmet.ProtuStrankaListFormatedWithAdress_1">
      <item>PRIJATELJI SPORTA-SESVETE, Sesvetska cesta 34, 10360 Sesvete</item>
    </derivirana_varijabla>
  </DomainObject.Predmet.ProtuStrankaListFormatedWithAdress>
  <DomainObject.Predmet.ProtuStrankaListFormatedWithAdressOIB>
    <izvorni_sadrzaj>
      <item>PRIJATELJI SPORTA-SESVETE, OIB 30650142662, Sesvetska cesta 34, 10360 Sesvete</item>
    </izvorni_sadrzaj>
    <derivirana_varijabla naziv="DomainObject.Predmet.ProtuStrankaListFormatedWithAdressOIB_1">
      <item>PRIJATELJI SPORTA-SESVETE, OIB 30650142662, Sesvetska cesta 34, 10360 Sesvete</item>
    </derivirana_varijabla>
  </DomainObject.Predmet.ProtuStrankaListFormatedWithAdressOIB>
  <DomainObject.Predmet.ProtuStrankaListNazivFormated>
    <izvorni_sadrzaj>
      <item>PRIJATELJI SPORTA-SESVETE</item>
    </izvorni_sadrzaj>
    <derivirana_varijabla naziv="DomainObject.Predmet.ProtuStrankaListNazivFormated_1">
      <item>PRIJATELJI SPORTA-SESVETE</item>
    </derivirana_varijabla>
  </DomainObject.Predmet.ProtuStrankaListNazivFormated>
  <DomainObject.Predmet.ProtuStrankaListNazivFormatedOIB>
    <izvorni_sadrzaj>
      <item>PRIJATELJI SPORTA-SESVETE, OIB 30650142662</item>
    </izvorni_sadrzaj>
    <derivirana_varijabla naziv="DomainObject.Predmet.ProtuStrankaListNazivFormatedOIB_1">
      <item>PRIJATELJI SPORTA-SESVETE, OIB 30650142662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PRIJATELJI SPORTA-SESVETE</izvorni_sadrzaj>
    <derivirana_varijabla naziv="DomainObject.Predmet.ProtustrankaIDrugi_1">PRIJATELJI SPORTA-SESVETE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PRIJATELJI SPORTA-SESVETE, OIB 30650142662, Sesvetska cesta 34, 10360 Sesvete</izvorni_sadrzaj>
    <derivirana_varijabla naziv="DomainObject.Predmet.ProtustrankaIDrugiAdressOIB_1">PRIJATELJI SPORTA-SESVETE, OIB 30650142662, Sesvetska cesta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PRIJATELJI SPORTA-SESVETE</item>
      <item>FINA Regionalni centar Zagreb</item>
    </izvorni_sadrzaj>
    <derivirana_varijabla naziv="DomainObject.Predmet.SudioniciListNaziv_1">
      <item>PRIJATELJI SPORTA-SESVETE</item>
      <item>FINA Regionalni centar Zagreb</item>
    </derivirana_varijabla>
  </DomainObject.Predmet.SudioniciListNaziv>
  <DomainObject.Predmet.SudioniciListAdressOIB>
    <izvorni_sadrzaj>
      <item>PRIJATELJI SPORTA-SESVETE, OIB 30650142662, Sesvetska cesta 34,10360 Sesvete</item>
      <item>FINA Regionalni centar Zagreb, OIB 85821130368, Trg svibanjskih žrtava 1995. 1,10000 Zagreb</item>
    </izvorni_sadrzaj>
    <derivirana_varijabla naziv="DomainObject.Predmet.SudioniciListAdressOIB_1">
      <item>PRIJATELJI SPORTA-SESVETE, OIB 30650142662, Sesvetska cesta 34,10360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30650142662</item>
      <item>, OIB 85821130368</item>
    </izvorni_sadrzaj>
    <derivirana_varijabla naziv="DomainObject.Predmet.SudioniciListNazivOIB_1">
      <item>, OIB 30650142662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E60375-E106-44F9-9FAA-3E3F72596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1956</properties:Characters>
  <properties:Lines>48</properties:Lines>
  <properties:Paragraphs>16</properties:Paragraphs>
  <properties:TotalTime>328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2017-08-09T08:09:00Z</dcterms:modified>
  <cp:revision>294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