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7ac7" w14:paraId="2937ac7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FD0F74">
        <w:t>251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23489A">
        <w:t xml:space="preserve">Financijske agencije Regionalni centar Zagreb Podružnica Zagreb, Trg svibanjskih žrtava 1995. 1, za pokretanje skraćenog stečajnog postupka nad dužnikom </w:t>
      </w:r>
      <w:r w:rsidR="00FD0F74">
        <w:t>UĐI SLOBODNO j.d.o.o. za trgovinu i usluge, Zagreb, Kozjačka ulica 1, MBS 080893275, OIB 62086968511</w:t>
      </w:r>
      <w:r>
        <w:t xml:space="preserve">, dana </w:t>
      </w:r>
      <w:r w:rsidR="00FD0F74">
        <w:t>12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D0F74">
        <w:t>UĐI SLOBODNO j.d.o.o. za trgovinu i usluge, Zagreb, Kozjačka ulica 1, MBS 080893275, OIB 62086968511</w:t>
      </w:r>
      <w:r>
        <w:t>.</w:t>
      </w:r>
    </w:p>
    <w:p w:rsidRDefault="0057324F" w:rsidP="0057324F" w:rsidR="0057324F" w:rsidRPr="000F5A9A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F5A9A">
        <w:t>Siniša Rajnović, Milanovac, Virovitica, Sv. Trojstva 87, OIB: 86217384445.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D0F74">
        <w:t>UĐI SLOBODNO j.d.o.o. za trgovinu i usluge, Zagreb, Kozjačka ulica 1, MBS 080893275, OIB 62086968511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FD0F74">
        <w:rPr>
          <w:bCs/>
        </w:rPr>
        <w:t>4</w:t>
      </w:r>
      <w:r>
        <w:rPr>
          <w:bCs/>
        </w:rPr>
        <w:t xml:space="preserve">. </w:t>
      </w:r>
      <w:r w:rsidR="00277C01">
        <w:rPr>
          <w:bCs/>
        </w:rPr>
        <w:t>studenog</w:t>
      </w:r>
      <w:r>
        <w:rPr>
          <w:bCs/>
        </w:rPr>
        <w:t xml:space="preserve"> 2016. godine dostavila je Trgovačkom sudu u Zagrebu zahtjev za provedbu skraćenog stečajnog postupka nad dužnikom </w:t>
      </w:r>
      <w:r w:rsidR="00FD0F74">
        <w:t>UĐI SLOBODNO j.d.o.o. za trgovinu i usluge, Zagreb, Kozjačka ulica 1, MBS 080893275, OIB 62086968511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FD0F74">
        <w:t>251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D0F74">
        <w:t>7</w:t>
      </w:r>
      <w:r>
        <w:t>. veljače 2017., objavio oglas na mrežnoj stranici e-oglasna ploča sudova pod poslovnim brojem St-</w:t>
      </w:r>
      <w:r w:rsidR="00FD0F74">
        <w:t>251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FD0F74">
        <w:t>12</w:t>
      </w:r>
      <w:r w:rsidR="00277C01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D0F74">
        <w:t>12</w:t>
      </w:r>
      <w:r w:rsidR="00277C01"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94049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UĐI SLOBODNO j.d.o.o.</izvorni_sadrzaj>
    <derivirana_varijabla naziv="DomainObject.Predmet.ProtustrankaFormated_1">  UĐI SLOBODNO j.d.o.o.</derivirana_varijabla>
  </DomainObject.Predmet.ProtustrankaFormated>
  <DomainObject.Predmet.ProtustrankaFormatedOIB>
    <izvorni_sadrzaj>  UĐI SLOBODNO j.d.o.o., OIB 62086968511</izvorni_sadrzaj>
    <derivirana_varijabla naziv="DomainObject.Predmet.ProtustrankaFormatedOIB_1">  UĐI SLOBODNO j.d.o.o., OIB 62086968511</derivirana_varijabla>
  </DomainObject.Predmet.ProtustrankaFormatedOIB>
  <DomainObject.Predmet.ProtustrankaFormatedWithAdress>
    <izvorni_sadrzaj> UĐI SLOBODNO j.d.o.o., Kozjačka ulica 1, 10000 Zagreb</izvorni_sadrzaj>
    <derivirana_varijabla naziv="DomainObject.Predmet.ProtustrankaFormatedWithAdress_1"> UĐI SLOBODNO j.d.o.o., Kozjačka ulica 1, 10000 Zagreb</derivirana_varijabla>
  </DomainObject.Predmet.ProtustrankaFormatedWithAdress>
  <DomainObject.Predmet.ProtustrankaFormatedWithAdressOIB>
    <izvorni_sadrzaj> UĐI SLOBODNO j.d.o.o., OIB 62086968511, Kozjačka ulica 1, 10000 Zagreb</izvorni_sadrzaj>
    <derivirana_varijabla naziv="DomainObject.Predmet.ProtustrankaFormatedWithAdressOIB_1"> UĐI SLOBODNO j.d.o.o., OIB 62086968511, Kozjačka ulica 1, 10000 Zagreb</derivirana_varijabla>
  </DomainObject.Predmet.ProtustrankaFormatedWithAdressOIB>
  <DomainObject.Predmet.ProtustrankaWithAdress>
    <izvorni_sadrzaj>UĐI SLOBODNO j.d.o.o. Kozjačka ulica 1, 10000 Zagreb</izvorni_sadrzaj>
    <derivirana_varijabla naziv="DomainObject.Predmet.ProtustrankaWithAdress_1">UĐI SLOBODNO j.d.o.o. Kozjačka ulica 1, 10000 Zagreb</derivirana_varijabla>
  </DomainObject.Predmet.ProtustrankaWithAdress>
  <DomainObject.Predmet.ProtustrankaWithAdressOIB>
    <izvorni_sadrzaj>UĐI SLOBODNO j.d.o.o., OIB 62086968511, Kozjačka ulica 1, 10000 Zagreb</izvorni_sadrzaj>
    <derivirana_varijabla naziv="DomainObject.Predmet.ProtustrankaWithAdressOIB_1">UĐI SLOBODNO j.d.o.o., OIB 62086968511, Kozjačka ulica 1, 10000 Zagreb</derivirana_varijabla>
  </DomainObject.Predmet.ProtustrankaWithAdressOIB>
  <DomainObject.Predmet.ProtustrankaNazivFormated>
    <izvorni_sadrzaj>UĐI SLOBODNO j.d.o.o.</izvorni_sadrzaj>
    <derivirana_varijabla naziv="DomainObject.Predmet.ProtustrankaNazivFormated_1">UĐI SLOBODNO j.d.o.o.</derivirana_varijabla>
  </DomainObject.Predmet.ProtustrankaNazivFormated>
  <DomainObject.Predmet.ProtustrankaNazivFormatedOIB>
    <izvorni_sadrzaj>UĐI SLOBODNO j.d.o.o., OIB 62086968511</izvorni_sadrzaj>
    <derivirana_varijabla naziv="DomainObject.Predmet.ProtustrankaNazivFormatedOIB_1">UĐI SLOBODNO j.d.o.o., OIB 62086968511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UĐI SLOBODNO j.d.o.o.</item>
    </izvorni_sadrzaj>
    <derivirana_varijabla naziv="DomainObject.Predmet.ProtuStrankaListFormated_1">
      <item>UĐI SLOBODNO j.d.o.o.</item>
    </derivirana_varijabla>
  </DomainObject.Predmet.ProtuStrankaListFormated>
  <DomainObject.Predmet.ProtuStrankaListFormatedOIB>
    <izvorni_sadrzaj>
      <item>UĐI SLOBODNO j.d.o.o., OIB 62086968511</item>
    </izvorni_sadrzaj>
    <derivirana_varijabla naziv="DomainObject.Predmet.ProtuStrankaListFormatedOIB_1">
      <item>UĐI SLOBODNO j.d.o.o., OIB 62086968511</item>
    </derivirana_varijabla>
  </DomainObject.Predmet.ProtuStrankaListFormatedOIB>
  <DomainObject.Predmet.ProtuStrankaListFormatedWithAdress>
    <izvorni_sadrzaj>
      <item>UĐI SLOBODNO j.d.o.o., Kozjačka ulica 1, 10000 Zagreb</item>
    </izvorni_sadrzaj>
    <derivirana_varijabla naziv="DomainObject.Predmet.ProtuStrankaListFormatedWithAdress_1">
      <item>UĐI SLOBODNO j.d.o.o., Kozjačka ulica 1, 10000 Zagreb</item>
    </derivirana_varijabla>
  </DomainObject.Predmet.ProtuStrankaListFormatedWithAdress>
  <DomainObject.Predmet.ProtuStrankaListFormatedWithAdressOIB>
    <izvorni_sadrzaj>
      <item>UĐI SLOBODNO j.d.o.o., OIB 62086968511, Kozjačka ulica 1, 10000 Zagreb</item>
    </izvorni_sadrzaj>
    <derivirana_varijabla naziv="DomainObject.Predmet.ProtuStrankaListFormatedWithAdressOIB_1">
      <item>UĐI SLOBODNO j.d.o.o., OIB 62086968511, Kozjačka ulica 1, 10000 Zagreb</item>
    </derivirana_varijabla>
  </DomainObject.Predmet.ProtuStrankaListFormatedWithAdressOIB>
  <DomainObject.Predmet.ProtuStrankaListNazivFormated>
    <izvorni_sadrzaj>
      <item>UĐI SLOBODNO j.d.o.o.</item>
    </izvorni_sadrzaj>
    <derivirana_varijabla naziv="DomainObject.Predmet.ProtuStrankaListNazivFormated_1">
      <item>UĐI SLOBODNO j.d.o.o.</item>
    </derivirana_varijabla>
  </DomainObject.Predmet.ProtuStrankaListNazivFormated>
  <DomainObject.Predmet.ProtuStrankaListNazivFormatedOIB>
    <izvorni_sadrzaj>
      <item>UĐI SLOBODNO j.d.o.o., OIB 62086968511</item>
    </izvorni_sadrzaj>
    <derivirana_varijabla naziv="DomainObject.Predmet.ProtuStrankaListNazivFormatedOIB_1">
      <item>UĐI SLOBODNO j.d.o.o., OIB 62086968511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UĐI SLOBODNO j.d.o.o.</izvorni_sadrzaj>
    <derivirana_varijabla naziv="DomainObject.Predmet.ProtustrankaIDrugi_1">UĐI SLOBODNO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UĐI SLOBODNO j.d.o.o., OIB 62086968511, Kozjačka ulica 1, 10000 Zagreb</izvorni_sadrzaj>
    <derivirana_varijabla naziv="DomainObject.Predmet.ProtustrankaIDrugiAdressOIB_1">UĐI SLOBODNO j.d.o.o., OIB 62086968511, Kozjačka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UĐI SLOBODNO j.d.o.o.</item>
      <item>FINA Regionalni centar Zagreb</item>
    </izvorni_sadrzaj>
    <derivirana_varijabla naziv="DomainObject.Predmet.SudioniciListNaziv_1">
      <item>UĐI SLOBODNO j.d.o.o.</item>
      <item>FINA Regionalni centar Zagreb</item>
    </derivirana_varijabla>
  </DomainObject.Predmet.SudioniciListNaziv>
  <DomainObject.Predmet.SudioniciListAdressOIB>
    <izvorni_sadrzaj>
      <item>UĐI SLOBODNO j.d.o.o., OIB 62086968511, Kozjačka ulica 1,10000 Zagreb</item>
      <item>FINA Regionalni centar Zagreb, OIB 85821130368, TRG SVIBANJSKIH ŽRTAVA 1995. 1,10000 Zagreb</item>
    </izvorni_sadrzaj>
    <derivirana_varijabla naziv="DomainObject.Predmet.SudioniciListAdressOIB_1">
      <item>UĐI SLOBODNO j.d.o.o., OIB 62086968511, Kozjačka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62086968511</item>
      <item>, OIB 85821130368</item>
    </izvorni_sadrzaj>
    <derivirana_varijabla naziv="DomainObject.Predmet.SudioniciListNazivOIB_1">
      <item>, OIB 62086968511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E96C3-8625-44BB-BC0F-E7A845FCF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2017-04-11T11:37:00Z</dcterms:created>
  <dc:creator>Korisnik</dc:creator>
  <cp:lastModifiedBy>Žana Bem</cp:lastModifiedBy>
  <cp:lastPrinted>2017-03-24T11:22:00Z</cp:lastPrinted>
  <dcterms:modified xmlns:xsi="http://www.w3.org/2001/XMLSchema-instance" xsi:type="dcterms:W3CDTF">2017-04-12T06:00:00Z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