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1ea3" w14:paraId="5b71ea3" w:rsidRDefault="008F0951" w:rsidP="00910611" w:rsidR="008F09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951" w:rsidP="00910611" w:rsidR="008F0951">
      <w:r>
        <w:rPr>
          <w:rFonts w:eastAsia="MS Mincho"/>
        </w:rPr>
        <w:t xml:space="preserve">   REPUBLIKA HRVATSKA</w:t>
      </w:r>
    </w:p>
    <w:p w:rsidRDefault="008F0951" w:rsidP="00910611" w:rsidR="008F0951">
      <w:r>
        <w:rPr>
          <w:rFonts w:eastAsia="MS Mincho"/>
        </w:rPr>
        <w:t>TRGOVAČKI SUD U RIJECI</w:t>
      </w:r>
    </w:p>
    <w:p w:rsidRDefault="008F0951" w:rsidR="008F095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143001">
        <w:t xml:space="preserve">pojedincu </w:t>
      </w:r>
      <w:r w:rsidRPr="00BB52A2">
        <w:t xml:space="preserve">Danieli Korlević, u </w:t>
      </w:r>
      <w:r w:rsidR="004803CE">
        <w:t>prethodnom postupku radi utvrđivanja pre</w:t>
      </w:r>
      <w:r w:rsidR="00143001">
        <w:t>t</w:t>
      </w:r>
      <w:r w:rsidR="004803CE">
        <w:t>postavki za otvaranje stečajnog</w:t>
      </w:r>
      <w:r w:rsidRPr="00BB52A2">
        <w:t xml:space="preserve"> postupk</w:t>
      </w:r>
      <w:r w:rsidR="004803CE">
        <w:t>a</w:t>
      </w:r>
      <w:r w:rsidR="004302D2">
        <w:t xml:space="preserve"> </w:t>
      </w:r>
      <w:r w:rsidRPr="00BB52A2">
        <w:t xml:space="preserve">nad dužnikom </w:t>
      </w:r>
      <w:r w:rsidR="00143001" w:rsidRPr="00143001">
        <w:rPr>
          <w:b/>
        </w:rPr>
        <w:t>M - GRAD jednostavno društvo s ograničenom odgovornošću za građevinu, Rijeka, Ružićeva 1, OIB</w:t>
      </w:r>
      <w:r w:rsidR="00143001">
        <w:rPr>
          <w:b/>
        </w:rPr>
        <w:t xml:space="preserve"> </w:t>
      </w:r>
      <w:r w:rsidR="00143001" w:rsidRPr="00143001">
        <w:rPr>
          <w:b/>
        </w:rPr>
        <w:t>81546224538</w:t>
      </w:r>
      <w:r w:rsidRPr="00BB52A2">
        <w:rPr>
          <w:b/>
        </w:rPr>
        <w:t xml:space="preserve">, </w:t>
      </w:r>
      <w:r w:rsidRPr="00BB52A2">
        <w:t xml:space="preserve">dana </w:t>
      </w:r>
      <w:r w:rsidR="00092FCC">
        <w:t>28</w:t>
      </w:r>
      <w:r w:rsidR="00143001">
        <w:t>. studenoga</w:t>
      </w:r>
      <w:r w:rsidR="00327266">
        <w:t xml:space="preserve"> 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143001">
        <w:rPr>
          <w:b/>
        </w:rPr>
        <w:t>404/17-4</w:t>
      </w:r>
      <w:r w:rsidR="00BB52A2">
        <w:t xml:space="preserve"> od</w:t>
      </w:r>
      <w:r w:rsidR="004364AA" w:rsidRPr="00E31274">
        <w:t xml:space="preserve"> </w:t>
      </w:r>
      <w:r w:rsidR="00143001">
        <w:t>20. studenoga</w:t>
      </w:r>
      <w:r w:rsidR="00327266">
        <w:t xml:space="preserve"> 2017</w:t>
      </w:r>
      <w:r w:rsidR="00FF6984" w:rsidRPr="00E31274">
        <w:t>.</w:t>
      </w:r>
      <w:r w:rsidR="00112F3F">
        <w:t xml:space="preserve"> godine </w:t>
      </w:r>
      <w:r w:rsidR="00AE42B4">
        <w:t>na stranici</w:t>
      </w:r>
      <w:r w:rsidR="004700A4">
        <w:t xml:space="preserve"> </w:t>
      </w:r>
      <w:r w:rsidR="00327266">
        <w:t>prvoj</w:t>
      </w:r>
      <w:r w:rsidR="00281AA0">
        <w:t xml:space="preserve">, </w:t>
      </w:r>
      <w:r w:rsidR="00112F3F">
        <w:t xml:space="preserve">u </w:t>
      </w:r>
      <w:r w:rsidR="00143001">
        <w:t>uvodu, redak peti</w:t>
      </w:r>
      <w:r w:rsidR="00092FCC">
        <w:t>,</w:t>
      </w:r>
      <w:r w:rsidR="00143001">
        <w:t xml:space="preserve"> u </w:t>
      </w:r>
      <w:r w:rsidR="004803CE">
        <w:t>izreci, točki I.</w:t>
      </w:r>
      <w:r w:rsidR="007907C7">
        <w:t xml:space="preserve">, redak </w:t>
      </w:r>
      <w:r w:rsidR="00143001">
        <w:t>treći</w:t>
      </w:r>
      <w:r w:rsidR="004803CE">
        <w:t xml:space="preserve">, </w:t>
      </w:r>
      <w:r w:rsidR="00281AA0">
        <w:t>tako</w:t>
      </w:r>
      <w:r w:rsidR="00112F3F">
        <w:t xml:space="preserve"> da umjesto </w:t>
      </w:r>
      <w:r w:rsidR="004700A4">
        <w:t>broja "</w:t>
      </w:r>
      <w:r w:rsidR="00143001">
        <w:t>03184459918</w:t>
      </w:r>
      <w:r w:rsidR="004700A4">
        <w:t>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143001" w:rsidRPr="00143001">
        <w:rPr>
          <w:b/>
        </w:rPr>
        <w:t>81546224538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Pr="00E31274">
        <w:t>rješenj</w:t>
      </w:r>
      <w:r w:rsidR="00327266">
        <w:t>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143001">
        <w:t>404/17-4</w:t>
      </w:r>
      <w:r w:rsidR="00327266" w:rsidRPr="00327266">
        <w:t xml:space="preserve"> od </w:t>
      </w:r>
      <w:r w:rsidR="00143001">
        <w:t>20. studenoga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4803CE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4803CE">
        <w:rPr>
          <w:bCs/>
        </w:rPr>
        <w:t>71/15</w:t>
      </w:r>
      <w:r w:rsidR="00AE42B4" w:rsidRPr="003D4368">
        <w:rPr>
          <w:bCs/>
        </w:rPr>
        <w:t>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092FCC">
        <w:t>28</w:t>
      </w:r>
      <w:r w:rsidR="00143001">
        <w:t>. studenoga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143001">
        <w:t>S</w:t>
      </w:r>
      <w:r w:rsidR="00D5144B" w:rsidRPr="00E31274">
        <w:t>udac</w:t>
      </w:r>
    </w:p>
    <w:p w:rsidRDefault="00D5144B" w:rsidP="008F0951" w:rsidR="00E82497" w:rsidRPr="00092FCC">
      <w:pPr>
        <w:ind w:firstLine="708" w:left="1416"/>
        <w:jc w:val="right"/>
        <w:rPr>
          <w:sz w:val="28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</w:p>
    <w:p w:rsidRDefault="004700A4" w:rsidP="00387D25" w:rsidR="00D5144B">
      <w:pPr>
        <w:ind w:left="2160"/>
        <w:jc w:val="right"/>
      </w:pPr>
      <w:r>
        <w:t xml:space="preserve"> </w:t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803CE" w:rsidP="00214C3F" w:rsidR="004803CE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143001" w:rsidP="00E13EF1" w:rsidR="007907C7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143001" w:rsidP="00E13EF1" w:rsidR="0014300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143001" w:rsidP="00E13EF1" w:rsidR="0014300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143001" w:rsidP="00E13EF1" w:rsidR="0014300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143001" w:rsidP="00E13EF1" w:rsidR="0014300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143001" w:rsidP="00E13EF1" w:rsidR="0014300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092FCC">
        <w:rPr>
          <w:sz w:val="20"/>
          <w:szCs w:val="20"/>
        </w:rPr>
        <w:t>28.11.</w:t>
      </w:r>
      <w:r w:rsidR="00327266">
        <w:rPr>
          <w:sz w:val="20"/>
          <w:szCs w:val="20"/>
        </w:rPr>
        <w:t>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143001" w:rsidP="00BB52A2" w:rsidR="00BB52A2" w:rsidRPr="00BB52A2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BB52A2" w:rsidRPr="00BB52A2">
        <w:rPr>
          <w:sz w:val="20"/>
          <w:szCs w:val="20"/>
        </w:rPr>
        <w:t xml:space="preserve">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9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43001">
      <w:t>404/17-</w:t>
    </w:r>
    <w:r w:rsidR="00092FC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2FCC"/>
    <w:rsid w:val="000953CA"/>
    <w:rsid w:val="00112F3F"/>
    <w:rsid w:val="00143001"/>
    <w:rsid w:val="00161DE3"/>
    <w:rsid w:val="00281AA0"/>
    <w:rsid w:val="002F7228"/>
    <w:rsid w:val="00327266"/>
    <w:rsid w:val="00357717"/>
    <w:rsid w:val="00387D25"/>
    <w:rsid w:val="003C0557"/>
    <w:rsid w:val="00427A29"/>
    <w:rsid w:val="004302D2"/>
    <w:rsid w:val="004364AA"/>
    <w:rsid w:val="004700A4"/>
    <w:rsid w:val="004803CE"/>
    <w:rsid w:val="00627A71"/>
    <w:rsid w:val="00667199"/>
    <w:rsid w:val="006E5449"/>
    <w:rsid w:val="00735F23"/>
    <w:rsid w:val="007907C7"/>
    <w:rsid w:val="00894211"/>
    <w:rsid w:val="008F0951"/>
    <w:rsid w:val="0090539B"/>
    <w:rsid w:val="00933609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2497"/>
    <w:rsid w:val="00E855D0"/>
    <w:rsid w:val="00EF4DB3"/>
    <w:rsid w:val="00F22953"/>
    <w:rsid w:val="00F571DC"/>
    <w:rsid w:val="00F731C0"/>
    <w:rsid w:val="00FB05D9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9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9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9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9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F09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095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9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9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9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9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F09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095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GRAD j.d.o.o.</izvorni_sadrzaj>
    <derivirana_varijabla naziv="DomainObject.Predmet.ProtustrankaFormated_1">  M - GRAD j.d.o.o.</derivirana_varijabla>
  </DomainObject.Predmet.ProtustrankaFormated>
  <DomainObject.Predmet.ProtustrankaFormatedOIB>
    <izvorni_sadrzaj>  M - GRAD j.d.o.o., OIB 81546224538</izvorni_sadrzaj>
    <derivirana_varijabla naziv="DomainObject.Predmet.ProtustrankaFormatedOIB_1">  M - GRAD j.d.o.o., OIB 81546224538</derivirana_varijabla>
  </DomainObject.Predmet.ProtustrankaFormatedOIB>
  <DomainObject.Predmet.ProtustrankaFormatedWithAdress>
    <izvorni_sadrzaj> M - GRAD j.d.o.o., Ružićeva 1, 51000 Rijeka</izvorni_sadrzaj>
    <derivirana_varijabla naziv="DomainObject.Predmet.ProtustrankaFormatedWithAdress_1"> M - GRAD j.d.o.o., Ružićeva 1, 51000 Rijeka</derivirana_varijabla>
  </DomainObject.Predmet.ProtustrankaFormatedWithAdress>
  <DomainObject.Predmet.ProtustrankaFormatedWithAdressOIB>
    <izvorni_sadrzaj> M - GRAD j.d.o.o., OIB 81546224538, Ružićeva 1, 51000 Rijeka</izvorni_sadrzaj>
    <derivirana_varijabla naziv="DomainObject.Predmet.ProtustrankaFormatedWithAdressOIB_1"> M - GRAD j.d.o.o., OIB 81546224538, Ružićeva 1, 51000 Rijeka</derivirana_varijabla>
  </DomainObject.Predmet.ProtustrankaFormatedWithAdressOIB>
  <DomainObject.Predmet.ProtustrankaWithAdress>
    <izvorni_sadrzaj>M - GRAD j.d.o.o. Ružićeva 1, 51000 Rijeka</izvorni_sadrzaj>
    <derivirana_varijabla naziv="DomainObject.Predmet.ProtustrankaWithAdress_1">M - GRAD j.d.o.o. Ružićeva 1, 51000 Rijeka</derivirana_varijabla>
  </DomainObject.Predmet.ProtustrankaWithAdress>
  <DomainObject.Predmet.ProtustrankaWithAdressOIB>
    <izvorni_sadrzaj>M - GRAD j.d.o.o., OIB 81546224538, Ružićeva 1, 51000 Rijeka</izvorni_sadrzaj>
    <derivirana_varijabla naziv="DomainObject.Predmet.ProtustrankaWithAdressOIB_1">M - GRAD j.d.o.o., OIB 81546224538, Ružićeva 1, 51000 Rijeka</derivirana_varijabla>
  </DomainObject.Predmet.ProtustrankaWithAdressOIB>
  <DomainObject.Predmet.ProtustrankaNazivFormated>
    <izvorni_sadrzaj>M - GRAD j.d.o.o.</izvorni_sadrzaj>
    <derivirana_varijabla naziv="DomainObject.Predmet.ProtustrankaNazivFormated_1">M - GRAD j.d.o.o.</derivirana_varijabla>
  </DomainObject.Predmet.ProtustrankaNazivFormated>
  <DomainObject.Predmet.ProtustrankaNazivFormatedOIB>
    <izvorni_sadrzaj>M - GRAD j.d.o.o., OIB 81546224538</izvorni_sadrzaj>
    <derivirana_varijabla naziv="DomainObject.Predmet.ProtustrankaNazivFormatedOIB_1">M - GRAD j.d.o.o., OIB 81546224538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GRAD j.d.o.o.</item>
    </izvorni_sadrzaj>
    <derivirana_varijabla naziv="DomainObject.Predmet.ProtuStrankaListFormated_1">
      <item>M - GRAD j.d.o.o.</item>
    </derivirana_varijabla>
  </DomainObject.Predmet.ProtuStrankaListFormated>
  <DomainObject.Predmet.ProtuStrankaListFormatedOIB>
    <izvorni_sadrzaj>
      <item>M - GRAD j.d.o.o., OIB 81546224538</item>
    </izvorni_sadrzaj>
    <derivirana_varijabla naziv="DomainObject.Predmet.ProtuStrankaListFormatedOIB_1">
      <item>M - GRAD j.d.o.o., OIB 81546224538</item>
    </derivirana_varijabla>
  </DomainObject.Predmet.ProtuStrankaListFormatedOIB>
  <DomainObject.Predmet.ProtuStrankaListFormatedWithAdress>
    <izvorni_sadrzaj>
      <item>M - GRAD j.d.o.o., Ružićeva 1, 51000 Rijeka</item>
    </izvorni_sadrzaj>
    <derivirana_varijabla naziv="DomainObject.Predmet.ProtuStrankaListFormatedWithAdress_1">
      <item>M - GRAD j.d.o.o., Ružićeva 1, 51000 Rijeka</item>
    </derivirana_varijabla>
  </DomainObject.Predmet.ProtuStrankaListFormatedWithAdress>
  <DomainObject.Predmet.ProtuStrankaListFormatedWithAdressOIB>
    <izvorni_sadrzaj>
      <item>M - GRAD j.d.o.o., OIB 81546224538, Ružićeva 1, 51000 Rijeka</item>
    </izvorni_sadrzaj>
    <derivirana_varijabla naziv="DomainObject.Predmet.ProtuStrankaListFormatedWithAdressOIB_1">
      <item>M - GRAD j.d.o.o., OIB 81546224538, Ružićeva 1, 51000 Rijeka</item>
    </derivirana_varijabla>
  </DomainObject.Predmet.ProtuStrankaListFormatedWithAdressOIB>
  <DomainObject.Predmet.ProtuStrankaListNazivFormated>
    <izvorni_sadrzaj>
      <item>M - GRAD j.d.o.o.</item>
    </izvorni_sadrzaj>
    <derivirana_varijabla naziv="DomainObject.Predmet.ProtuStrankaListNazivFormated_1">
      <item>M - GRAD j.d.o.o.</item>
    </derivirana_varijabla>
  </DomainObject.Predmet.ProtuStrankaListNazivFormated>
  <DomainObject.Predmet.ProtuStrankaListNazivFormatedOIB>
    <izvorni_sadrzaj>
      <item>M - GRAD j.d.o.o., OIB 81546224538</item>
    </izvorni_sadrzaj>
    <derivirana_varijabla naziv="DomainObject.Predmet.ProtuStrankaListNazivFormatedOIB_1">
      <item>M - GRAD j.d.o.o., OIB 81546224538</item>
    </derivirana_varijabla>
  </DomainObject.Predmet.ProtuStrankaListNazivFormatedOIB>
  <DomainObject.Predmet.OstaliListFormated>
    <izvorni_sadrzaj>
      <item>Daniel Mikulić</item>
    </izvorni_sadrzaj>
    <derivirana_varijabla naziv="DomainObject.Predmet.OstaliListFormated_1">
      <item>Daniel Mikulić</item>
    </derivirana_varijabla>
  </DomainObject.Predmet.OstaliListFormated>
  <DomainObject.Predmet.OstaliListFormatedOIB>
    <izvorni_sadrzaj>
      <item>Daniel Mikulić, OIB 14479255234</item>
    </izvorni_sadrzaj>
    <derivirana_varijabla naziv="DomainObject.Predmet.OstaliListFormatedOIB_1">
      <item>Daniel Mikulić, OIB 14479255234</item>
    </derivirana_varijabla>
  </DomainObject.Predmet.OstaliListFormatedOIB>
  <DomainObject.Predmet.OstaliListFormatedWithAdress>
    <izvorni_sadrzaj>
      <item>Daniel Mikulić, Ivana Jakovčića 11, 51262 Kraljevica</item>
    </izvorni_sadrzaj>
    <derivirana_varijabla naziv="DomainObject.Predmet.OstaliListFormatedWithAdress_1">
      <item>Daniel Mikulić, Ivana Jakovčića 11, 51262 Kraljevica</item>
    </derivirana_varijabla>
  </DomainObject.Predmet.OstaliListFormatedWithAdress>
  <DomainObject.Predmet.OstaliListFormatedWithAdressOIB>
    <izvorni_sadrzaj>
      <item>Daniel Mikulić, OIB 14479255234, Ivana Jakovčića 11, 51262 Kraljevica</item>
    </izvorni_sadrzaj>
    <derivirana_varijabla naziv="DomainObject.Predmet.OstaliListFormatedWithAdressOIB_1">
      <item>Daniel Mikulić, OIB 14479255234, Ivana Jakovčića 11, 51262 Kraljevica</item>
    </derivirana_varijabla>
  </DomainObject.Predmet.OstaliListFormatedWithAdressOIB>
  <DomainObject.Predmet.OstaliListNazivFormated>
    <izvorni_sadrzaj>
      <item>Daniel Mikulić</item>
    </izvorni_sadrzaj>
    <derivirana_varijabla naziv="DomainObject.Predmet.OstaliListNazivFormated_1">
      <item>Daniel Mikulić</item>
    </derivirana_varijabla>
  </DomainObject.Predmet.OstaliListNazivFormated>
  <DomainObject.Predmet.OstaliListNazivFormatedOIB>
    <izvorni_sadrzaj>
      <item>Daniel Mikulić, OIB 14479255234</item>
    </izvorni_sadrzaj>
    <derivirana_varijabla naziv="DomainObject.Predmet.OstaliListNazivFormatedOIB_1">
      <item>Daniel Mikulić, OIB 14479255234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GRAD j.d.o.o.</izvorni_sadrzaj>
    <derivirana_varijabla naziv="DomainObject.Predmet.ProtustrankaIDrugi_1">M - GRAD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GRAD j.d.o.o., OIB 81546224538, Ružićeva 1, 51000 Rijeka</izvorni_sadrzaj>
    <derivirana_varijabla naziv="DomainObject.Predmet.ProtustrankaIDrugiAdressOIB_1">M - GRAD j.d.o.o., OIB 81546224538,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GRAD j.d.o.o.</item>
      <item>Daniel Mikulić</item>
    </izvorni_sadrzaj>
    <derivirana_varijabla naziv="DomainObject.Predmet.SudioniciListNaziv_1">
      <item>FINA  Rijeka</item>
      <item>M - GRAD j.d.o.o.</item>
      <item>Daniel Mikulić</item>
    </derivirana_varijabla>
  </DomainObject.Predmet.SudioniciListNaziv>
  <DomainObject.Predmet.SudioniciListAdressOIB>
    <izvorni_sadrzaj>
      <item>FINA  Rijeka, OIB 85821130368, Frana Kurelca 8,51000 Rijeka</item>
      <item>M - GRAD j.d.o.o., OIB 81546224538, Ružićeva 1,51000 Rijeka</item>
      <item>Daniel Mikulić, OIB 14479255234, Ivana Jakovčića 11,51262 Kraljevica</item>
    </izvorni_sadrzaj>
    <derivirana_varijabla naziv="DomainObject.Predmet.SudioniciListAdressOIB_1">
      <item>FINA  Rijeka, OIB 85821130368, Frana Kurelca 8,51000 Rijeka</item>
      <item>M - GRAD j.d.o.o., OIB 81546224538, Ružićeva 1,51000 Rijeka</item>
      <item>Daniel Mikulić, OIB 14479255234, Ivana Jakovčića 11,51262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81546224538</item>
      <item>, OIB 14479255234</item>
    </izvorni_sadrzaj>
    <derivirana_varijabla naziv="DomainObject.Predmet.SudioniciListNazivOIB_1">
      <item>, OIB 85821130368</item>
      <item>, OIB 81546224538</item>
      <item>, OIB 14479255234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1443</properties:Characters>
  <properties:Lines>50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2017-11-28T07:58:00Z</dcterms:created>
  <dc:creator>dcmelik</dc:creator>
  <cp:lastModifiedBy>Jasna Radulović</cp:lastModifiedBy>
  <cp:lastPrinted>2017-11-28T07:57:00Z</cp:lastPrinted>
  <dcterms:modified xmlns:xsi="http://www.w3.org/2001/XMLSchema-instance" xsi:type="dcterms:W3CDTF">2017-11-28T08:16:00Z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