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ba5c" w14:paraId="4deba5c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964EE1">
        <w:t>690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964EE1" w:rsidRPr="00964EE1">
        <w:t>BEAUTY BEAUTY BELL j.d.o.o. za usluge, Zagreb, Botinečke dužice 10, OIB: 58945840588, MBS: 080914451</w:t>
      </w:r>
      <w:r w:rsidR="00BC5677" w:rsidRPr="00BC5677">
        <w:t xml:space="preserve">, </w:t>
      </w:r>
      <w:r w:rsidR="00874CB4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964EE1" w:rsidRPr="00964EE1">
        <w:t>BEAUTY BEAUTY BELL j.d.o.o. za usluge, Zagreb, Botinečke dužice 10, OIB: 58945840588, MBS: 080914451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FF6E32" w:rsidRPr="00FF6E32">
        <w:t>TOMISLAV ČOGA, Zagreb, Vranovinski ogranak 12, OIB:82870226709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964EE1" w:rsidRPr="00964EE1">
        <w:t>BEAUTY BEAUTY BELL j.d.o.o. za usluge, Zagreb, Botinečke dužice 10, OIB: 58945840588, MBS: 080914451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FF6E32">
        <w:rPr>
          <w:noProof w:val="false"/>
        </w:rPr>
        <w:t>34.228,76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FB6F80">
        <w:rPr>
          <w:noProof w:val="false"/>
        </w:rPr>
        <w:t>2</w:t>
      </w:r>
      <w:r w:rsidR="008C5E23">
        <w:rPr>
          <w:noProof w:val="false"/>
        </w:rPr>
        <w:t>9</w:t>
      </w:r>
      <w:r>
        <w:rPr>
          <w:noProof w:val="false"/>
        </w:rPr>
        <w:t xml:space="preserve">. </w:t>
      </w:r>
      <w:r w:rsidR="00FB6F80">
        <w:rPr>
          <w:noProof w:val="false"/>
        </w:rPr>
        <w:t>rujna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FF6E32">
        <w:rPr>
          <w:noProof w:val="false"/>
        </w:rPr>
        <w:t>375</w:t>
      </w:r>
      <w:r>
        <w:rPr>
          <w:noProof w:val="false"/>
        </w:rPr>
        <w:t xml:space="preserve"> dana te da blokada iznosi </w:t>
      </w:r>
      <w:r w:rsidR="00FF6E32">
        <w:rPr>
          <w:noProof w:val="false"/>
        </w:rPr>
        <w:t>49.532,70</w:t>
      </w:r>
      <w:r w:rsidR="00347D3A">
        <w:rPr>
          <w:noProof w:val="false"/>
        </w:rPr>
        <w:t xml:space="preserve"> </w:t>
      </w:r>
      <w:r>
        <w:rPr>
          <w:noProof w:val="false"/>
        </w:rPr>
        <w:t>kn</w:t>
      </w:r>
      <w:r w:rsidR="00A62534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964EE1">
        <w:t>690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0D7C8E">
        <w:t>15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874CB4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E54818" w:rsidP="00E54818" w:rsidR="00E54818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E54818" w:rsidP="00E54818" w:rsidR="00E5481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E54818" w:rsidP="00E54818" w:rsidR="00E5481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E54818" w:rsidP="00E54818" w:rsidR="00E5481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54818" w:rsidP="00E54818" w:rsidR="00E5481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54818" w:rsidP="00E54818" w:rsidR="00E5481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E54818" w:rsidP="00E54818" w:rsidR="00E54818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E54818" w:rsidP="00E54818" w:rsidR="00E54818">
      <w:pPr>
        <w:overflowPunct w:val="false"/>
        <w:jc w:val="both"/>
      </w:pPr>
    </w:p>
    <w:p w:rsidRDefault="00E54818" w:rsidP="00E54818" w:rsidR="00E54818">
      <w:pPr>
        <w:rPr>
          <w:sz w:val="22"/>
          <w:szCs w:val="22"/>
        </w:rPr>
      </w:pPr>
    </w:p>
    <w:p w:rsidRDefault="00E54818" w:rsidP="00E54818" w:rsidR="00E54818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E54818" w:rsidP="00E54818" w:rsidR="00E54818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E54818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818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964EE1">
      <w:t>690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CB4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4818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54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8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54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8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758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BEAUTY BELL jednostavno društvo s ograničenom odgovornošću za usluge</izvorni_sadrzaj>
    <derivirana_varijabla naziv="DomainObject.Predmet.ProtustrankaFormated_1">  BEAUTY BEAUTY BELL jednostavno društvo s ograničenom odgovornošću za usluge</derivirana_varijabla>
  </DomainObject.Predmet.ProtustrankaFormated>
  <DomainObject.Predmet.ProtustrankaFormatedOIB>
    <izvorni_sadrzaj>  BEAUTY BEAUTY BELL jednostavno društvo s ograničenom odgovornošću za usluge, OIB 58945840588</izvorni_sadrzaj>
    <derivirana_varijabla naziv="DomainObject.Predmet.ProtustrankaFormatedOIB_1">  BEAUTY BEAUTY BELL jednostavno društvo s ograničenom odgovornošću za usluge, OIB 58945840588</derivirana_varijabla>
  </DomainObject.Predmet.ProtustrankaFormatedOIB>
  <DomainObject.Predmet.ProtustrankaFormatedWithAdress>
    <izvorni_sadrzaj> BEAUTY BEAUTY BELL jednostavno društvo s ograničenom odgovornošću za usluge, Botinečke dužice 10, 10000 Zagreb</izvorni_sadrzaj>
    <derivirana_varijabla naziv="DomainObject.Predmet.ProtustrankaFormatedWithAdress_1"> BEAUTY BEAUTY BELL jednostavno društvo s ograničenom odgovornošću za usluge, Botinečke dužice 10, 10000 Zagreb</derivirana_varijabla>
  </DomainObject.Predmet.ProtustrankaFormatedWithAdress>
  <DomainObject.Predmet.ProtustrankaFormatedWithAdressOIB>
    <izvorni_sadrzaj> BEAUTY BEAUTY BELL jednostavno društvo s ograničenom odgovornošću za usluge, OIB 58945840588, Botinečke dužice 10, 10000 Zagreb</izvorni_sadrzaj>
    <derivirana_varijabla naziv="DomainObject.Predmet.ProtustrankaFormatedWithAdressOIB_1"> BEAUTY BEAUTY BELL jednostavno društvo s ograničenom odgovornošću za usluge, OIB 58945840588, Botinečke dužice 10, 10000 Zagreb</derivirana_varijabla>
  </DomainObject.Predmet.ProtustrankaFormatedWithAdressOIB>
  <DomainObject.Predmet.ProtustrankaWithAdress>
    <izvorni_sadrzaj>BEAUTY BEAUTY BELL jednostavno društvo s ograničenom odgovornošću za usluge Botinečke dužice 10, 10000 Zagreb</izvorni_sadrzaj>
    <derivirana_varijabla naziv="DomainObject.Predmet.ProtustrankaWithAdress_1">BEAUTY BEAUTY BELL jednostavno društvo s ograničenom odgovornošću za usluge Botinečke dužice 10, 10000 Zagreb</derivirana_varijabla>
  </DomainObject.Predmet.ProtustrankaWithAdress>
  <DomainObject.Predmet.ProtustrankaWithAdressOIB>
    <izvorni_sadrzaj>BEAUTY BEAUTY BELL jednostavno društvo s ograničenom odgovornošću za usluge, OIB 58945840588, Botinečke dužice 10, 10000 Zagreb</izvorni_sadrzaj>
    <derivirana_varijabla naziv="DomainObject.Predmet.ProtustrankaWithAdressOIB_1">BEAUTY BEAUTY BELL jednostavno društvo s ograničenom odgovornošću za usluge, OIB 58945840588, Botinečke dužice 10, 10000 Zagreb</derivirana_varijabla>
  </DomainObject.Predmet.ProtustrankaWithAdressOIB>
  <DomainObject.Predmet.ProtustrankaNazivFormated>
    <izvorni_sadrzaj>BEAUTY BEAUTY BELL jednostavno društvo s ograničenom odgovornošću za usluge</izvorni_sadrzaj>
    <derivirana_varijabla naziv="DomainObject.Predmet.ProtustrankaNazivFormated_1">BEAUTY BEAUTY BELL jednostavno društvo s ograničenom odgovornošću za usluge</derivirana_varijabla>
  </DomainObject.Predmet.ProtustrankaNazivFormated>
  <DomainObject.Predmet.ProtustrankaNazivFormatedOIB>
    <izvorni_sadrzaj>BEAUTY BEAUTY BELL jednostavno društvo s ograničenom odgovornošću za usluge, OIB 58945840588</izvorni_sadrzaj>
    <derivirana_varijabla naziv="DomainObject.Predmet.ProtustrankaNazivFormatedOIB_1">BEAUTY BEAUTY BELL jednostavno društvo s ograničenom odgovornošću za usluge, OIB 58945840588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BEAUTY BEAUTY BELL jednostavno društvo s ograničenom odgovornošću za usluge</item>
    </izvorni_sadrzaj>
    <derivirana_varijabla naziv="DomainObject.Predmet.ProtuStrankaListFormated_1">
      <item>BEAUTY BEAUTY BELL jednostavno društvo s ograničenom odgovornošću za usluge</item>
    </derivirana_varijabla>
  </DomainObject.Predmet.ProtuStrankaListFormated>
  <DomainObject.Predmet.ProtuStrankaListFormatedOIB>
    <izvorni_sadrzaj>
      <item>BEAUTY BEAUTY BELL jednostavno društvo s ograničenom odgovornošću za usluge, OIB 58945840588</item>
    </izvorni_sadrzaj>
    <derivirana_varijabla naziv="DomainObject.Predmet.ProtuStrankaListFormatedOIB_1">
      <item>BEAUTY BEAUTY BELL jednostavno društvo s ograničenom odgovornošću za usluge, OIB 58945840588</item>
    </derivirana_varijabla>
  </DomainObject.Predmet.ProtuStrankaListFormatedOIB>
  <DomainObject.Predmet.ProtuStrankaListFormatedWithAdress>
    <izvorni_sadrzaj>
      <item>BEAUTY BEAUTY BELL jednostavno društvo s ograničenom odgovornošću za usluge, Botinečke dužice 10, 10000 Zagreb</item>
    </izvorni_sadrzaj>
    <derivirana_varijabla naziv="DomainObject.Predmet.ProtuStrankaListFormatedWithAdress_1">
      <item>BEAUTY BEAUTY BELL jednostavno društvo s ograničenom odgovornošću za usluge, Botinečke dužice 10, 10000 Zagreb</item>
    </derivirana_varijabla>
  </DomainObject.Predmet.ProtuStrankaListFormatedWithAdress>
  <DomainObject.Predmet.ProtuStrankaListFormatedWithAdressOIB>
    <izvorni_sadrzaj>
      <item>BEAUTY BEAUTY BELL jednostavno društvo s ograničenom odgovornošću za usluge, OIB 58945840588, Botinečke dužice 10, 10000 Zagreb</item>
    </izvorni_sadrzaj>
    <derivirana_varijabla naziv="DomainObject.Predmet.ProtuStrankaListFormatedWithAdressOIB_1">
      <item>BEAUTY BEAUTY BELL jednostavno društvo s ograničenom odgovornošću za usluge, OIB 58945840588, Botinečke dužice 10, 10000 Zagreb</item>
    </derivirana_varijabla>
  </DomainObject.Predmet.ProtuStrankaListFormatedWithAdressOIB>
  <DomainObject.Predmet.ProtuStrankaListNazivFormated>
    <izvorni_sadrzaj>
      <item>BEAUTY BEAUTY BELL jednostavno društvo s ograničenom odgovornošću za usluge</item>
    </izvorni_sadrzaj>
    <derivirana_varijabla naziv="DomainObject.Predmet.ProtuStrankaListNazivFormated_1">
      <item>BEAUTY BEAUTY BELL jednostavno društvo s ograničenom odgovornošću za usluge</item>
    </derivirana_varijabla>
  </DomainObject.Predmet.ProtuStrankaListNazivFormated>
  <DomainObject.Predmet.ProtuStrankaListNazivFormatedOIB>
    <izvorni_sadrzaj>
      <item>BEAUTY BEAUTY BELL jednostavno društvo s ograničenom odgovornošću za usluge, OIB 58945840588</item>
    </izvorni_sadrzaj>
    <derivirana_varijabla naziv="DomainObject.Predmet.ProtuStrankaListNazivFormatedOIB_1">
      <item>BEAUTY BEAUTY BELL jednostavno društvo s ograničenom odgovornošću za usluge, OIB 58945840588</item>
    </derivirana_varijabla>
  </DomainObject.Predmet.ProtuStrankaListNazivFormatedOIB>
  <DomainObject.Predmet.OstaliListFormated>
    <izvorni_sadrzaj>
      <item>MATEA BOŽIĆ</item>
    </izvorni_sadrzaj>
    <derivirana_varijabla naziv="DomainObject.Predmet.OstaliListFormated_1">
      <item>MATEA BOŽIĆ</item>
    </derivirana_varijabla>
  </DomainObject.Predmet.OstaliListFormated>
  <DomainObject.Predmet.OstaliListFormatedOIB>
    <izvorni_sadrzaj>
      <item>MATEA BOŽIĆ, OIB 13783159887</item>
    </izvorni_sadrzaj>
    <derivirana_varijabla naziv="DomainObject.Predmet.OstaliListFormatedOIB_1">
      <item>MATEA BOŽIĆ, OIB 13783159887</item>
    </derivirana_varijabla>
  </DomainObject.Predmet.OstaliListFormatedOIB>
  <DomainObject.Predmet.OstaliListFormatedWithAdress>
    <izvorni_sadrzaj>
      <item>MATEA BOŽIĆ, Botinečke dužice 10, 10000 Zagreb</item>
    </izvorni_sadrzaj>
    <derivirana_varijabla naziv="DomainObject.Predmet.OstaliListFormatedWithAdress_1">
      <item>MATEA BOŽIĆ, Botinečke dužice 10, 10000 Zagreb</item>
    </derivirana_varijabla>
  </DomainObject.Predmet.OstaliListFormatedWithAdress>
  <DomainObject.Predmet.OstaliListFormatedWithAdressOIB>
    <izvorni_sadrzaj>
      <item>MATEA BOŽIĆ, OIB 13783159887, Botinečke dužice 10, 10000 Zagreb</item>
    </izvorni_sadrzaj>
    <derivirana_varijabla naziv="DomainObject.Predmet.OstaliListFormatedWithAdressOIB_1">
      <item>MATEA BOŽIĆ, OIB 13783159887, Botinečke dužice 10, 10000 Zagreb</item>
    </derivirana_varijabla>
  </DomainObject.Predmet.OstaliListFormatedWithAdressOIB>
  <DomainObject.Predmet.OstaliListNazivFormated>
    <izvorni_sadrzaj>
      <item>MATEA BOŽIĆ</item>
    </izvorni_sadrzaj>
    <derivirana_varijabla naziv="DomainObject.Predmet.OstaliListNazivFormated_1">
      <item>MATEA BOŽIĆ</item>
    </derivirana_varijabla>
  </DomainObject.Predmet.OstaliListNazivFormated>
  <DomainObject.Predmet.OstaliListNazivFormatedOIB>
    <izvorni_sadrzaj>
      <item>MATEA BOŽIĆ, OIB 13783159887</item>
    </izvorni_sadrzaj>
    <derivirana_varijabla naziv="DomainObject.Predmet.OstaliListNazivFormatedOIB_1">
      <item>MATEA BOŽIĆ, OIB 13783159887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BEAUTY BEAUTY BELL jednostavno društvo s ograničenom odgovornošću za usluge</izvorni_sadrzaj>
    <derivirana_varijabla naziv="DomainObject.Predmet.ProtustrankaIDrugi_1">BEAUTY BEAUTY BELL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BEAUTY BEAUTY BELL jednostavno društvo s ograničenom odgovornošću za usluge, OIB 58945840588, Botinečke dužice 10, 10000 Zagreb</izvorni_sadrzaj>
    <derivirana_varijabla naziv="DomainObject.Predmet.ProtustrankaIDrugiAdressOIB_1">BEAUTY BEAUTY BELL jednostavno društvo s ograničenom odgovornošću za usluge, OIB 58945840588, Botinečke dužice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BEAUTY BELL jednostavno društvo s ograničenom odgovornošću za usluge</item>
      <item>FINA Regionalni centar Zagreb</item>
      <item>MATEA BOŽIĆ</item>
      <item>Vjerovnici</item>
    </izvorni_sadrzaj>
    <derivirana_varijabla naziv="DomainObject.Predmet.SudioniciListNaziv_1">
      <item>BEAUTY BEAUTY BELL jednostavno društvo s ograničenom odgovornošću za usluge</item>
      <item>FINA Regionalni centar Zagreb</item>
      <item>MATEA BOŽIĆ</item>
      <item>Vjerovnici</item>
    </derivirana_varijabla>
  </DomainObject.Predmet.SudioniciListNaziv>
  <DomainObject.Predmet.SudioniciListAdressOIB>
    <izvorni_sadrzaj>
      <item>BEAUTY BEAUTY BELL jednostavno društvo s ograničenom odgovornošću za usluge, OIB 58945840588, Botinečke dužice 10,10000 Zagreb</item>
      <item>FINA Regionalni centar Zagreb, OIB 85821130368, Trg svibanjskih žrtava 1995. br. 1,10000 Zagreb</item>
      <item>MATEA BOŽIĆ, OIB 13783159887, Botinečke dužice 10,10000 Zagreb</item>
      <item>Vjerovnici</item>
    </izvorni_sadrzaj>
    <derivirana_varijabla naziv="DomainObject.Predmet.SudioniciListAdressOIB_1">
      <item>BEAUTY BEAUTY BELL jednostavno društvo s ograničenom odgovornošću za usluge, OIB 58945840588, Botinečke dužice 10,10000 Zagreb</item>
      <item>FINA Regionalni centar Zagreb, OIB 85821130368, Trg svibanjskih žrtava 1995. br. 1,10000 Zagreb</item>
      <item>MATEA BOŽIĆ, OIB 13783159887, Botinečke dužice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58945840588</item>
      <item>, OIB 85821130368</item>
      <item>, OIB 13783159887</item>
      <item>, OIB null</item>
    </izvorni_sadrzaj>
    <derivirana_varijabla naziv="DomainObject.Predmet.SudioniciListNazivOIB_1">
      <item>, OIB 58945840588</item>
      <item>, OIB 85821130368</item>
      <item>, OIB 13783159887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707</properties:Words>
  <properties:Characters>3874</properties:Characters>
  <properties:Lines>86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2018-01-02T12:33:00Z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