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7604" w14:paraId="68e7604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972F98" w:rsidRPr="00972F98">
        <w:rPr>
          <w:b/>
          <w:sz w:val="24"/>
        </w:rPr>
        <w:t>PROLES d.o.o.</w:t>
      </w:r>
      <w:r w:rsidR="00842007">
        <w:rPr>
          <w:b/>
          <w:sz w:val="24"/>
        </w:rPr>
        <w:t xml:space="preserve">, </w:t>
      </w:r>
      <w:r w:rsidR="00972F98" w:rsidRPr="00972F98">
        <w:rPr>
          <w:b/>
          <w:sz w:val="24"/>
        </w:rPr>
        <w:t>Đakovo</w:t>
      </w:r>
      <w:r w:rsidR="0027788F" w:rsidRPr="0027788F">
        <w:rPr>
          <w:b/>
          <w:sz w:val="24"/>
        </w:rPr>
        <w:t xml:space="preserve">, </w:t>
      </w:r>
      <w:r w:rsidR="00972F98" w:rsidRPr="00972F98">
        <w:rPr>
          <w:b/>
          <w:sz w:val="24"/>
        </w:rPr>
        <w:t>Ante Starčevića 43</w:t>
      </w:r>
      <w:r w:rsidRPr="009C396C">
        <w:rPr>
          <w:b/>
          <w:sz w:val="24"/>
        </w:rPr>
        <w:t xml:space="preserve">, OIB: </w:t>
      </w:r>
      <w:r w:rsidR="00972F98" w:rsidRPr="00972F98">
        <w:rPr>
          <w:b/>
          <w:sz w:val="24"/>
        </w:rPr>
        <w:t>64221819482</w:t>
      </w:r>
      <w:r w:rsidRPr="009C396C">
        <w:rPr>
          <w:b/>
          <w:sz w:val="24"/>
        </w:rPr>
        <w:t xml:space="preserve">, MBS: </w:t>
      </w:r>
      <w:r w:rsidR="00972F98" w:rsidRPr="00972F98">
        <w:rPr>
          <w:b/>
          <w:sz w:val="24"/>
        </w:rPr>
        <w:t>030103380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2F3798">
        <w:rPr>
          <w:sz w:val="24"/>
        </w:rPr>
        <w:t>7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972F98" w:rsidRPr="00972F98">
        <w:t xml:space="preserve">Miroslav </w:t>
      </w:r>
      <w:proofErr w:type="spellStart"/>
      <w:r w:rsidR="00972F98" w:rsidRPr="00972F98">
        <w:t>Konjarik</w:t>
      </w:r>
      <w:proofErr w:type="spellEnd"/>
      <w:r w:rsidR="00972F98" w:rsidRPr="00972F98">
        <w:t>, OIB: 80911467800</w:t>
      </w:r>
      <w:r w:rsidR="00926738" w:rsidRPr="009C396C">
        <w:t xml:space="preserve">, </w:t>
      </w:r>
      <w:proofErr w:type="spellStart"/>
      <w:r w:rsidR="00972F98" w:rsidRPr="00972F98">
        <w:t>Majar</w:t>
      </w:r>
      <w:proofErr w:type="spellEnd"/>
      <w:r w:rsidR="00972F98" w:rsidRPr="00972F98">
        <w:t xml:space="preserve">, </w:t>
      </w:r>
      <w:proofErr w:type="spellStart"/>
      <w:r w:rsidR="00972F98" w:rsidRPr="00972F98">
        <w:t>Majar</w:t>
      </w:r>
      <w:proofErr w:type="spellEnd"/>
      <w:r w:rsidR="00972F98" w:rsidRPr="00972F98">
        <w:t xml:space="preserve"> 114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026F23" w:rsidRPr="00972F98">
        <w:rPr>
          <w:b/>
        </w:rPr>
        <w:t>PROLES d.o.o.</w:t>
      </w:r>
      <w:r w:rsidR="00026F23">
        <w:rPr>
          <w:b/>
        </w:rPr>
        <w:t xml:space="preserve">, </w:t>
      </w:r>
      <w:r w:rsidR="00026F23" w:rsidRPr="00972F98">
        <w:rPr>
          <w:b/>
        </w:rPr>
        <w:t>Đakovo</w:t>
      </w:r>
      <w:r w:rsidR="00026F23" w:rsidRPr="0027788F">
        <w:rPr>
          <w:b/>
        </w:rPr>
        <w:t xml:space="preserve">, </w:t>
      </w:r>
      <w:r w:rsidR="00026F23" w:rsidRPr="00972F98">
        <w:rPr>
          <w:b/>
        </w:rPr>
        <w:t>Ante Starčevića 43</w:t>
      </w:r>
      <w:r w:rsidR="00026F23" w:rsidRPr="009C396C">
        <w:rPr>
          <w:b/>
        </w:rPr>
        <w:t xml:space="preserve">, OIB: </w:t>
      </w:r>
      <w:r w:rsidR="00026F23" w:rsidRPr="00972F98">
        <w:rPr>
          <w:b/>
        </w:rPr>
        <w:t>64221819482</w:t>
      </w:r>
      <w:r w:rsidR="00026F23" w:rsidRPr="009C396C">
        <w:rPr>
          <w:b/>
        </w:rPr>
        <w:t xml:space="preserve">, MBS: </w:t>
      </w:r>
      <w:r w:rsidR="00026F23" w:rsidRPr="00972F98">
        <w:rPr>
          <w:b/>
        </w:rPr>
        <w:t>030103380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026F23">
        <w:t xml:space="preserve">Miroslav </w:t>
      </w:r>
      <w:proofErr w:type="spellStart"/>
      <w:r w:rsidR="00026F23">
        <w:t>Konjarik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 114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026F23">
        <w:t xml:space="preserve">Miroslav </w:t>
      </w:r>
      <w:proofErr w:type="spellStart"/>
      <w:r w:rsidR="00026F23">
        <w:t>Konjarik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 114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026F23">
        <w:t xml:space="preserve">Miroslav </w:t>
      </w:r>
      <w:proofErr w:type="spellStart"/>
      <w:r w:rsidR="00026F23">
        <w:t>Konjarik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 114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1830BB">
        <w:rPr>
          <w:sz w:val="24"/>
        </w:rPr>
        <w:t>7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026F23">
        <w:t xml:space="preserve">Miroslav </w:t>
      </w:r>
      <w:proofErr w:type="spellStart"/>
      <w:r w:rsidR="00026F23">
        <w:t>Konjarik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, </w:t>
      </w:r>
      <w:proofErr w:type="spellStart"/>
      <w:r w:rsidR="00026F23">
        <w:t>Majar</w:t>
      </w:r>
      <w:proofErr w:type="spellEnd"/>
      <w:r w:rsidR="00026F23">
        <w:t xml:space="preserve"> 114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542022">
        <w:t>7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BB6" w:rsidR="00810BB6">
      <w:r>
        <w:separator/>
      </w:r>
    </w:p>
  </w:endnote>
  <w:endnote w:id="0" w:type="continuationSeparator">
    <w:p w:rsidRDefault="00810BB6" w:rsidR="00810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BB6" w:rsidR="00810BB6">
      <w:r>
        <w:separator/>
      </w:r>
    </w:p>
  </w:footnote>
  <w:footnote w:id="0" w:type="continuationSeparator">
    <w:p w:rsidRDefault="00810BB6" w:rsidR="00810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5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972F98">
      <w:t>813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72F98">
      <w:t>813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23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3D1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3280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BB6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2F9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5A2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5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65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65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5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5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5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65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65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5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5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DAA51-5AD1-4553-AAFD-8C2FFD07D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428</properties:Words>
  <properties:Characters>2123</properties:Characters>
  <properties:Lines>102</properties:Lines>
  <properties:Paragraphs>23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2016-09-27T12:01:00Z</dcterms:modified>
  <cp:revision>169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