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086" w14:paraId="83e4086" w:rsidRDefault="00132569" w:rsidP="00132569" w:rsidR="00132569" w:rsidRPr="00132569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bookmarkStart w:name="_GoBack" w:id="0"/>
      <w:r w:rsidRPr="00132569"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569">
        <w:rPr>
          <w:bCs/>
          <w:snapToGrid w:val="false"/>
        </w:rPr>
        <w:tab/>
      </w:r>
      <w:r w:rsidRPr="00132569">
        <w:rPr>
          <w:bCs/>
          <w:snapToGrid w:val="false"/>
        </w:rPr>
        <w:tab/>
        <w:t xml:space="preserve">                             </w:t>
      </w:r>
    </w:p>
    <w:p w:rsidRDefault="00132569" w:rsidP="00132569" w:rsidR="00132569" w:rsidRPr="00132569">
      <w:pPr>
        <w:widowControl w:val="false"/>
        <w:spacing w:after="0"/>
        <w:jc w:val="both"/>
        <w:rPr>
          <w:snapToGrid w:val="false"/>
        </w:rPr>
      </w:pPr>
      <w:r w:rsidRPr="00132569">
        <w:rPr>
          <w:snapToGrid w:val="false"/>
        </w:rPr>
        <w:t xml:space="preserve">       REPUBLIKA HRVATSKA</w:t>
      </w:r>
    </w:p>
    <w:p w:rsidRDefault="00132569" w:rsidP="00132569" w:rsidR="00132569" w:rsidRPr="00132569">
      <w:pPr>
        <w:widowControl w:val="false"/>
        <w:spacing w:after="0"/>
        <w:jc w:val="both"/>
        <w:rPr>
          <w:snapToGrid w:val="false"/>
        </w:rPr>
      </w:pPr>
      <w:r w:rsidRPr="00132569">
        <w:rPr>
          <w:snapToGrid w:val="false"/>
        </w:rPr>
        <w:t>TRGOVAČKI SUD U VARAŽDINU</w:t>
      </w:r>
    </w:p>
    <w:p w:rsidRDefault="00132569" w:rsidP="00132569" w:rsidR="00132569" w:rsidRPr="00132569">
      <w:pPr>
        <w:widowControl w:val="false"/>
        <w:spacing w:after="0"/>
        <w:rPr>
          <w:bCs/>
          <w:snapToGrid w:val="false"/>
        </w:rPr>
      </w:pPr>
      <w:r w:rsidRPr="00132569">
        <w:rPr>
          <w:snapToGrid w:val="false"/>
        </w:rPr>
        <w:t xml:space="preserve">                  B. Radić 2</w:t>
      </w:r>
      <w:r w:rsidRPr="00132569">
        <w:rPr>
          <w:bCs/>
          <w:snapToGrid w:val="false"/>
        </w:rPr>
        <w:t xml:space="preserve">                   </w:t>
      </w:r>
      <w:r w:rsidRPr="00132569">
        <w:rPr>
          <w:bCs/>
          <w:snapToGrid w:val="false"/>
        </w:rPr>
        <w:tab/>
      </w:r>
      <w:r w:rsidRPr="00132569">
        <w:rPr>
          <w:bCs/>
          <w:snapToGrid w:val="false"/>
        </w:rPr>
        <w:tab/>
      </w:r>
      <w:r w:rsidRPr="00132569">
        <w:rPr>
          <w:bCs/>
          <w:snapToGrid w:val="false"/>
        </w:rPr>
        <w:tab/>
      </w:r>
    </w:p>
    <w:p w:rsidRDefault="00132569" w:rsidP="00132569" w:rsidR="00132569" w:rsidRPr="00132569">
      <w:pPr>
        <w:spacing w:after="0"/>
        <w:jc w:val="right"/>
        <w:rPr>
          <w:lang w:eastAsia="hr-HR"/>
        </w:rPr>
      </w:pPr>
    </w:p>
    <w:p w:rsidRDefault="00132569" w:rsidP="00132569" w:rsidR="00132569" w:rsidRPr="00132569">
      <w:pPr>
        <w:spacing w:after="0"/>
        <w:jc w:val="both"/>
      </w:pPr>
      <w:r w:rsidRPr="00132569">
        <w:tab/>
        <w:t xml:space="preserve">Trgovački sud u Varaždinu po sucu toga suda Maji </w:t>
      </w:r>
      <w:proofErr w:type="spellStart"/>
      <w:r w:rsidRPr="00132569">
        <w:t>Valušnig</w:t>
      </w:r>
      <w:proofErr w:type="spellEnd"/>
      <w:r w:rsidRPr="00132569">
        <w:t>, kao stečajnom sucu u predmetu u povodu zahtjeva Financijske agencije Regionalni centar Zagreb, Podružnica Varaždin, Augusta Cesarca 2, Varaždin, za pokretanje skraćenog stečajnog postupka protiv dužnika</w:t>
      </w:r>
      <w:r w:rsidRPr="00132569">
        <w:t xml:space="preserve"> BRZA HRANA VERICA j.d.o.o.</w:t>
      </w:r>
      <w:r w:rsidRPr="00132569">
        <w:t xml:space="preserve">, </w:t>
      </w:r>
      <w:proofErr w:type="spellStart"/>
      <w:r w:rsidRPr="00132569">
        <w:t>Molve</w:t>
      </w:r>
      <w:proofErr w:type="spellEnd"/>
      <w:r w:rsidRPr="00132569">
        <w:t xml:space="preserve">, </w:t>
      </w:r>
      <w:r w:rsidRPr="00132569">
        <w:t>Marijanska 94, MBS: 040308540, OIB: 15870596044</w:t>
      </w:r>
      <w:r w:rsidRPr="00132569">
        <w:t>, dana 12. studenog 2015. godine temeljem čl. 430 Stečajnog zakona („Narodne novine“ 71/15, u daljnjem tekstu SZ) objavljuje sljedeći</w:t>
      </w:r>
    </w:p>
    <w:p w:rsidRDefault="00132569" w:rsidP="00132569" w:rsidR="00132569" w:rsidRPr="00132569">
      <w:pPr>
        <w:spacing w:after="0"/>
        <w:jc w:val="center"/>
      </w:pPr>
    </w:p>
    <w:p w:rsidRDefault="00132569" w:rsidP="00132569" w:rsidR="00132569" w:rsidRPr="00132569">
      <w:pPr>
        <w:spacing w:after="0"/>
        <w:jc w:val="center"/>
      </w:pPr>
      <w:r w:rsidRPr="00132569">
        <w:t>OGLAS</w:t>
      </w:r>
    </w:p>
    <w:p w:rsidRDefault="00132569" w:rsidP="00132569" w:rsidR="00132569" w:rsidRPr="00132569">
      <w:pPr>
        <w:spacing w:after="0"/>
      </w:pPr>
    </w:p>
    <w:p w:rsidRDefault="00132569" w:rsidP="00132569" w:rsidR="00132569" w:rsidRPr="00132569">
      <w:pPr>
        <w:spacing w:after="0"/>
        <w:jc w:val="both"/>
      </w:pPr>
      <w:r w:rsidRPr="00132569">
        <w:t>I/</w:t>
      </w:r>
      <w:r w:rsidRPr="00132569">
        <w:tab/>
        <w:t xml:space="preserve">Utvrđuje se da ukupni iznos evidentiranog duga dužnika BRZA HRANA VERICA j.d.o.o., </w:t>
      </w:r>
      <w:proofErr w:type="spellStart"/>
      <w:r w:rsidRPr="00132569">
        <w:t>Molve</w:t>
      </w:r>
      <w:proofErr w:type="spellEnd"/>
      <w:r w:rsidRPr="00132569">
        <w:t>, Marijanska 94, MBS: 040308540, OIB: 15870596044</w:t>
      </w:r>
      <w:r w:rsidRPr="00132569">
        <w:t xml:space="preserve"> iznosi 4.473,81</w:t>
      </w:r>
      <w:r w:rsidRPr="00132569">
        <w:t xml:space="preserve"> kn.</w:t>
      </w:r>
    </w:p>
    <w:p w:rsidRDefault="00132569" w:rsidP="00132569" w:rsidR="00132569" w:rsidRPr="00132569">
      <w:pPr>
        <w:spacing w:after="0"/>
        <w:jc w:val="both"/>
      </w:pPr>
    </w:p>
    <w:p w:rsidRDefault="00132569" w:rsidP="00132569" w:rsidR="00132569" w:rsidRPr="00132569">
      <w:pPr>
        <w:spacing w:after="0"/>
        <w:jc w:val="both"/>
      </w:pPr>
      <w:r w:rsidRPr="00132569">
        <w:t>II/</w:t>
      </w:r>
      <w:r w:rsidRPr="00132569">
        <w:tab/>
        <w:t xml:space="preserve"> Poziva se </w:t>
      </w:r>
      <w:r w:rsidRPr="00132569">
        <w:t>direktor</w:t>
      </w:r>
      <w:r w:rsidRPr="00132569">
        <w:t xml:space="preserve"> dužnika </w:t>
      </w:r>
      <w:r w:rsidRPr="00132569">
        <w:t xml:space="preserve">Verica Mijić, </w:t>
      </w:r>
      <w:proofErr w:type="spellStart"/>
      <w:r w:rsidRPr="00132569">
        <w:t>Molve</w:t>
      </w:r>
      <w:proofErr w:type="spellEnd"/>
      <w:r w:rsidRPr="00132569">
        <w:t>, Marijanska 94, OIB: 33866587638</w:t>
      </w:r>
      <w:r w:rsidRPr="00132569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132569">
        <w:t>prokazni</w:t>
      </w:r>
      <w:proofErr w:type="spellEnd"/>
      <w:r w:rsidRPr="00132569">
        <w:t xml:space="preserve"> popis imovine i obveza dužnika na propisanom obrascu.</w:t>
      </w:r>
    </w:p>
    <w:p w:rsidRDefault="00132569" w:rsidP="00132569" w:rsidR="00132569" w:rsidRPr="00132569">
      <w:pPr>
        <w:spacing w:after="0"/>
        <w:jc w:val="both"/>
      </w:pPr>
    </w:p>
    <w:p w:rsidRDefault="00132569" w:rsidP="00132569" w:rsidR="00132569" w:rsidRPr="00132569">
      <w:pPr>
        <w:spacing w:after="0"/>
        <w:jc w:val="both"/>
      </w:pPr>
      <w:r w:rsidRPr="00132569">
        <w:t>III/</w:t>
      </w:r>
      <w:r w:rsidRPr="00132569">
        <w:tab/>
        <w:t xml:space="preserve">Upozorava se </w:t>
      </w:r>
      <w:r w:rsidRPr="00132569">
        <w:t>direktor</w:t>
      </w:r>
      <w:r w:rsidRPr="00132569">
        <w:t xml:space="preserve">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132569">
        <w:t>prokazni</w:t>
      </w:r>
      <w:proofErr w:type="spellEnd"/>
      <w:r w:rsidRPr="00132569">
        <w:t xml:space="preserve"> popis imovine i obveza dužnika ili ako iz toga popisa proizlazi da dužnik ima imovinu koja ne bi bila dostatna ni za pokriće predvidivih troškova stečajnog postupka.</w:t>
      </w:r>
    </w:p>
    <w:p w:rsidRDefault="00132569" w:rsidP="00132569" w:rsidR="00132569" w:rsidRPr="00132569">
      <w:pPr>
        <w:spacing w:after="0"/>
      </w:pPr>
    </w:p>
    <w:p w:rsidRDefault="00132569" w:rsidP="00132569" w:rsidR="00132569" w:rsidRPr="00132569">
      <w:pPr>
        <w:spacing w:after="0"/>
        <w:jc w:val="both"/>
      </w:pPr>
      <w:r w:rsidRPr="00132569">
        <w:t xml:space="preserve">IV/ </w:t>
      </w:r>
      <w:r w:rsidRPr="00132569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132569">
        <w:t>St-782</w:t>
      </w:r>
      <w:r w:rsidRPr="00132569">
        <w:t>/2015.</w:t>
      </w:r>
    </w:p>
    <w:p w:rsidRDefault="00132569" w:rsidP="00132569" w:rsidR="00132569" w:rsidRPr="00132569">
      <w:pPr>
        <w:spacing w:after="0"/>
      </w:pPr>
    </w:p>
    <w:p w:rsidRDefault="00132569" w:rsidP="00132569" w:rsidR="00132569" w:rsidRPr="00132569">
      <w:pPr>
        <w:spacing w:after="0"/>
        <w:jc w:val="both"/>
      </w:pPr>
      <w:r w:rsidRPr="00132569">
        <w:t xml:space="preserve">V/ </w:t>
      </w:r>
      <w:r w:rsidRPr="00132569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132569" w:rsidP="00132569" w:rsidR="00132569" w:rsidRPr="00132569">
      <w:pPr>
        <w:spacing w:after="0"/>
        <w:jc w:val="both"/>
      </w:pPr>
      <w:r w:rsidRPr="00132569">
        <w:tab/>
      </w:r>
    </w:p>
    <w:p w:rsidRDefault="00132569" w:rsidP="00132569" w:rsidR="00132569" w:rsidRPr="00132569">
      <w:pPr>
        <w:spacing w:after="0"/>
        <w:jc w:val="center"/>
      </w:pPr>
      <w:r w:rsidRPr="00132569">
        <w:t>U Varaždinu, 11. studenog 2015.</w:t>
      </w:r>
    </w:p>
    <w:p w:rsidRDefault="00132569" w:rsidP="00132569" w:rsidR="00132569" w:rsidRPr="00132569">
      <w:pPr>
        <w:spacing w:after="0"/>
      </w:pP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  <w:t>Stečajni sudac:</w:t>
      </w:r>
    </w:p>
    <w:p w:rsidRDefault="00132569" w:rsidP="00132569" w:rsidR="00132569" w:rsidRPr="00132569">
      <w:pPr>
        <w:spacing w:after="0"/>
      </w:pPr>
    </w:p>
    <w:p w:rsidRDefault="00132569" w:rsidP="00132569" w:rsidR="00132569" w:rsidRPr="00132569">
      <w:pPr>
        <w:spacing w:after="0"/>
      </w:pP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</w:r>
      <w:r w:rsidRPr="00132569">
        <w:tab/>
        <w:t xml:space="preserve">     </w:t>
      </w:r>
      <w:r w:rsidRPr="00132569">
        <w:tab/>
        <w:t xml:space="preserve">Maja </w:t>
      </w:r>
      <w:proofErr w:type="spellStart"/>
      <w:r w:rsidRPr="00132569">
        <w:t>Valušnig</w:t>
      </w:r>
      <w:proofErr w:type="spellEnd"/>
    </w:p>
    <w:bookmarkEnd w:id="0"/>
    <w:p w:rsidRDefault="00464A03" w:rsidP="00132569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132569" w:rsidR="00DA0242">
      <w:headerReference w:type="default" r:id="rId12"/>
      <w:pgSz w:code="9" w:h="16839" w:w="11907"/>
      <w:pgMar w:gutter="0" w:footer="1134" w:header="73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A03" w:rsidP="00537B78" w:rsidR="00464A03">
      <w:r>
        <w:separator/>
      </w:r>
    </w:p>
  </w:endnote>
  <w:endnote w:id="0" w:type="continuationSeparator">
    <w:p w:rsidRDefault="00464A03" w:rsidP="00537B78" w:rsidR="0046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A03" w:rsidP="00537B78" w:rsidR="00464A03">
      <w:r>
        <w:separator/>
      </w:r>
    </w:p>
  </w:footnote>
  <w:footnote w:id="0" w:type="continuationSeparator">
    <w:p w:rsidRDefault="00464A03" w:rsidP="00537B78" w:rsidR="0046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569" w:rsidR="008333A9">
    <w:pPr>
      <w:pStyle w:val="Zaglavlje"/>
    </w:pPr>
    <w:r>
      <w:rPr>
        <w:rStyle w:val="PozadinaSvijetloCrvena"/>
        <w:shd w:fill="auto" w:color="auto" w:val="clear"/>
      </w:rPr>
      <w:t>Poslovni broj: 9 St-782/15-4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569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A0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CD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94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St-782/2015-4</izvorni_sadrzaj>
    <derivirana_varijabla naziv="DomainObject.Oznaka_1">St-782/2015-4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BRZA HRANA VERICA jednostavno društvo s ograničenom odgovornošću za ugostiteljstvo</izvorni_sadrzaj>
    <derivirana_varijabla naziv="DomainObject.Predmet.ProtustrankaFormated_1">  BRZA HRANA VERICA jednostavno društvo s ograničenom odgovornošću za ugostiteljstvo</derivirana_varijabla>
  </DomainObject.Predmet.ProtustrankaFormated>
  <DomainObject.Predmet.ProtustrankaFormatedOIB>
    <izvorni_sadrzaj>  BRZA HRANA VERICA jednostavno društvo s ograničenom odgovornošću za ugostiteljstvo, OIB 15870596044</izvorni_sadrzaj>
    <derivirana_varijabla naziv="DomainObject.Predmet.ProtustrankaFormatedOIB_1">  BRZA HRANA VERICA jednostavno društvo s ograničenom odgovornošću za ugostiteljstvo, OIB 15870596044</derivirana_varijabla>
  </DomainObject.Predmet.ProtustrankaFormatedOIB>
  <DomainObject.Predmet.ProtustrankaFormatedWithAdress>
    <izvorni_sadrzaj> BRZA HRANA VERICA jednostavno društvo s ograničenom odgovornošću za ugostiteljstvo, Marijanska 94, 48327 Molve</izvorni_sadrzaj>
    <derivirana_varijabla naziv="DomainObject.Predmet.ProtustrankaFormatedWithAdress_1"> BRZA HRANA VERICA jednostavno društvo s ograničenom odgovornošću za ugostiteljstvo, Marijanska 94, 48327 Molve</derivirana_varijabla>
  </DomainObject.Predmet.ProtustrankaFormatedWithAdress>
  <DomainObject.Predmet.ProtustrankaFormatedWithAdressOIB>
    <izvorni_sadrzaj> BRZA HRANA VERICA jednostavno društvo s ograničenom odgovornošću za ugostiteljstvo, OIB 15870596044, Marijanska 94, 48327 Molve</izvorni_sadrzaj>
    <derivirana_varijabla naziv="DomainObject.Predmet.ProtustrankaFormatedWithAdressOIB_1"> BRZA HRANA VERICA jednostavno društvo s ograničenom odgovornošću za ugostiteljstvo, OIB 15870596044, Marijanska 94, 48327 Molve</derivirana_varijabla>
  </DomainObject.Predmet.ProtustrankaFormatedWithAdressOIB>
  <DomainObject.Predmet.ProtustrankaWithAdress>
    <izvorni_sadrzaj>BRZA HRANA VERICA jednostavno društvo s ograničenom odgovornošću za ugostiteljstvo Marijanska 94, 48327 Molve</izvorni_sadrzaj>
    <derivirana_varijabla naziv="DomainObject.Predmet.ProtustrankaWithAdress_1">BRZA HRANA VERICA jednostavno društvo s ograničenom odgovornošću za ugostiteljstvo Marijanska 94, 48327 Molve</derivirana_varijabla>
  </DomainObject.Predmet.ProtustrankaWithAdress>
  <DomainObject.Predmet.ProtustrankaWithAdressOIB>
    <izvorni_sadrzaj>BRZA HRANA VERICA jednostavno društvo s ograničenom odgovornošću za ugostiteljstvo, OIB 15870596044, Marijanska 94, 48327 Molve</izvorni_sadrzaj>
    <derivirana_varijabla naziv="DomainObject.Predmet.ProtustrankaWithAdressOIB_1">BRZA HRANA VERICA jednostavno društvo s ograničenom odgovornošću za ugostiteljstvo, OIB 15870596044, Marijanska 94, 48327 Molve</derivirana_varijabla>
  </DomainObject.Predmet.ProtustrankaWithAdressOIB>
  <DomainObject.Predmet.ProtustrankaNazivFormated>
    <izvorni_sadrzaj>BRZA HRANA VERICA jednostavno društvo s ograničenom odgovornošću za ugostiteljstvo</izvorni_sadrzaj>
    <derivirana_varijabla naziv="DomainObject.Predmet.ProtustrankaNazivFormated_1">BRZA HRANA VERICA jednostavno društvo s ograničenom odgovornošću za ugostiteljstvo</derivirana_varijabla>
  </DomainObject.Predmet.ProtustrankaNazivFormated>
  <DomainObject.Predmet.ProtustrankaNazivFormatedOIB>
    <izvorni_sadrzaj>BRZA HRANA VERICA jednostavno društvo s ograničenom odgovornošću za ugostiteljstvo, OIB 15870596044</izvorni_sadrzaj>
    <derivirana_varijabla naziv="DomainObject.Predmet.ProtustrankaNazivFormatedOIB_1">BRZA HRANA VERICA jednostavno društvo s ograničenom odgovornošću za ugostiteljstvo, OIB 15870596044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4473.81</izvorni_sadrzaj>
    <derivirana_varijabla naziv="DomainObject.Predmet.TrenutnaVrijednost_1">4473.81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BRZA HRANA VERICA jednostavno društvo s ograničenom odgovornošću za ugostiteljstvo</item>
    </izvorni_sadrzaj>
    <derivirana_varijabla naziv="DomainObject.Predmet.ProtuStrankaListFormated_1">
      <item>BRZA HRANA VERICA jednostavno društvo s ograničenom odgovornošću za ugostiteljstvo</item>
    </derivirana_varijabla>
  </DomainObject.Predmet.ProtuStrankaListFormated>
  <DomainObject.Predmet.ProtuStrankaListFormatedOIB>
    <izvorni_sadrzaj>
      <item>BRZA HRANA VERICA jednostavno društvo s ograničenom odgovornošću za ugostiteljstvo, OIB 15870596044</item>
    </izvorni_sadrzaj>
    <derivirana_varijabla naziv="DomainObject.Predmet.ProtuStrankaListFormatedOIB_1">
      <item>BRZA HRANA VERICA jednostavno društvo s ograničenom odgovornošću za ugostiteljstvo, OIB 15870596044</item>
    </derivirana_varijabla>
  </DomainObject.Predmet.ProtuStrankaListFormatedOIB>
  <DomainObject.Predmet.ProtuStrankaListFormatedWithAdress>
    <izvorni_sadrzaj>
      <item>BRZA HRANA VERICA jednostavno društvo s ograničenom odgovornošću za ugostiteljstvo, Marijanska 94, 48327 Molve</item>
    </izvorni_sadrzaj>
    <derivirana_varijabla naziv="DomainObject.Predmet.ProtuStrankaListFormatedWithAdress_1">
      <item>BRZA HRANA VERICA jednostavno društvo s ograničenom odgovornošću za ugostiteljstvo, Marijanska 94, 48327 Molve</item>
    </derivirana_varijabla>
  </DomainObject.Predmet.ProtuStrankaListFormatedWithAdress>
  <DomainObject.Predmet.ProtuStrankaListFormatedWithAdressOIB>
    <izvorni_sadrzaj>
      <item>BRZA HRANA VERICA jednostavno društvo s ograničenom odgovornošću za ugostiteljstvo, OIB 15870596044, Marijanska 94, 48327 Molve</item>
    </izvorni_sadrzaj>
    <derivirana_varijabla naziv="DomainObject.Predmet.ProtuStrankaListFormatedWithAdressOIB_1">
      <item>BRZA HRANA VERICA jednostavno društvo s ograničenom odgovornošću za ugostiteljstvo, OIB 15870596044, Marijanska 94, 48327 Molve</item>
    </derivirana_varijabla>
  </DomainObject.Predmet.ProtuStrankaListFormatedWithAdressOIB>
  <DomainObject.Predmet.ProtuStrankaListNazivFormated>
    <izvorni_sadrzaj>
      <item>BRZA HRANA VERICA jednostavno društvo s ograničenom odgovornošću za ugostiteljstvo</item>
    </izvorni_sadrzaj>
    <derivirana_varijabla naziv="DomainObject.Predmet.ProtuStrankaListNazivFormated_1">
      <item>BRZA HRANA VERICA jednostavno društvo s ograničenom odgovornošću za ugostiteljstvo</item>
    </derivirana_varijabla>
  </DomainObject.Predmet.ProtuStrankaListNazivFormated>
  <DomainObject.Predmet.ProtuStrankaListNazivFormatedOIB>
    <izvorni_sadrzaj>
      <item>BRZA HRANA VERICA jednostavno društvo s ograničenom odgovornošću za ugostiteljstvo, OIB 15870596044</item>
    </izvorni_sadrzaj>
    <derivirana_varijabla naziv="DomainObject.Predmet.ProtuStrankaListNazivFormatedOIB_1">
      <item>BRZA HRANA VERICA jednostavno društvo s ograničenom odgovornošću za ugostiteljstvo, OIB 15870596044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St-782/2015-4</izvorni_sadrzaj>
    <derivirana_varijabla naziv="DomainObject.PoslovniBrojDokumenta_1">St-782/2015-4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BRZA HRANA VERICA jednostavno društvo s ograničenom odgovornošću za ugostiteljstvo</izvorni_sadrzaj>
    <derivirana_varijabla naziv="DomainObject.Predmet.ProtustrankaIDrugi_1">BRZA HRANA VERICA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BRZA HRANA VERICA jednostavno društvo s ograničenom odgovornošću za ugostiteljstvo, OIB 15870596044, Marijanska 94, 48327 Molve</izvorni_sadrzaj>
    <derivirana_varijabla naziv="DomainObject.Predmet.ProtustrankaIDrugiAdressOIB_1">BRZA HRANA VERICA jednostavno društvo s ograničenom odgovornošću za ugostiteljstvo, OIB 15870596044, Marijanska 94,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BRZA HRANA VERICA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</item>
      <item>BRZA HRANA VERICA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BRZA HRANA VERICA jednostavno društvo s ograničenom odgovornošću za ugostiteljstvo, OIB 15870596044, Marijanska 94,48327 Molve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BRZA HRANA VERICA jednostavno društvo s ograničenom odgovornošću za ugostiteljstvo, OIB 15870596044, Marijanska 94,48327 Molve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D9B28-2A89-4CD0-A69A-3E63B91C3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2024</properties:Characters>
  <properties:Lines>46</properties:Lines>
  <properties:Paragraphs>13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2015-11-12T13:09:00Z</cp:lastPrinted>
  <dcterms:modified xmlns:xsi="http://www.w3.org/2001/XMLSchema-instance" xsi:type="dcterms:W3CDTF">2015-11-12T13:09:00Z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