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6f4d" w14:paraId="c7f6f4d" w:rsidRDefault="00836807" w:rsidP="00FE08D2" w:rsidR="0097040B" w:rsidRPr="004777BE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4777BE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777BE">
        <w:tc>
          <w:tcPr>
            <w:tcW w:type="dxa" w:w="3060"/>
          </w:tcPr>
          <w:p w:rsidRDefault="0097040B" w:rsidP="003B2A53" w:rsidR="0097040B" w:rsidRPr="004777BE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4777BE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4777BE">
              <w:rPr>
                <w:b w:val="false"/>
                <w:sz w:val="24"/>
              </w:rPr>
              <w:t xml:space="preserve">REPUBLIKA </w:t>
            </w:r>
            <w:r w:rsidR="0097040B" w:rsidRPr="004777BE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4777BE">
            <w:pPr>
              <w:ind w:firstLine="0"/>
            </w:pPr>
            <w:r w:rsidRPr="004777BE">
              <w:t>Trgovački sud u Zagrebu</w:t>
            </w:r>
          </w:p>
          <w:p w:rsidRDefault="0097040B" w:rsidP="00BD535C" w:rsidR="0097040B" w:rsidRPr="004777BE">
            <w:pPr>
              <w:ind w:firstLine="0"/>
            </w:pPr>
            <w:r w:rsidRPr="004777BE">
              <w:t>Zagreb, Amruševa 2/II</w:t>
            </w:r>
          </w:p>
        </w:tc>
      </w:tr>
    </w:tbl>
    <w:p w:rsidRDefault="004008CE" w:rsidP="003B2A53" w:rsidR="004008CE" w:rsidRPr="004777BE"/>
    <w:p w:rsidRDefault="00BD535C" w:rsidP="003B2A53" w:rsidR="004008CE" w:rsidRPr="004777BE">
      <w:r w:rsidRPr="004777BE">
        <w:t xml:space="preserve">                          </w:t>
      </w:r>
      <w:r w:rsidR="004008CE" w:rsidRPr="004777BE">
        <w:t>R E P U B L I K A  H R V A T S K A</w:t>
      </w:r>
    </w:p>
    <w:p w:rsidRDefault="004008CE" w:rsidP="003B2A53" w:rsidR="004008CE" w:rsidRPr="004777BE">
      <w:r w:rsidRPr="004777BE">
        <w:t xml:space="preserve">   </w:t>
      </w:r>
      <w:r w:rsidR="00BD535C" w:rsidRPr="004777BE">
        <w:t xml:space="preserve">                                       </w:t>
      </w:r>
      <w:r w:rsidRPr="004777BE">
        <w:t xml:space="preserve">R J E Š E NJ E </w:t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</w:p>
    <w:p w:rsidRDefault="004008CE" w:rsidP="003B2A53" w:rsidR="004008CE" w:rsidRPr="004777BE"/>
    <w:p w:rsidRDefault="0053562C" w:rsidP="0053562C" w:rsidR="0053562C" w:rsidRPr="004777BE">
      <w:pPr>
        <w:ind w:firstLine="360" w:right="-283"/>
      </w:pPr>
      <w:r w:rsidRPr="004777BE">
        <w:rPr>
          <w:bCs/>
        </w:rPr>
        <w:t>Trgovački sud u Zagrebu, p</w:t>
      </w:r>
      <w:r w:rsidRPr="004777BE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103BB0" w:rsidRPr="00FB4351">
        <w:t>INFOLINE d.o.o.</w:t>
      </w:r>
      <w:r w:rsidR="00103BB0">
        <w:t xml:space="preserve"> u stečaju</w:t>
      </w:r>
      <w:r w:rsidR="00103BB0" w:rsidRPr="00FB4351">
        <w:t>, Zagreb, Krajiška 10, OIB: 50775580556</w:t>
      </w:r>
      <w:r w:rsidRPr="004777BE">
        <w:t xml:space="preserve">, dana </w:t>
      </w:r>
      <w:r w:rsidR="00131D5E">
        <w:t>13</w:t>
      </w:r>
      <w:r w:rsidR="00103BB0">
        <w:t>.</w:t>
      </w:r>
      <w:r w:rsidRPr="004777BE">
        <w:t xml:space="preserve"> studenog 2018. godine</w:t>
      </w:r>
    </w:p>
    <w:p w:rsidRDefault="000D234B" w:rsidP="003B2A53" w:rsidR="000D234B" w:rsidRPr="004777BE"/>
    <w:p w:rsidRDefault="00BD535C" w:rsidP="003B2A53" w:rsidR="002179C2" w:rsidRPr="004777BE">
      <w:r w:rsidRPr="004777BE">
        <w:t xml:space="preserve">                                               </w:t>
      </w:r>
      <w:r w:rsidR="002179C2" w:rsidRPr="004777BE">
        <w:t>r i j e š i o    j e</w:t>
      </w:r>
    </w:p>
    <w:p w:rsidRDefault="0097040B" w:rsidP="003B2A53" w:rsidR="0097040B" w:rsidRPr="004777BE"/>
    <w:p w:rsidRDefault="004E5E4E" w:rsidP="00C962BF" w:rsidR="00577C53" w:rsidRPr="004777BE">
      <w:pPr>
        <w:pStyle w:val="Odlomakpopisa"/>
        <w:numPr>
          <w:ilvl w:val="0"/>
          <w:numId w:val="6"/>
        </w:numPr>
        <w:ind w:left="720"/>
      </w:pPr>
      <w:r w:rsidRPr="004777BE">
        <w:t xml:space="preserve">Nalaže se </w:t>
      </w:r>
      <w:r w:rsidR="00103BB0">
        <w:t>nasljednici ranijeg zakonskog zastupnika</w:t>
      </w:r>
      <w:r w:rsidR="00131D5E">
        <w:t xml:space="preserve"> stečajnog dužnika</w:t>
      </w:r>
      <w:r w:rsidRPr="004777BE">
        <w:t xml:space="preserve"> </w:t>
      </w:r>
      <w:r w:rsidR="00103BB0">
        <w:t>Zdenki Pintar, Zagreb, Okrugljačka 43</w:t>
      </w:r>
      <w:r w:rsidR="006F4CED" w:rsidRPr="004777BE">
        <w:t xml:space="preserve">, </w:t>
      </w:r>
      <w:r w:rsidRPr="004777BE">
        <w:t>da u roku od 8 (osam) dana od</w:t>
      </w:r>
      <w:r w:rsidR="00893B33">
        <w:t xml:space="preserve"> datuma primitka rješenja vozila:</w:t>
      </w:r>
      <w:r w:rsidRPr="004777BE">
        <w:t xml:space="preserve"> </w:t>
      </w:r>
      <w:r w:rsidR="00893B33">
        <w:t>teretno vozilo</w:t>
      </w:r>
      <w:r w:rsidR="00893B33" w:rsidRPr="00FB4351">
        <w:t xml:space="preserve"> RENAULT -/5, broj šasije: VF1S4070514410668, registarske oznake ZG-563-</w:t>
      </w:r>
      <w:r w:rsidR="00893B33">
        <w:t>TM, teretno vozilo</w:t>
      </w:r>
      <w:r w:rsidR="00893B33" w:rsidRPr="00FB4351">
        <w:t xml:space="preserve"> CITOREN D/C 15, broj šasije: VF7VDPP0010PP2670, registarske oznake ZG-6615-AF, moped HERO 50/WINNER, broj šasije: MD397B2TRVC010834, registarske oznake ZG-3476-S</w:t>
      </w:r>
      <w:r w:rsidR="00893B33">
        <w:t>, sa svim njihovim</w:t>
      </w:r>
      <w:r w:rsidRPr="004777BE">
        <w:t xml:space="preserve"> pripadcima i ispravama preda stečajnom upravitelju </w:t>
      </w:r>
      <w:r w:rsidR="00893B33">
        <w:t>Marijani</w:t>
      </w:r>
      <w:r w:rsidR="00893B33" w:rsidRPr="00650C8D">
        <w:t xml:space="preserve"> Sabljić iz Zagreba, Ulica grada Chicaga 18, OIB: 67071032106</w:t>
      </w:r>
    </w:p>
    <w:p w:rsidRDefault="004E5E4E" w:rsidP="00CE2872" w:rsidR="00CE2872" w:rsidRPr="004777BE">
      <w:pPr>
        <w:pStyle w:val="Odlomakpopisa"/>
        <w:numPr>
          <w:ilvl w:val="0"/>
          <w:numId w:val="6"/>
        </w:numPr>
        <w:ind w:left="720"/>
      </w:pPr>
      <w:r w:rsidRPr="004777BE">
        <w:t xml:space="preserve">Ako </w:t>
      </w:r>
      <w:r w:rsidR="00893B33">
        <w:t>Zdenka Pintar, Zagreb, Okrugljačka 43</w:t>
      </w:r>
      <w:r w:rsidRPr="004777BE">
        <w:t xml:space="preserve">, u </w:t>
      </w:r>
      <w:r w:rsidR="006D2B18" w:rsidRPr="004777BE">
        <w:t>dodijeljenom</w:t>
      </w:r>
      <w:r w:rsidRPr="004777BE">
        <w:t xml:space="preserve"> roku ne postupi u skladu s prethodnom točkom</w:t>
      </w:r>
      <w:r w:rsidR="006D2B18" w:rsidRPr="004777BE">
        <w:t>,</w:t>
      </w:r>
      <w:r w:rsidRPr="004777BE">
        <w:t xml:space="preserve"> vozilo će biti oduzeto na bilo kojem mjestu na kojem se ono zatekne.</w:t>
      </w:r>
    </w:p>
    <w:p w:rsidRDefault="004E5E4E" w:rsidP="00CE2872" w:rsidR="00CE2872" w:rsidRPr="004777BE">
      <w:pPr>
        <w:pStyle w:val="Odlomakpopisa"/>
        <w:numPr>
          <w:ilvl w:val="0"/>
          <w:numId w:val="6"/>
        </w:numPr>
        <w:ind w:left="720"/>
      </w:pPr>
      <w:r w:rsidRPr="004777BE">
        <w:t>Nalaže se Ministarstvu unutarnjih poslova da temeljem čl. 216. st. 2 SZ-a oduzme vozilo iz točke I ovog rješenja na bilo kojem mjestu na kojem se ono zatekne te o istom obavijesti nadležni sud i stečajnog upravitelja</w:t>
      </w:r>
      <w:r w:rsidR="006D2B18" w:rsidRPr="004777BE">
        <w:t xml:space="preserve"> </w:t>
      </w:r>
      <w:r w:rsidR="00893B33">
        <w:t>Marijani</w:t>
      </w:r>
      <w:r w:rsidR="00893B33" w:rsidRPr="00650C8D">
        <w:t xml:space="preserve"> Sabljić iz Zagreba, Ulica grada Chicaga 18, OIB: 67071032106</w:t>
      </w:r>
      <w:r w:rsidR="00CE2872" w:rsidRPr="004777BE">
        <w:t>.</w:t>
      </w:r>
    </w:p>
    <w:p w:rsidRDefault="001976F7" w:rsidP="00CE2872" w:rsidR="001976F7" w:rsidRPr="004777BE">
      <w:pPr>
        <w:ind w:firstLine="0"/>
      </w:pPr>
    </w:p>
    <w:p w:rsidRDefault="00BD535C" w:rsidP="003B2A53" w:rsidR="00577C53" w:rsidRPr="004777BE">
      <w:r w:rsidRPr="004777BE">
        <w:t xml:space="preserve">                                              </w:t>
      </w:r>
    </w:p>
    <w:p w:rsidRDefault="008E6585" w:rsidP="00577C53" w:rsidR="008E6585" w:rsidRPr="004777BE">
      <w:pPr>
        <w:jc w:val="center"/>
      </w:pPr>
      <w:r w:rsidRPr="004777BE">
        <w:t>Obrazloženje</w:t>
      </w:r>
    </w:p>
    <w:p w:rsidRDefault="000E55DB" w:rsidP="003B2A53" w:rsidR="000E55DB" w:rsidRPr="004777BE"/>
    <w:p w:rsidRDefault="00FC4653" w:rsidP="001E174F" w:rsidR="00131D5E">
      <w:r w:rsidRPr="004777BE">
        <w:t xml:space="preserve">  R</w:t>
      </w:r>
      <w:r w:rsidR="000B3E4B" w:rsidRPr="004777BE">
        <w:t xml:space="preserve">ješenjem </w:t>
      </w:r>
      <w:r w:rsidR="009D6EF3" w:rsidRPr="004777BE">
        <w:t xml:space="preserve">Trgovačkog suda u </w:t>
      </w:r>
      <w:r w:rsidRPr="004777BE">
        <w:t>Zagreb</w:t>
      </w:r>
      <w:r w:rsidR="009D6EF3" w:rsidRPr="004777BE">
        <w:t xml:space="preserve">u, broj </w:t>
      </w:r>
      <w:r w:rsidRPr="004777BE">
        <w:t>gornji,</w:t>
      </w:r>
      <w:r w:rsidR="009D6EF3" w:rsidRPr="004777BE">
        <w:t xml:space="preserve"> od </w:t>
      </w:r>
      <w:r w:rsidR="00C962BF">
        <w:t>23. kolovoza</w:t>
      </w:r>
      <w:r w:rsidR="004777BE" w:rsidRPr="004777BE">
        <w:t xml:space="preserve"> 2018</w:t>
      </w:r>
      <w:r w:rsidRPr="004777BE">
        <w:t>.</w:t>
      </w:r>
      <w:r w:rsidR="000B3E4B" w:rsidRPr="004777BE">
        <w:t xml:space="preserve"> nad dužnikom </w:t>
      </w:r>
      <w:r w:rsidR="00C962BF" w:rsidRPr="00FB4351">
        <w:t>INFOLINE d.o.o.</w:t>
      </w:r>
      <w:r w:rsidR="00C962BF">
        <w:t xml:space="preserve"> u stečaju</w:t>
      </w:r>
      <w:r w:rsidR="00C962BF" w:rsidRPr="00FB4351">
        <w:t>, Zagreb, Krajiška 10, OIB: 50775580556</w:t>
      </w:r>
      <w:r w:rsidR="004777BE" w:rsidRPr="004777BE">
        <w:rPr>
          <w:rFonts w:eastAsiaTheme="minorEastAsia"/>
        </w:rPr>
        <w:t xml:space="preserve"> </w:t>
      </w:r>
      <w:r w:rsidR="00DB69FC" w:rsidRPr="004777BE">
        <w:t>otvoren je stečajni postupak</w:t>
      </w:r>
      <w:r w:rsidR="003A49B9" w:rsidRPr="004777BE">
        <w:t xml:space="preserve">, </w:t>
      </w:r>
      <w:r w:rsidR="009D6EF3" w:rsidRPr="004777BE">
        <w:t>sukladno odredbama</w:t>
      </w:r>
      <w:r w:rsidR="000B3E4B" w:rsidRPr="004777BE">
        <w:t xml:space="preserve"> član</w:t>
      </w:r>
      <w:r w:rsidR="00DB69FC" w:rsidRPr="004777BE">
        <w:t>ka</w:t>
      </w:r>
      <w:r w:rsidR="000B3E4B" w:rsidRPr="004777BE">
        <w:t xml:space="preserve"> </w:t>
      </w:r>
      <w:r w:rsidR="00DB69FC" w:rsidRPr="004777BE">
        <w:t>444 stavka</w:t>
      </w:r>
      <w:r w:rsidR="009D6EF3" w:rsidRPr="004777BE">
        <w:t xml:space="preserve"> </w:t>
      </w:r>
      <w:r w:rsidR="008824A5" w:rsidRPr="004777BE">
        <w:t xml:space="preserve">1 </w:t>
      </w:r>
      <w:r w:rsidR="009D6EF3" w:rsidRPr="004777BE">
        <w:t xml:space="preserve">SZ-a ( NN </w:t>
      </w:r>
      <w:r w:rsidR="003A49B9" w:rsidRPr="004777BE">
        <w:t>71/15</w:t>
      </w:r>
      <w:r w:rsidR="00DB69FC" w:rsidRPr="004777BE">
        <w:t>)</w:t>
      </w:r>
      <w:r w:rsidR="006D2B18" w:rsidRPr="004777BE">
        <w:t xml:space="preserve">. </w:t>
      </w:r>
      <w:r w:rsidR="00CE2872" w:rsidRPr="004777BE">
        <w:t xml:space="preserve">Podneskom od </w:t>
      </w:r>
      <w:r w:rsidR="00C962BF">
        <w:t>08</w:t>
      </w:r>
      <w:r w:rsidR="004777BE" w:rsidRPr="004777BE">
        <w:t>. studenog 2018</w:t>
      </w:r>
      <w:r w:rsidR="00CE2872" w:rsidRPr="004777BE">
        <w:t xml:space="preserve">., </w:t>
      </w:r>
      <w:r w:rsidR="006D2B18" w:rsidRPr="004777BE">
        <w:t xml:space="preserve">stečajni upravitelj je predložio da sud </w:t>
      </w:r>
      <w:r w:rsidR="006D2B18" w:rsidRPr="004777BE">
        <w:lastRenderedPageBreak/>
        <w:t>temeljem čl. 216. st. 2. SZ-a naloži dužniku predaj</w:t>
      </w:r>
      <w:r w:rsidR="00145840" w:rsidRPr="004777BE">
        <w:t>u</w:t>
      </w:r>
      <w:r w:rsidR="006D2B18" w:rsidRPr="004777BE">
        <w:t xml:space="preserve"> stvari</w:t>
      </w:r>
      <w:r w:rsidR="00145840" w:rsidRPr="004777BE">
        <w:t>,</w:t>
      </w:r>
      <w:r w:rsidR="006D2B18" w:rsidRPr="004777BE">
        <w:t xml:space="preserve"> koja </w:t>
      </w:r>
      <w:r w:rsidR="00145840" w:rsidRPr="004777BE">
        <w:t>se kod njega nalazi bez valjane pravne osnove</w:t>
      </w:r>
      <w:r w:rsidR="00131D5E">
        <w:t xml:space="preserve">, imajući u vidu da </w:t>
      </w:r>
      <w:r w:rsidR="00394A3F">
        <w:t>vozila</w:t>
      </w:r>
      <w:r w:rsidR="006D2B18" w:rsidRPr="004777BE">
        <w:t>, pobliže opisan</w:t>
      </w:r>
      <w:r w:rsidR="00394A3F">
        <w:t>a</w:t>
      </w:r>
      <w:r w:rsidR="006D2B18" w:rsidRPr="004777BE">
        <w:t xml:space="preserve"> u izreci ovog rješenja, koj</w:t>
      </w:r>
      <w:r w:rsidR="00394A3F">
        <w:t>i čini stečajnu masu, nisu</w:t>
      </w:r>
      <w:r w:rsidR="00145840" w:rsidRPr="004777BE">
        <w:t xml:space="preserve"> predan</w:t>
      </w:r>
      <w:r w:rsidR="00394A3F">
        <w:t>a</w:t>
      </w:r>
      <w:r w:rsidR="006D2B18" w:rsidRPr="004777BE">
        <w:t xml:space="preserve"> u posjed stečajnog upravitelja.</w:t>
      </w:r>
      <w:r w:rsidR="00131D5E">
        <w:t xml:space="preserve"> Odgovorna osoba dužnika Milan Pintar umro je 23. lipnja 2012.,  što proizlazi iz priležečeg rješenja o nasljeđivanju javnog bilježnika Ljiljane Herceg Milličević, broj O-5307/12 od 25. rujna 2012.,  a njegovim nasljednikom je utvrđena njegova supruga Zdenka Pintar.</w:t>
      </w:r>
    </w:p>
    <w:p w:rsidRDefault="006D2B18" w:rsidP="001E174F" w:rsidR="006D2B18" w:rsidRPr="004777BE">
      <w:r w:rsidRPr="004777BE">
        <w:t xml:space="preserve"> Budući da ovaj sud može odrediti i ovršne radnje kojima će se taj nalog pr</w:t>
      </w:r>
      <w:r w:rsidR="00145840" w:rsidRPr="004777BE">
        <w:t>isilno</w:t>
      </w:r>
      <w:r w:rsidRPr="004777BE">
        <w:t xml:space="preserve"> ost</w:t>
      </w:r>
      <w:r w:rsidR="00145840" w:rsidRPr="004777BE">
        <w:t>variti,</w:t>
      </w:r>
      <w:r w:rsidRPr="004777BE">
        <w:t xml:space="preserve"> a po službenoj dužnosti  odrediti </w:t>
      </w:r>
      <w:r w:rsidR="00145840" w:rsidRPr="004777BE">
        <w:t xml:space="preserve">i </w:t>
      </w:r>
      <w:r w:rsidRPr="004777BE">
        <w:t xml:space="preserve">mjere prisile protiv osoba ovlaštenih za zastupanje dužnika po zakonu, valjalo je odlučiti kao u izreci. </w:t>
      </w:r>
    </w:p>
    <w:p w:rsidRDefault="006D2B18" w:rsidP="001E174F" w:rsidR="006D2B18" w:rsidRPr="004777BE"/>
    <w:p w:rsidRDefault="00577C53" w:rsidP="001E174F" w:rsidR="005258C2" w:rsidRPr="004777BE">
      <w:r w:rsidRPr="004777BE">
        <w:t xml:space="preserve">                 </w:t>
      </w:r>
    </w:p>
    <w:p w:rsidRDefault="005258C2" w:rsidP="003B2A53" w:rsidR="008E6585" w:rsidRPr="004777BE">
      <w:r w:rsidRPr="004777BE">
        <w:t xml:space="preserve">                             U </w:t>
      </w:r>
      <w:r w:rsidR="008E6585" w:rsidRPr="004777BE">
        <w:t>Zagreb</w:t>
      </w:r>
      <w:r w:rsidRPr="004777BE">
        <w:t>u</w:t>
      </w:r>
      <w:r w:rsidR="008E6585" w:rsidRPr="004777BE">
        <w:t xml:space="preserve">, </w:t>
      </w:r>
      <w:r w:rsidR="00131D5E">
        <w:t>13</w:t>
      </w:r>
      <w:r w:rsidR="004777BE" w:rsidRPr="004777BE">
        <w:t>. studenog</w:t>
      </w:r>
      <w:r w:rsidR="001E174F" w:rsidRPr="004777BE">
        <w:t xml:space="preserve"> 2018</w:t>
      </w:r>
      <w:r w:rsidR="00B84D54" w:rsidRPr="004777BE">
        <w:t>.</w:t>
      </w:r>
      <w:r w:rsidR="00B25F87" w:rsidRPr="004777BE">
        <w:t>godine</w:t>
      </w:r>
    </w:p>
    <w:p w:rsidRDefault="002179C2" w:rsidP="003B2A53" w:rsidR="002179C2" w:rsidRPr="004777BE"/>
    <w:p w:rsidRDefault="00DE242F" w:rsidP="003B2A53" w:rsidR="008E6585" w:rsidRPr="004777BE"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="005258C2" w:rsidRPr="004777BE">
        <w:t xml:space="preserve">                             </w:t>
      </w:r>
      <w:r w:rsidR="008E6585" w:rsidRPr="004777BE">
        <w:t>S</w:t>
      </w:r>
      <w:r w:rsidR="002179C2" w:rsidRPr="004777BE">
        <w:t>udac</w:t>
      </w:r>
      <w:r w:rsidR="008E6585" w:rsidRPr="004777BE">
        <w:t xml:space="preserve">: </w:t>
      </w:r>
    </w:p>
    <w:p w:rsidRDefault="005258C2" w:rsidP="00E53D3D" w:rsidR="009127D7">
      <w:pPr>
        <w:pStyle w:val="Uvuenotijeloteksta"/>
        <w:ind w:firstLine="141" w:left="1983"/>
        <w:jc w:val="right"/>
      </w:pPr>
      <w:r w:rsidRPr="004777BE">
        <w:t xml:space="preserve">                                                    Vesna Sremac Šoštar</w:t>
      </w:r>
      <w:r w:rsidR="009127D7">
        <w:t>,v.r.</w:t>
      </w:r>
    </w:p>
    <w:p w:rsidRDefault="009127D7" w:rsidP="00D338FD" w:rsidR="009127D7">
      <w:pPr>
        <w:pStyle w:val="Uvuenotijeloteksta"/>
        <w:ind w:firstLine="141" w:left="1983"/>
        <w:jc w:val="right"/>
      </w:pPr>
      <w:r>
        <w:t>Za točnost otpravka</w:t>
      </w:r>
    </w:p>
    <w:p w:rsidRDefault="009127D7" w:rsidP="009127D7" w:rsidR="008D5B22" w:rsidRPr="004777BE">
      <w:pPr>
        <w:jc w:val="right"/>
      </w:pPr>
      <w:r>
        <w:t>Matea Bizjak</w:t>
      </w:r>
    </w:p>
    <w:p w:rsidRDefault="003A49B9" w:rsidP="003B2A53" w:rsidR="003A49B9" w:rsidRPr="004777BE"/>
    <w:p w:rsidRDefault="001E174F" w:rsidP="003B2A53" w:rsidR="001E174F" w:rsidRPr="004777BE"/>
    <w:p w:rsidRDefault="001E174F" w:rsidP="003B2A53" w:rsidR="001E174F" w:rsidRPr="004777BE"/>
    <w:p w:rsidRDefault="002179C2" w:rsidP="004777BE" w:rsidR="003A49B9" w:rsidRPr="004777BE">
      <w:pPr>
        <w:ind w:firstLine="0"/>
      </w:pPr>
      <w:r w:rsidRPr="004777BE">
        <w:t xml:space="preserve">Uputa o pravnom lijeku: </w:t>
      </w:r>
    </w:p>
    <w:p w:rsidRDefault="008E6585" w:rsidP="003A49B9" w:rsidR="008E6585" w:rsidRPr="004777BE">
      <w:pPr>
        <w:ind w:firstLine="0"/>
      </w:pPr>
      <w:r w:rsidRPr="004777BE">
        <w:t>Protiv ovog rješenja dopuštena je žalba u roku od 8 dana.  Žalba se podnosi ovom sudu u 2 primj</w:t>
      </w:r>
      <w:r w:rsidR="00B84D54" w:rsidRPr="004777BE">
        <w:t xml:space="preserve">erka za Visoki trgovački sud </w:t>
      </w:r>
      <w:r w:rsidR="003A49B9" w:rsidRPr="004777BE">
        <w:t>RH</w:t>
      </w:r>
      <w:r w:rsidR="000531CA" w:rsidRPr="004777BE">
        <w:t xml:space="preserve">, a pravo na žalbu imaju samo stečajni vjerovnici </w:t>
      </w:r>
      <w:r w:rsidR="003A49B9" w:rsidRPr="004777BE">
        <w:t xml:space="preserve">(članak 91 stavak </w:t>
      </w:r>
      <w:r w:rsidR="000531CA" w:rsidRPr="004777BE">
        <w:t>4 SZ-a)</w:t>
      </w:r>
    </w:p>
    <w:p w:rsidRDefault="00D556DD" w:rsidP="003B2A53" w:rsidR="00D556DD" w:rsidRPr="004777BE"/>
    <w:p w:rsidRDefault="00145840" w:rsidP="00145840" w:rsidR="00145840" w:rsidRPr="004777BE">
      <w:pPr>
        <w:ind w:firstLine="0"/>
      </w:pPr>
    </w:p>
    <w:sectPr w:rsidSect="0050603E" w:rsidR="00145840" w:rsidRPr="004777BE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269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7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9127D7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8824A5">
      <w:rPr>
        <w:rStyle w:val="Brojstranice"/>
      </w:rPr>
      <w:t xml:space="preserve">                      48 St-</w:t>
    </w:r>
    <w:r w:rsidR="00C962BF">
      <w:rPr>
        <w:rStyle w:val="Brojstranice"/>
      </w:rPr>
      <w:t>7011/16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4620349"/>
      <w:docPartObj>
        <w:docPartGallery w:val="Page Numbers (Top of Page)"/>
        <w:docPartUnique/>
      </w:docPartObj>
    </w:sdtPr>
    <w:sdtEndPr/>
    <w:sdtContent>
      <w:p w:rsidRDefault="0082026B" w:rsidP="0082026B" w:rsidR="0082026B">
        <w:pPr>
          <w:pStyle w:val="Zaglavlje"/>
          <w:jc w:val="right"/>
        </w:pPr>
        <w:r>
          <w:t>48.St-</w:t>
        </w:r>
        <w:r w:rsidR="00103BB0">
          <w:t>7011/16</w:t>
        </w:r>
      </w:p>
    </w:sdtContent>
  </w:sdt>
  <w:p w:rsidRDefault="0082026B" w:rsidR="008202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BB109D2"/>
    <w:multiLevelType w:val="hybridMultilevel"/>
    <w:tmpl w:val="9C90A984"/>
    <w:lvl w:tplc="968A8FD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03BB0"/>
    <w:rsid w:val="0013154C"/>
    <w:rsid w:val="00131D5E"/>
    <w:rsid w:val="00145840"/>
    <w:rsid w:val="00152C0F"/>
    <w:rsid w:val="00153B96"/>
    <w:rsid w:val="001601CA"/>
    <w:rsid w:val="00182778"/>
    <w:rsid w:val="0018507C"/>
    <w:rsid w:val="001976F7"/>
    <w:rsid w:val="001A6EE3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4A3F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777BE"/>
    <w:rsid w:val="004A3A5B"/>
    <w:rsid w:val="004B52A9"/>
    <w:rsid w:val="004C20D2"/>
    <w:rsid w:val="004E1BBF"/>
    <w:rsid w:val="004E5E4E"/>
    <w:rsid w:val="0050603E"/>
    <w:rsid w:val="00517BEF"/>
    <w:rsid w:val="00522BAE"/>
    <w:rsid w:val="005258C2"/>
    <w:rsid w:val="00526CD9"/>
    <w:rsid w:val="0053562C"/>
    <w:rsid w:val="005362EA"/>
    <w:rsid w:val="00551AA2"/>
    <w:rsid w:val="005746AC"/>
    <w:rsid w:val="00577C53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D2B18"/>
    <w:rsid w:val="006E0203"/>
    <w:rsid w:val="006F4CED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7F7D8A"/>
    <w:rsid w:val="0080139E"/>
    <w:rsid w:val="008101F9"/>
    <w:rsid w:val="0081411E"/>
    <w:rsid w:val="00817A73"/>
    <w:rsid w:val="0082026B"/>
    <w:rsid w:val="00830A53"/>
    <w:rsid w:val="00831D23"/>
    <w:rsid w:val="0083350A"/>
    <w:rsid w:val="00836807"/>
    <w:rsid w:val="00861624"/>
    <w:rsid w:val="00881945"/>
    <w:rsid w:val="008824A5"/>
    <w:rsid w:val="00893B33"/>
    <w:rsid w:val="008A56FB"/>
    <w:rsid w:val="008A6A6E"/>
    <w:rsid w:val="008B0234"/>
    <w:rsid w:val="008D3E89"/>
    <w:rsid w:val="008D5B22"/>
    <w:rsid w:val="008E09C6"/>
    <w:rsid w:val="008E0E14"/>
    <w:rsid w:val="008E6585"/>
    <w:rsid w:val="009127D7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B6779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25F87"/>
    <w:rsid w:val="00B437C2"/>
    <w:rsid w:val="00B534BC"/>
    <w:rsid w:val="00B62987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962BF"/>
    <w:rsid w:val="00CB66D3"/>
    <w:rsid w:val="00CD210D"/>
    <w:rsid w:val="00CD4A70"/>
    <w:rsid w:val="00CD4FF3"/>
    <w:rsid w:val="00CD549C"/>
    <w:rsid w:val="00CE2872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9792C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93434"/>
    <w:rsid w:val="00E937CF"/>
    <w:rsid w:val="00E93F1B"/>
    <w:rsid w:val="00EA0624"/>
    <w:rsid w:val="00EB1A95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C5E36"/>
    <w:rsid w:val="00FD2D6D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7D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9127D7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9127D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7D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9127D7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9127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7011</izvorni_sadrzaj>
    <derivirana_varijabla naziv="DomainObject.Predmet.Broj_1">7011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St-7011/2016</izvorni_sadrzaj>
    <derivirana_varijabla naziv="DomainObject.Predmet.OznakaBroj_1">St-7011/2016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INFOLINE  d.o.o. zastupanog po punomoćniku Milan Pintar</izvorni_sadrzaj>
    <derivirana_varijabla naziv="DomainObject.Predmet.ProtustrankaFormated_1">  INFOLINE  d.o.o. zastupanog po punomoćniku Milan Pintar</derivirana_varijabla>
  </DomainObject.Predmet.ProtustrankaFormated>
  <DomainObject.Predmet.ProtustrankaFormatedOIB>
    <izvorni_sadrzaj>  INFOLINE  d.o.o., OIB 50775580556 zastupanog po punomoćniku Milan Pintar</izvorni_sadrzaj>
    <derivirana_varijabla naziv="DomainObject.Predmet.ProtustrankaFormatedOIB_1">  INFOLINE  d.o.o., OIB 50775580556 zastupanog po punomoćniku Milan Pintar</derivirana_varijabla>
  </DomainObject.Predmet.ProtustrankaFormatedOIB>
  <DomainObject.Predmet.ProtustrankaFormatedWithAdress>
    <izvorni_sadrzaj> INFOLINE  d.o.o., Krajiška 10, 10000 Zagreb zastupanog po punomoćniku Milan Pintar</izvorni_sadrzaj>
    <derivirana_varijabla naziv="DomainObject.Predmet.ProtustrankaFormatedWithAdress_1"> INFOLINE  d.o.o., Krajiška 10, 10000 Zagreb zastupanog po punomoćniku Milan Pintar</derivirana_varijabla>
  </DomainObject.Predmet.ProtustrankaFormatedWithAdress>
  <DomainObject.Predmet.ProtustrankaFormatedWithAdressOIB>
    <izvorni_sadrzaj> INFOLINE  d.o.o., OIB 50775580556, Krajiška 10, 10000 Zagreb zastupanog po punomoćniku Milan Pintar</izvorni_sadrzaj>
    <derivirana_varijabla naziv="DomainObject.Predmet.ProtustrankaFormatedWithAdressOIB_1"> INFOLINE  d.o.o., OIB 50775580556, Krajiška 10, 10000 Zagreb zastupanog po punomoćniku Milan Pintar</derivirana_varijabla>
  </DomainObject.Predmet.ProtustrankaFormatedWithAdressOIB>
  <DomainObject.Predmet.ProtustrankaWithAdress>
    <izvorni_sadrzaj>INFOLINE  d.o.o. Krajiška 10, 10000 Zagreb</izvorni_sadrzaj>
    <derivirana_varijabla naziv="DomainObject.Predmet.ProtustrankaWithAdress_1">INFOLINE  d.o.o. Krajiška 10, 10000 Zagreb</derivirana_varijabla>
  </DomainObject.Predmet.ProtustrankaWithAdress>
  <DomainObject.Predmet.ProtustrankaWithAdressOIB>
    <izvorni_sadrzaj>INFOLINE  d.o.o., OIB 50775580556, Krajiška 10, 10000 Zagreb</izvorni_sadrzaj>
    <derivirana_varijabla naziv="DomainObject.Predmet.ProtustrankaWithAdressOIB_1">INFOLINE  d.o.o., OIB 50775580556, Krajiška 10, 10000 Zagreb</derivirana_varijabla>
  </DomainObject.Predmet.ProtustrankaWithAdressOIB>
  <DomainObject.Predmet.ProtustrankaNazivFormated>
    <izvorni_sadrzaj>INFOLINE  d.o.o.</izvorni_sadrzaj>
    <derivirana_varijabla naziv="DomainObject.Predmet.ProtustrankaNazivFormated_1">INFOLINE  d.o.o.</derivirana_varijabla>
  </DomainObject.Predmet.ProtustrankaNazivFormated>
  <DomainObject.Predmet.ProtustrankaNazivFormatedOIB>
    <izvorni_sadrzaj>INFOLINE  d.o.o., OIB 50775580556</izvorni_sadrzaj>
    <derivirana_varijabla naziv="DomainObject.Predmet.ProtustrankaNazivFormatedOIB_1">INFOLINE  d.o.o., OIB 50775580556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INFOLINE  d.o.o. zastupanog po punomoćniku Milan Pintar</item>
    </izvorni_sadrzaj>
    <derivirana_varijabla naziv="DomainObject.Predmet.ProtuStrankaListFormated_1">
      <item>INFOLINE  d.o.o. zastupanog po punomoćniku Milan Pintar</item>
    </derivirana_varijabla>
  </DomainObject.Predmet.ProtuStrankaListFormated>
  <DomainObject.Predmet.ProtuStrankaListFormatedOIB>
    <izvorni_sadrzaj>
      <item>INFOLINE  d.o.o., OIB 50775580556 zastupanog po punomoćniku Milan Pintar</item>
    </izvorni_sadrzaj>
    <derivirana_varijabla naziv="DomainObject.Predmet.ProtuStrankaListFormatedOIB_1">
      <item>INFOLINE  d.o.o., OIB 50775580556 zastupanog po punomoćniku Milan Pintar</item>
    </derivirana_varijabla>
  </DomainObject.Predmet.ProtuStrankaListFormatedOIB>
  <DomainObject.Predmet.ProtuStrankaListFormatedWithAdress>
    <izvorni_sadrzaj>
      <item>INFOLINE  d.o.o., Krajiška 10, 10000 Zagreb zastupanog po punomoćniku Milan Pintar</item>
    </izvorni_sadrzaj>
    <derivirana_varijabla naziv="DomainObject.Predmet.ProtuStrankaListFormatedWithAdress_1">
      <item>INFOLINE  d.o.o., Krajiška 10, 10000 Zagreb zastupanog po punomoćniku Milan Pintar</item>
    </derivirana_varijabla>
  </DomainObject.Predmet.ProtuStrankaListFormatedWithAdress>
  <DomainObject.Predmet.ProtuStrankaListFormatedWithAdressOIB>
    <izvorni_sadrzaj>
      <item>INFOLINE  d.o.o., OIB 50775580556, Krajiška 10, 10000 Zagreb zastupanog po punomoćniku Milan Pintar</item>
    </izvorni_sadrzaj>
    <derivirana_varijabla naziv="DomainObject.Predmet.ProtuStrankaListFormatedWithAdressOIB_1">
      <item>INFOLINE  d.o.o., OIB 50775580556, Krajiška 10, 10000 Zagreb zastupanog po punomoćniku Milan Pintar</item>
    </derivirana_varijabla>
  </DomainObject.Predmet.ProtuStrankaListFormatedWithAdressOIB>
  <DomainObject.Predmet.ProtuStrankaListNazivFormated>
    <izvorni_sadrzaj>
      <item>INFOLINE  d.o.o.</item>
    </izvorni_sadrzaj>
    <derivirana_varijabla naziv="DomainObject.Predmet.ProtuStrankaListNazivFormated_1">
      <item>INFOLINE  d.o.o.</item>
    </derivirana_varijabla>
  </DomainObject.Predmet.ProtuStrankaListNazivFormated>
  <DomainObject.Predmet.ProtuStrankaListNazivFormatedOIB>
    <izvorni_sadrzaj>
      <item>INFOLINE  d.o.o., OIB 50775580556</item>
    </izvorni_sadrzaj>
    <derivirana_varijabla naziv="DomainObject.Predmet.ProtuStrankaListNazivFormatedOIB_1">
      <item>INFOLINE  d.o.o., OIB 50775580556</item>
    </derivirana_varijabla>
  </DomainObject.Predmet.ProtuStrankaListNazivFormatedOIB>
  <DomainObject.Predmet.OstaliListFormated>
    <izvorni_sadrzaj>
      <item>Milan Pintar punomoćnik sudionika u postupku INFOLINE  d.o.o.</item>
      <item>Županijsko državno odvjetništvo u Zagrebu punomoćnik sudionika u postupku REPUBLIKA HRVATSKA MINISTARSTVO FINANCIJA</item>
    </izvorni_sadrzaj>
    <derivirana_varijabla naziv="DomainObject.Predmet.OstaliListFormated_1">
      <item>Milan Pintar punomoćnik sudionika u postupku INFOLINE 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Milan Pintar, OIB 62358492830 punomoćnik sudionika u postupku INFOLINE 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Milan Pintar, OIB 62358492830 punomoćnik sudionika u postupku INFOLINE 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Milan Pintar, Okrugljačka 43, 10000 Zagreb punomoćnik sudionika u postupku INFOLINE 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Milan Pintar, Okrugljačka 43, 10000 Zagreb punomoćnik sudionika u postupku INFOLINE 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Milan Pintar, OIB 62358492830, Okrugljačka 43, 10000 Zagreb punomoćnik sudionika u postupku INFOLINE 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Milan Pintar, OIB 62358492830, Okrugljačka 43, 10000 Zagreb punomoćnik sudionika u postupku INFOLINE 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Milan Pintar</item>
      <item>Županijsko državno odvjetništvo u Zagrebu</item>
    </izvorni_sadrzaj>
    <derivirana_varijabla naziv="DomainObject.Predmet.OstaliListNazivFormated_1">
      <item>Milan Pintar</item>
      <item>Županijsko državno odvjetništvo u Zagrebu</item>
    </derivirana_varijabla>
  </DomainObject.Predmet.OstaliListNazivFormated>
  <DomainObject.Predmet.OstaliListNazivFormatedOIB>
    <izvorni_sadrzaj>
      <item>Milan Pintar, OIB 62358492830</item>
      <item>Županijsko državno odvjetništvo u Zagrebu, OIB 16488001145</item>
    </izvorni_sadrzaj>
    <derivirana_varijabla naziv="DomainObject.Predmet.OstaliListNazivFormatedOIB_1">
      <item>Milan Pintar, OIB 62358492830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INFOLINE  d.o.o.</izvorni_sadrzaj>
    <derivirana_varijabla naziv="DomainObject.Predmet.ProtustrankaIDrugi_1">INFOLINE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INFOLINE  d.o.o., OIB 50775580556, Krajiška 10, 10000 Zagreb</izvorni_sadrzaj>
    <derivirana_varijabla naziv="DomainObject.Predmet.ProtustrankaIDrugiAdressOIB_1">INFOLINE  d.o.o., OIB 50775580556,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INFOLINE  d.o.o.</item>
      <item>FINA Regionalni centar Zagreb</item>
      <item>Milan Pintar</item>
      <item>REPUBLIKA HRVATSKA MINISTARSTVO FINANCIJA</item>
      <item>Županijsko državno odvjetništvo u Zagrebu</item>
    </izvorni_sadrzaj>
    <derivirana_varijabla naziv="DomainObject.Predmet.SudioniciListNaziv_1">
      <item>INFOLINE  d.o.o.</item>
      <item>FINA Regionalni centar Zagreb</item>
      <item>Milan Pintar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INFOLINE  d.o.o., OIB 50775580556, Krajiška 10,10000 Zagreb</item>
      <item>FINA Regionalni centar Zagreb, OIB 85821130368, Trg svibanjskih žrtava 1995. 1,10000 Zagreb</item>
      <item>Milan Pintar, OIB 62358492830, Okrugljačka 43,10000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INFOLINE  d.o.o., OIB 50775580556, Krajiška 10,10000 Zagreb</item>
      <item>FINA Regionalni centar Zagreb, OIB 85821130368, Trg svibanjskih žrtava 1995. 1,10000 Zagreb</item>
      <item>Milan Pintar, OIB 62358492830, Okrugljačka 43,10000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50775580556</item>
      <item>, OIB 85821130368</item>
      <item>, OIB 62358492830</item>
      <item>, OIB 18683136487</item>
      <item>, OIB 16488001145</item>
    </izvorni_sadrzaj>
    <derivirana_varijabla naziv="DomainObject.Predmet.SudioniciListNazivOIB_1">
      <item>, OIB 50775580556</item>
      <item>, OIB 85821130368</item>
      <item>, OIB 62358492830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St-7011/2016-17</izvorni_sadrzaj>
    <derivirana_varijabla naziv="DomainObject.PredzadnjaOdlukaIzPredmeta.Oznaka_1">St-7011/2016-17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8C72D-9693-4E74-9AC8-E82623F8D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460</properties:Words>
  <properties:Characters>2452</properties:Characters>
  <properties:Lines>67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2018-11-12T09:54:00Z</dcterms:created>
  <dc:creator>Ante</dc:creator>
  <cp:lastModifiedBy>Matea Bizjak</cp:lastModifiedBy>
  <cp:lastPrinted>2018-11-13T09:01:00Z</cp:lastPrinted>
  <dcterms:modified xmlns:xsi="http://www.w3.org/2001/XMLSchema-instance" xsi:type="dcterms:W3CDTF">2018-11-13T09:01:00Z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(St-7011-16-rješenje - čl. 216. Sz-a (ovlaštena osoba za zastupanje - predaja u posjed).docx)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