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e9179" w14:paraId="cce9179" w:rsidRDefault="006C5E04" w:rsidP="006C5E04" w:rsidR="006C5E04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5 St-</w:t>
      </w:r>
      <w:r>
        <w:rPr>
          <w:szCs w:val="24"/>
        </w:rPr>
        <w:t>808</w:t>
      </w:r>
      <w:r>
        <w:rPr>
          <w:szCs w:val="24"/>
        </w:rPr>
        <w:t>/2015-</w:t>
      </w:r>
      <w:r>
        <w:rPr>
          <w:szCs w:val="24"/>
        </w:rPr>
        <w:t>5</w:t>
      </w:r>
    </w:p>
    <w:p w:rsidRDefault="006C5E04" w:rsidP="006C5E04" w:rsidR="006C5E0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6C5E04" w:rsidP="006C5E04" w:rsidR="006C5E0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6C5E04" w:rsidP="006C5E04" w:rsidR="006C5E0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6C5E04" w:rsidP="006C5E04" w:rsidR="006C5E04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6C5E04" w:rsidP="006C5E04" w:rsidR="006C5E04">
      <w:pPr>
        <w:rPr>
          <w:szCs w:val="24"/>
        </w:rPr>
      </w:pPr>
    </w:p>
    <w:p w:rsidRDefault="006C5E04" w:rsidP="006C5E04" w:rsidR="006C5E04">
      <w:pPr>
        <w:rPr>
          <w:szCs w:val="24"/>
        </w:rPr>
      </w:pPr>
    </w:p>
    <w:p w:rsidRDefault="006C5E04" w:rsidP="006C5E04" w:rsidR="006C5E04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6C5E04" w:rsidP="006C5E04" w:rsidR="006C5E04">
      <w:pPr>
        <w:rPr>
          <w:szCs w:val="24"/>
        </w:rPr>
      </w:pPr>
    </w:p>
    <w:p w:rsidRDefault="006C5E04" w:rsidP="006C5E04" w:rsidR="006C5E04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6C5E04" w:rsidP="006C5E04" w:rsidR="006C5E04">
      <w:pPr>
        <w:rPr>
          <w:szCs w:val="24"/>
        </w:rPr>
      </w:pPr>
    </w:p>
    <w:p w:rsidRDefault="006C5E04" w:rsidP="006C5E04" w:rsidR="006C5E04">
      <w:pPr>
        <w:jc w:val="both"/>
      </w:pPr>
      <w:r>
        <w:rPr>
          <w:szCs w:val="24"/>
        </w:rPr>
        <w:tab/>
      </w:r>
      <w:r>
        <w:t xml:space="preserve">Trgovački sud u Varaždinu po sucu toga suda Kseniji </w:t>
      </w:r>
      <w:proofErr w:type="spellStart"/>
      <w:r>
        <w:t>Flack</w:t>
      </w:r>
      <w:proofErr w:type="spellEnd"/>
      <w:r>
        <w:t xml:space="preserve"> </w:t>
      </w:r>
      <w:proofErr w:type="spellStart"/>
      <w:r>
        <w:t>Makitan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 xml:space="preserve">DN 79 j.d.o.o., Marof 22, </w:t>
      </w:r>
      <w:proofErr w:type="spellStart"/>
      <w:r>
        <w:t>Peklenica</w:t>
      </w:r>
      <w:proofErr w:type="spellEnd"/>
      <w:r>
        <w:t>, OIB: 24462020500</w:t>
      </w:r>
      <w:r>
        <w:t>, dana 04. ožujka 2016. godine</w:t>
      </w:r>
    </w:p>
    <w:p w:rsidRDefault="006C5E04" w:rsidP="006C5E04" w:rsidR="006C5E04">
      <w:pPr>
        <w:jc w:val="both"/>
      </w:pPr>
    </w:p>
    <w:p w:rsidRDefault="006C5E04" w:rsidP="006C5E04" w:rsidR="006C5E04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6C5E04" w:rsidP="006C5E04" w:rsidR="006C5E04">
      <w:pPr>
        <w:rPr>
          <w:szCs w:val="24"/>
        </w:rPr>
      </w:pPr>
    </w:p>
    <w:p w:rsidRDefault="006C5E04" w:rsidP="006C5E04" w:rsidR="006C5E04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DN 79 j.d.o.o., Marof 22, </w:t>
      </w:r>
      <w:proofErr w:type="spellStart"/>
      <w:r>
        <w:t>Peklenica</w:t>
      </w:r>
      <w:proofErr w:type="spellEnd"/>
      <w:r>
        <w:t>, OIB: 24462020500</w:t>
      </w:r>
      <w:r>
        <w:rPr>
          <w:szCs w:val="24"/>
        </w:rPr>
        <w:t>, s danom 04. ožujka 2016. u 13,00 sati.</w:t>
      </w:r>
    </w:p>
    <w:p w:rsidRDefault="006C5E04" w:rsidP="006C5E04" w:rsidR="006C5E04">
      <w:pPr>
        <w:jc w:val="both"/>
        <w:rPr>
          <w:szCs w:val="24"/>
        </w:rPr>
      </w:pPr>
    </w:p>
    <w:p w:rsidRDefault="006C5E04" w:rsidP="006C5E04" w:rsidR="006C5E04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DN 79 j.d.o.o., Marof 22, </w:t>
      </w:r>
      <w:proofErr w:type="spellStart"/>
      <w:r>
        <w:t>Peklenica</w:t>
      </w:r>
      <w:proofErr w:type="spellEnd"/>
      <w:r>
        <w:t>, OIB: 24462020500.</w:t>
      </w:r>
    </w:p>
    <w:p w:rsidRDefault="006C5E04" w:rsidP="006C5E04" w:rsidR="006C5E04">
      <w:pPr>
        <w:jc w:val="both"/>
      </w:pPr>
    </w:p>
    <w:p w:rsidRDefault="006C5E04" w:rsidP="006C5E04" w:rsidR="006C5E04">
      <w:pPr>
        <w:jc w:val="both"/>
      </w:pPr>
      <w:r>
        <w:tab/>
        <w:t xml:space="preserve">III Za stečajnog upravitelja imenuje se </w:t>
      </w:r>
      <w:r>
        <w:t xml:space="preserve">Ivan </w:t>
      </w:r>
      <w:proofErr w:type="spellStart"/>
      <w:r>
        <w:t>Hudoletnjak</w:t>
      </w:r>
      <w:proofErr w:type="spellEnd"/>
      <w:r>
        <w:t>, Zavojna ulica 3, Ivanec, OIB: 80924395653.</w:t>
      </w:r>
    </w:p>
    <w:p w:rsidRDefault="006C5E04" w:rsidP="006C5E04" w:rsidR="006C5E04">
      <w:pPr>
        <w:jc w:val="both"/>
        <w:rPr>
          <w:color w:val="FF0000"/>
        </w:rPr>
      </w:pPr>
    </w:p>
    <w:p w:rsidRDefault="006C5E04" w:rsidP="006C5E04" w:rsidR="006C5E04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6C5E04" w:rsidP="006C5E04" w:rsidR="006C5E04">
      <w:pPr>
        <w:jc w:val="both"/>
        <w:rPr>
          <w:szCs w:val="24"/>
        </w:rPr>
      </w:pPr>
    </w:p>
    <w:p w:rsidRDefault="006C5E04" w:rsidP="006C5E04" w:rsidR="006C5E04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DN 79 j.d.o.o., Marof 22, </w:t>
      </w:r>
      <w:proofErr w:type="spellStart"/>
      <w:r>
        <w:t>Peklenica</w:t>
      </w:r>
      <w:proofErr w:type="spellEnd"/>
      <w:r>
        <w:t>, OIB: 24462020500</w:t>
      </w:r>
      <w:r>
        <w:rPr>
          <w:szCs w:val="24"/>
        </w:rPr>
        <w:t>, bit će brisan iz sudskog registra.</w:t>
      </w:r>
    </w:p>
    <w:p w:rsidRDefault="006C5E04" w:rsidP="006C5E04" w:rsidR="006C5E04">
      <w:pPr>
        <w:rPr>
          <w:szCs w:val="24"/>
        </w:rPr>
      </w:pPr>
    </w:p>
    <w:p w:rsidRDefault="006C5E04" w:rsidP="006C5E04" w:rsidR="006C5E04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6C5E04" w:rsidP="006C5E04" w:rsidR="006C5E04">
      <w:pPr>
        <w:rPr>
          <w:szCs w:val="24"/>
        </w:rPr>
      </w:pPr>
    </w:p>
    <w:p w:rsidRDefault="006C5E04" w:rsidP="006C5E04" w:rsidR="006C5E04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16</w:t>
      </w:r>
      <w:r>
        <w:rPr>
          <w:szCs w:val="24"/>
        </w:rPr>
        <w:t xml:space="preserve">. </w:t>
      </w:r>
      <w:r>
        <w:rPr>
          <w:szCs w:val="24"/>
        </w:rPr>
        <w:t>studenog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6C5E04" w:rsidP="006C5E04" w:rsidR="006C5E04">
      <w:pPr>
        <w:rPr>
          <w:szCs w:val="24"/>
        </w:rPr>
      </w:pPr>
    </w:p>
    <w:p w:rsidRDefault="006C5E04" w:rsidP="006C5E04" w:rsidR="006C5E04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6C5E04" w:rsidP="006C5E04" w:rsidR="006C5E04">
      <w:pPr>
        <w:rPr>
          <w:szCs w:val="24"/>
        </w:rPr>
      </w:pPr>
    </w:p>
    <w:p w:rsidRDefault="006C5E04" w:rsidP="006C5E04" w:rsidR="006C5E04">
      <w:pPr>
        <w:rPr>
          <w:szCs w:val="24"/>
        </w:rPr>
      </w:pPr>
    </w:p>
    <w:p w:rsidRDefault="006C5E04" w:rsidP="006C5E04" w:rsidR="006C5E04">
      <w:pPr>
        <w:jc w:val="center"/>
        <w:rPr>
          <w:szCs w:val="24"/>
        </w:rPr>
      </w:pPr>
      <w:r>
        <w:rPr>
          <w:szCs w:val="24"/>
        </w:rPr>
        <w:t>U Varaždinu, 04. ožujka 2016.</w:t>
      </w:r>
    </w:p>
    <w:p w:rsidRDefault="006C5E04" w:rsidP="006C5E04" w:rsidR="006C5E04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6C5E04" w:rsidP="006C5E04" w:rsidR="006C5E04">
      <w:pPr>
        <w:rPr>
          <w:szCs w:val="24"/>
        </w:rPr>
      </w:pPr>
      <w:r>
        <w:rPr>
          <w:szCs w:val="24"/>
        </w:rPr>
        <w:t xml:space="preserve">     </w:t>
      </w:r>
    </w:p>
    <w:p w:rsidRDefault="006C5E04" w:rsidP="006C5E04" w:rsidR="006C5E0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6C5E04" w:rsidP="006C5E04" w:rsidR="006C5E04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Ksenija </w:t>
      </w:r>
      <w:proofErr w:type="spellStart"/>
      <w:r>
        <w:rPr>
          <w:szCs w:val="24"/>
        </w:rPr>
        <w:t>Flack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Makitan</w:t>
      </w:r>
      <w:proofErr w:type="spellEnd"/>
      <w:r>
        <w:rPr>
          <w:szCs w:val="24"/>
        </w:rPr>
        <w:t>, v.r.</w:t>
      </w:r>
    </w:p>
    <w:p w:rsidRDefault="006C5E04" w:rsidP="006C5E04" w:rsidR="006C5E04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6C5E04" w:rsidP="006C5E04" w:rsidR="006C5E04">
      <w:pPr>
        <w:rPr>
          <w:szCs w:val="24"/>
        </w:rPr>
      </w:pPr>
    </w:p>
    <w:p w:rsidRDefault="006C5E04" w:rsidP="006C5E04" w:rsidR="006C5E04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6C5E04" w:rsidP="006C5E04" w:rsidR="006C5E04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6C5E04" w:rsidP="006C5E04" w:rsidR="006C5E04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6C5E04" w:rsidP="006C5E04" w:rsidR="006C5E04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C5E04" w:rsidP="006C5E04" w:rsidR="006C5E04">
      <w:pPr>
        <w:rPr>
          <w:szCs w:val="24"/>
        </w:rPr>
      </w:pPr>
    </w:p>
    <w:p w:rsidRDefault="006C5E04" w:rsidP="006C5E04" w:rsidR="006C5E04">
      <w:pPr>
        <w:rPr>
          <w:szCs w:val="24"/>
        </w:rPr>
      </w:pPr>
    </w:p>
    <w:p w:rsidRDefault="006C5E04" w:rsidP="006C5E04" w:rsidR="006C5E04">
      <w:pPr>
        <w:rPr>
          <w:szCs w:val="24"/>
        </w:rPr>
      </w:pPr>
      <w:r>
        <w:rPr>
          <w:szCs w:val="24"/>
        </w:rPr>
        <w:t>DNA:</w:t>
      </w:r>
    </w:p>
    <w:p w:rsidRDefault="006C5E04" w:rsidP="006C5E04" w:rsidR="006C5E04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6C5E04" w:rsidP="006C5E04" w:rsidR="006C5E04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6C5E04" w:rsidP="006C5E04" w:rsidR="006C5E0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DN 79 j.d.o.o., Marof 22, </w:t>
      </w:r>
      <w:proofErr w:type="spellStart"/>
      <w:r>
        <w:t>Peklenica</w:t>
      </w:r>
      <w:proofErr w:type="spellEnd"/>
      <w:r>
        <w:t>, OIB: 24462020500</w:t>
      </w:r>
    </w:p>
    <w:p w:rsidRDefault="006C5E04" w:rsidP="006C5E04" w:rsidR="006C5E04">
      <w:pPr>
        <w:numPr>
          <w:ilvl w:val="0"/>
          <w:numId w:val="47"/>
        </w:numPr>
        <w:rPr>
          <w:szCs w:val="24"/>
        </w:rPr>
      </w:pPr>
      <w:r>
        <w:t xml:space="preserve">Direktor dužnika Dalibor Novak, </w:t>
      </w:r>
      <w:proofErr w:type="spellStart"/>
      <w:r>
        <w:t>Peklenica</w:t>
      </w:r>
      <w:proofErr w:type="spellEnd"/>
      <w:r>
        <w:t>, Marof 22</w:t>
      </w:r>
    </w:p>
    <w:p w:rsidRDefault="006C5E04" w:rsidP="006C5E04" w:rsidR="006C5E0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6C5E04" w:rsidP="006C5E04" w:rsidR="006C5E0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Čakovec, O. </w:t>
      </w:r>
      <w:proofErr w:type="spellStart"/>
      <w:r>
        <w:rPr>
          <w:szCs w:val="24"/>
        </w:rPr>
        <w:t>Keršovanija</w:t>
      </w:r>
      <w:proofErr w:type="spellEnd"/>
      <w:r>
        <w:rPr>
          <w:szCs w:val="24"/>
        </w:rPr>
        <w:t xml:space="preserve"> 11</w:t>
      </w:r>
    </w:p>
    <w:p w:rsidRDefault="006C5E04" w:rsidP="006C5E04" w:rsidR="006C5E04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Ivan </w:t>
      </w:r>
      <w:proofErr w:type="spellStart"/>
      <w:r>
        <w:t>Hudoletnjak</w:t>
      </w:r>
      <w:proofErr w:type="spellEnd"/>
      <w:r>
        <w:t>, Zavojna ulica 3, Ivanec</w:t>
      </w:r>
    </w:p>
    <w:p w:rsidRDefault="006C5E04" w:rsidP="006C5E04" w:rsidR="006C5E0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6C5E04" w:rsidP="006C5E04" w:rsidR="006C5E04">
      <w:pPr>
        <w:rPr>
          <w:szCs w:val="24"/>
        </w:rPr>
      </w:pPr>
    </w:p>
    <w:p w:rsidRDefault="006C5E04" w:rsidP="006C5E04" w:rsidR="006C5E04">
      <w:pPr>
        <w:rPr>
          <w:szCs w:val="24"/>
        </w:rPr>
      </w:pPr>
    </w:p>
    <w:p w:rsidRDefault="006C5E04" w:rsidP="006C5E04" w:rsidR="006C5E04">
      <w:pPr>
        <w:rPr>
          <w:szCs w:val="24"/>
        </w:rPr>
      </w:pPr>
    </w:p>
    <w:p w:rsidRDefault="006C5E04" w:rsidP="006C5E04" w:rsidR="006C5E04">
      <w:pPr>
        <w:rPr>
          <w:szCs w:val="24"/>
        </w:rPr>
      </w:pPr>
    </w:p>
    <w:p w:rsidRDefault="006C5E04" w:rsidP="006C5E04" w:rsidR="006C5E04">
      <w:pPr>
        <w:rPr>
          <w:szCs w:val="24"/>
        </w:rPr>
      </w:pPr>
    </w:p>
    <w:p w:rsidRDefault="006C5E04" w:rsidP="006C5E04" w:rsidR="006C5E04"/>
    <w:p w:rsidRDefault="006C5E04" w:rsidP="006C5E04" w:rsidR="006C5E04"/>
    <w:p w:rsidRDefault="006C5E04" w:rsidP="006C5E04" w:rsidR="006C5E04"/>
    <w:p w:rsidRDefault="006C5E04" w:rsidP="006C5E04" w:rsidR="006C5E04"/>
    <w:p w:rsidRDefault="006C5E04" w:rsidP="006C5E04" w:rsidR="006C5E04"/>
    <w:p w:rsidRDefault="00DA0242" w:rsidP="006C5E04" w:rsidR="00DA0242" w:rsidRPr="006C5E04"/>
    <w:sectPr w:rsidSect="00EB0D4C" w:rsidR="00DA0242" w:rsidRPr="006C5E04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5E04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6C5E04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6C5E04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718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St-808/2015-5</izvorni_sadrzaj>
    <derivirana_varijabla naziv="DomainObject.Oznaka_1">St-808/2015-5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St-808/2015</izvorni_sadrzaj>
    <derivirana_varijabla naziv="DomainObject.Predmet.OznakaBroj_1">St-808/2015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DN 79 jednostavno društvo s ograničenom odgovornošću za ugostiteljstvo i druge usluge</izvorni_sadrzaj>
    <derivirana_varijabla naziv="DomainObject.Predmet.ProtustrankaFormated_1">  DN 79 jednostavno društvo s ograničenom odgovornošću za ugostiteljstvo i druge usluge</derivirana_varijabla>
  </DomainObject.Predmet.ProtustrankaFormated>
  <DomainObject.Predmet.ProtustrankaFormatedOIB>
    <izvorni_sadrzaj>  DN 79 jednostavno društvo s ograničenom odgovornošću za ugostiteljstvo i druge usluge, OIB 24462020500</izvorni_sadrzaj>
    <derivirana_varijabla naziv="DomainObject.Predmet.ProtustrankaFormatedOIB_1">  DN 79 jednostavno društvo s ograničenom odgovornošću za ugostiteljstvo i druge usluge, OIB 24462020500</derivirana_varijabla>
  </DomainObject.Predmet.ProtustrankaFormatedOIB>
  <DomainObject.Predmet.ProtustrankaFormatedWithAdress>
    <izvorni_sadrzaj> DN 79 jednostavno društvo s ograničenom odgovornošću za ugostiteljstvo i druge usluge, Marof 22, 40315 Peklenica</izvorni_sadrzaj>
    <derivirana_varijabla naziv="DomainObject.Predmet.ProtustrankaFormatedWithAdress_1"> DN 79 jednostavno društvo s ograničenom odgovornošću za ugostiteljstvo i druge usluge, Marof 22, 40315 Peklenica</derivirana_varijabla>
  </DomainObject.Predmet.ProtustrankaFormatedWithAdress>
  <DomainObject.Predmet.ProtustrankaFormatedWithAdressOIB>
    <izvorni_sadrzaj> DN 79 jednostavno društvo s ograničenom odgovornošću za ugostiteljstvo i druge usluge, OIB 24462020500, Marof 22, 40315 Peklenica</izvorni_sadrzaj>
    <derivirana_varijabla naziv="DomainObject.Predmet.ProtustrankaFormatedWithAdressOIB_1"> DN 79 jednostavno društvo s ograničenom odgovornošću za ugostiteljstvo i druge usluge, OIB 24462020500, Marof 22, 40315 Peklenica</derivirana_varijabla>
  </DomainObject.Predmet.ProtustrankaFormatedWithAdressOIB>
  <DomainObject.Predmet.ProtustrankaWithAdress>
    <izvorni_sadrzaj>DN 79 jednostavno društvo s ograničenom odgovornošću za ugostiteljstvo i druge usluge Marof 22, 40315 Peklenica</izvorni_sadrzaj>
    <derivirana_varijabla naziv="DomainObject.Predmet.ProtustrankaWithAdress_1">DN 79 jednostavno društvo s ograničenom odgovornošću za ugostiteljstvo i druge usluge Marof 22, 40315 Peklenica</derivirana_varijabla>
  </DomainObject.Predmet.ProtustrankaWithAdress>
  <DomainObject.Predmet.ProtustrankaWithAdressOIB>
    <izvorni_sadrzaj>DN 79 jednostavno društvo s ograničenom odgovornošću za ugostiteljstvo i druge usluge, OIB 24462020500, Marof 22, 40315 Peklenica</izvorni_sadrzaj>
    <derivirana_varijabla naziv="DomainObject.Predmet.ProtustrankaWithAdressOIB_1">DN 79 jednostavno društvo s ograničenom odgovornošću za ugostiteljstvo i druge usluge, OIB 24462020500, Marof 22, 40315 Peklenica</derivirana_varijabla>
  </DomainObject.Predmet.ProtustrankaWithAdressOIB>
  <DomainObject.Predmet.ProtustrankaNazivFormated>
    <izvorni_sadrzaj>DN 79 jednostavno društvo s ograničenom odgovornošću za ugostiteljstvo i druge usluge</izvorni_sadrzaj>
    <derivirana_varijabla naziv="DomainObject.Predmet.ProtustrankaNazivFormated_1">DN 79 jednostavno društvo s ograničenom odgovornošću za ugostiteljstvo i druge usluge</derivirana_varijabla>
  </DomainObject.Predmet.ProtustrankaNazivFormated>
  <DomainObject.Predmet.ProtustrankaNazivFormatedOIB>
    <izvorni_sadrzaj>DN 79 jednostavno društvo s ograničenom odgovornošću za ugostiteljstvo i druge usluge, OIB 24462020500</izvorni_sadrzaj>
    <derivirana_varijabla naziv="DomainObject.Predmet.ProtustrankaNazivFormatedOIB_1">DN 79 jednostavno društvo s ograničenom odgovornošću za ugostiteljstvo i druge usluge, OIB 24462020500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217.43</izvorni_sadrzaj>
    <derivirana_varijabla naziv="DomainObject.Predmet.TrenutnaVrijednost_1">217.43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DN 79 jednostavno društvo s ograničenom odgovornošću za ugostiteljstvo i druge usluge</item>
    </izvorni_sadrzaj>
    <derivirana_varijabla naziv="DomainObject.Predmet.ProtuStrankaListFormated_1">
      <item>DN 79 jednostavno društvo s ograničenom odgovornošću za ugostiteljstvo i druge usluge</item>
    </derivirana_varijabla>
  </DomainObject.Predmet.ProtuStrankaListFormated>
  <DomainObject.Predmet.ProtuStrankaListFormatedOIB>
    <izvorni_sadrzaj>
      <item>DN 79 jednostavno društvo s ograničenom odgovornošću za ugostiteljstvo i druge usluge, OIB 24462020500</item>
    </izvorni_sadrzaj>
    <derivirana_varijabla naziv="DomainObject.Predmet.ProtuStrankaListFormatedOIB_1">
      <item>DN 79 jednostavno društvo s ograničenom odgovornošću za ugostiteljstvo i druge usluge, OIB 24462020500</item>
    </derivirana_varijabla>
  </DomainObject.Predmet.ProtuStrankaListFormatedOIB>
  <DomainObject.Predmet.ProtuStrankaListFormatedWithAdress>
    <izvorni_sadrzaj>
      <item>DN 79 jednostavno društvo s ograničenom odgovornošću za ugostiteljstvo i druge usluge, Marof 22, 40315 Peklenica</item>
    </izvorni_sadrzaj>
    <derivirana_varijabla naziv="DomainObject.Predmet.ProtuStrankaListFormatedWithAdress_1">
      <item>DN 79 jednostavno društvo s ograničenom odgovornošću za ugostiteljstvo i druge usluge, Marof 22, 40315 Peklenica</item>
    </derivirana_varijabla>
  </DomainObject.Predmet.ProtuStrankaListFormatedWithAdress>
  <DomainObject.Predmet.ProtuStrankaListFormatedWithAdressOIB>
    <izvorni_sadrzaj>
      <item>DN 79 jednostavno društvo s ograničenom odgovornošću za ugostiteljstvo i druge usluge, OIB 24462020500, Marof 22, 40315 Peklenica</item>
    </izvorni_sadrzaj>
    <derivirana_varijabla naziv="DomainObject.Predmet.ProtuStrankaListFormatedWithAdressOIB_1">
      <item>DN 79 jednostavno društvo s ograničenom odgovornošću za ugostiteljstvo i druge usluge, OIB 24462020500, Marof 22, 40315 Peklenica</item>
    </derivirana_varijabla>
  </DomainObject.Predmet.ProtuStrankaListFormatedWithAdressOIB>
  <DomainObject.Predmet.ProtuStrankaListNazivFormated>
    <izvorni_sadrzaj>
      <item>DN 79 jednostavno društvo s ograničenom odgovornošću za ugostiteljstvo i druge usluge</item>
    </izvorni_sadrzaj>
    <derivirana_varijabla naziv="DomainObject.Predmet.ProtuStrankaListNazivFormated_1">
      <item>DN 79 jednostavno društvo s ograničenom odgovornošću za ugostiteljstvo i druge usluge</item>
    </derivirana_varijabla>
  </DomainObject.Predmet.ProtuStrankaListNazivFormated>
  <DomainObject.Predmet.ProtuStrankaListNazivFormatedOIB>
    <izvorni_sadrzaj>
      <item>DN 79 jednostavno društvo s ograničenom odgovornošću za ugostiteljstvo i druge usluge, OIB 24462020500</item>
    </izvorni_sadrzaj>
    <derivirana_varijabla naziv="DomainObject.Predmet.ProtuStrankaListNazivFormatedOIB_1">
      <item>DN 79 jednostavno društvo s ograničenom odgovornošću za ugostiteljstvo i druge usluge, OIB 24462020500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>St-808/2015-5</izvorni_sadrzaj>
    <derivirana_varijabla naziv="DomainObject.PoslovniBrojDokumenta_1">St-808/2015-5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DN 79 jednostavno društvo s ograničenom odgovornošću za ugostiteljstvo i druge usluge</izvorni_sadrzaj>
    <derivirana_varijabla naziv="DomainObject.Predmet.ProtustrankaIDrugi_1">DN 79 jednostavno društvo s ograničenom odgovornošću za ugostiteljstvo i druge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DN 79 jednostavno društvo s ograničenom odgovornošću za ugostiteljstvo i druge usluge, OIB 24462020500, Marof 22, 40315 Peklenica</izvorni_sadrzaj>
    <derivirana_varijabla naziv="DomainObject.Predmet.ProtustrankaIDrugiAdressOIB_1">DN 79 jednostavno društvo s ograničenom odgovornošću za ugostiteljstvo i druge usluge, OIB 24462020500, Marof 22, 40315 Peklenica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DN 79 jednostavno društvo s ograničenom odgovornošću za ugostiteljstvo i druge usluge</item>
      <item>E-oglasna ploča</item>
      <item>Sudski registar</item>
    </izvorni_sadrzaj>
    <derivirana_varijabla naziv="DomainObject.Predmet.SudioniciListNaziv_1">
      <item>Financijska agencija</item>
      <item>DN 79 jednostavno društvo s ograničenom odgovornošću za ugostiteljstvo i druge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DN 79 jednostavno društvo s ograničenom odgovornošću za ugostiteljstvo i druge usluge, OIB 24462020500, Marof 22,40315 Peklenica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DN 79 jednostavno društvo s ograničenom odgovornošću za ugostiteljstvo i druge usluge, OIB 24462020500, Marof 22,40315 Peklenica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535877-5C62-47CA-AB89-F3726215EB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2686</properties:Characters>
  <properties:Lines>89</properties:Lines>
  <properties:Paragraphs>31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2016-03-04T08:44:00Z</cp:lastPrinted>
  <dcterms:modified xmlns:xsi="http://www.w3.org/2001/XMLSchema-instance" xsi:type="dcterms:W3CDTF">2016-03-04T08:44:00Z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St-808/2015-5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