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64a1" w14:paraId="84064a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735A4B">
        <w:rPr>
          <w:lang w:val="hr-HR"/>
        </w:rPr>
        <w:t>8</w:t>
      </w:r>
      <w:r w:rsidR="00814743">
        <w:rPr>
          <w:lang w:val="hr-HR"/>
        </w:rPr>
        <w:t>6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6C678A">
        <w:rPr>
          <w:lang w:val="hr-HR"/>
        </w:rPr>
        <w:t xml:space="preserve">MIA jednostavno </w:t>
      </w:r>
      <w:r w:rsidR="0076175B">
        <w:rPr>
          <w:lang w:val="hr-HR"/>
        </w:rPr>
        <w:t xml:space="preserve">društvo s ograničenom odgovornošću za </w:t>
      </w:r>
      <w:r w:rsidR="006C678A">
        <w:rPr>
          <w:lang w:val="hr-HR"/>
        </w:rPr>
        <w:t xml:space="preserve">ugostiteljstvo, trgovinu i usluge, </w:t>
      </w:r>
      <w:proofErr w:type="spellStart"/>
      <w:r w:rsidR="006C678A">
        <w:rPr>
          <w:lang w:val="hr-HR"/>
        </w:rPr>
        <w:t>Gudovac</w:t>
      </w:r>
      <w:proofErr w:type="spellEnd"/>
      <w:r w:rsidR="006C678A">
        <w:rPr>
          <w:lang w:val="hr-HR"/>
        </w:rPr>
        <w:t xml:space="preserve">, </w:t>
      </w:r>
      <w:proofErr w:type="spellStart"/>
      <w:r w:rsidR="006C678A">
        <w:rPr>
          <w:lang w:val="hr-HR"/>
        </w:rPr>
        <w:t>Gudovac</w:t>
      </w:r>
      <w:proofErr w:type="spellEnd"/>
      <w:r w:rsidR="006C678A">
        <w:rPr>
          <w:lang w:val="hr-HR"/>
        </w:rPr>
        <w:t xml:space="preserve"> 121,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6C678A">
        <w:rPr>
          <w:lang w:val="hr-HR"/>
        </w:rPr>
        <w:t>86561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6C678A">
        <w:rPr>
          <w:lang w:val="hr-HR"/>
        </w:rPr>
        <w:t>68733144061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7D11DC">
        <w:rPr>
          <w:lang w:val="hr-HR"/>
        </w:rPr>
        <w:t>8</w:t>
      </w:r>
      <w:r w:rsidR="006C678A">
        <w:rPr>
          <w:lang w:val="hr-HR"/>
        </w:rPr>
        <w:t>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B63FD">
        <w:rPr>
          <w:lang w:val="hr-HR"/>
        </w:rPr>
        <w:t>70.518,79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8B63FD">
        <w:rPr>
          <w:lang w:val="hr-HR"/>
        </w:rPr>
        <w:t xml:space="preserve">Duška </w:t>
      </w:r>
      <w:proofErr w:type="spellStart"/>
      <w:r w:rsidR="008B63FD">
        <w:rPr>
          <w:lang w:val="hr-HR"/>
        </w:rPr>
        <w:t>Hegedić</w:t>
      </w:r>
      <w:proofErr w:type="spellEnd"/>
      <w:r w:rsidR="008B63FD">
        <w:rPr>
          <w:lang w:val="hr-HR"/>
        </w:rPr>
        <w:t xml:space="preserve">, </w:t>
      </w:r>
      <w:proofErr w:type="spellStart"/>
      <w:r w:rsidR="008B63FD">
        <w:rPr>
          <w:lang w:val="hr-HR"/>
        </w:rPr>
        <w:t>Gudovac</w:t>
      </w:r>
      <w:proofErr w:type="spellEnd"/>
      <w:r w:rsidR="008B63FD">
        <w:rPr>
          <w:lang w:val="hr-HR"/>
        </w:rPr>
        <w:t xml:space="preserve">, </w:t>
      </w:r>
      <w:proofErr w:type="spellStart"/>
      <w:r w:rsidR="008B63FD">
        <w:rPr>
          <w:lang w:val="hr-HR"/>
        </w:rPr>
        <w:t>Gudovac</w:t>
      </w:r>
      <w:proofErr w:type="spellEnd"/>
      <w:r w:rsidR="008B63FD">
        <w:rPr>
          <w:lang w:val="hr-HR"/>
        </w:rPr>
        <w:t xml:space="preserve"> 121, </w:t>
      </w:r>
      <w:r w:rsidR="006612D1">
        <w:rPr>
          <w:lang w:val="hr-HR"/>
        </w:rPr>
        <w:t xml:space="preserve">OIB: </w:t>
      </w:r>
      <w:r w:rsidR="00671308">
        <w:rPr>
          <w:lang w:val="hr-HR"/>
        </w:rPr>
        <w:t>392</w:t>
      </w:r>
      <w:r w:rsidR="008B63FD">
        <w:rPr>
          <w:lang w:val="hr-HR"/>
        </w:rPr>
        <w:t>52052911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11DC">
        <w:rPr>
          <w:lang w:val="hr-HR"/>
        </w:rPr>
        <w:t>28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11DC">
        <w:rPr>
          <w:lang w:val="hr-HR"/>
        </w:rPr>
        <w:t>28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3EC" w:rsidR="00EB43EC">
      <w:r>
        <w:separator/>
      </w:r>
    </w:p>
  </w:endnote>
  <w:endnote w:id="0" w:type="continuationSeparator">
    <w:p w:rsidRDefault="00EB43EC" w:rsidR="00EB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3EC" w:rsidR="00EB43EC">
      <w:r>
        <w:separator/>
      </w:r>
    </w:p>
  </w:footnote>
  <w:footnote w:id="0" w:type="continuationSeparator">
    <w:p w:rsidRDefault="00EB43EC" w:rsidR="00EB4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2D6C78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1308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B5C54"/>
    <w:rsid w:val="008B63FD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B43EC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6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6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St-486/2015-2</izvorni_sadrzaj>
    <derivirana_varijabla naziv="DomainObject.Oznaka_1">St-486/2015-2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jednostavno društvo s ograničenom odgovornošću za ugostiteljstvo, trgovinu i usluge,Gudovac</izvorni_sadrzaj>
    <derivirana_varijabla naziv="DomainObject.Predmet.ProtustrankaFormated_1">  MIA jednostavno društvo s ograničenom odgovornošću za ugostiteljstvo, trgovinu i usluge,Gudovac</derivirana_varijabla>
  </DomainObject.Predmet.ProtustrankaFormated>
  <DomainObject.Predmet.ProtustrankaFormatedOIB>
    <izvorni_sadrzaj>  MIA jednostavno društvo s ograničenom odgovornošću za ugostiteljstvo, trgovinu i usluge,Gudovac, OIB 68733144061</izvorni_sadrzaj>
    <derivirana_varijabla naziv="DomainObject.Predmet.ProtustrankaFormatedOIB_1">  MIA jednostavno društvo s ograničenom odgovornošću za ugostiteljstvo, trgovinu i usluge,Gudovac, OIB 68733144061</derivirana_varijabla>
  </DomainObject.Predmet.ProtustrankaFormatedOIB>
  <DomainObject.Predmet.ProtustrankaFormatedWithAdress>
    <izvorni_sadrzaj> MIA jednostavno društvo s ograničenom odgovornošću za ugostiteljstvo, trgovinu i usluge,Gudovac, Gudovac 121, 43000 Gudovac</izvorni_sadrzaj>
    <derivirana_varijabla naziv="DomainObject.Predmet.ProtustrankaFormatedWithAdress_1"> MIA jednostavno društvo s ograničenom odgovornošću za ugostiteljstvo, trgovinu i usluge,Gudovac, Gudovac 121, 43000 Gudovac</derivirana_varijabla>
  </DomainObject.Predmet.ProtustrankaFormatedWithAdress>
  <DomainObject.Predmet.ProtustrankaFormatedWithAdressOIB>
    <izvorni_sadrzaj> MIA jednostavno društvo s ograničenom odgovornošću za ugostiteljstvo, trgovinu i usluge,Gudovac, OIB 68733144061, Gudovac 121, 43000 Gudovac</izvorni_sadrzaj>
    <derivirana_varijabla naziv="DomainObject.Predmet.ProtustrankaFormatedWithAdressOIB_1"> MIA jednostavno društvo s ograničenom odgovornošću za ugostiteljstvo, trgovinu i usluge,Gudovac, OIB 68733144061, Gudovac 121, 43000 Gudovac</derivirana_varijabla>
  </DomainObject.Predmet.ProtustrankaFormatedWithAdressOIB>
  <DomainObject.Predmet.ProtustrankaWithAdress>
    <izvorni_sadrzaj>MIA jednostavno društvo s ograničenom odgovornošću za ugostiteljstvo, trgovinu i usluge,Gudovac Gudovac 121, 43000 Gudovac</izvorni_sadrzaj>
    <derivirana_varijabla naziv="DomainObject.Predmet.ProtustrankaWithAdress_1">MIA jednostavno društvo s ograničenom odgovornošću za ugostiteljstvo, trgovinu i usluge,Gudovac Gudovac 121, 43000 Gudovac</derivirana_varijabla>
  </DomainObject.Predmet.ProtustrankaWithAdress>
  <DomainObject.Predmet.ProtustrankaWithAdressOIB>
    <izvorni_sadrzaj>MIA jednostavno društvo s ograničenom odgovornošću za ugostiteljstvo, trgovinu i usluge,Gudovac, OIB 68733144061, Gudovac 121, 43000 Gudovac</izvorni_sadrzaj>
    <derivirana_varijabla naziv="DomainObject.Predmet.ProtustrankaWithAdressOIB_1">MIA jednostavno društvo s ograničenom odgovornošću za ugostiteljstvo, trgovinu i usluge,Gudovac, OIB 68733144061, Gudovac 121, 43000 Gudovac</derivirana_varijabla>
  </DomainObject.Predmet.ProtustrankaWithAdressOIB>
  <DomainObject.Predmet.ProtustrankaNazivFormated>
    <izvorni_sadrzaj>MIA jednostavno društvo s ograničenom odgovornošću za ugostiteljstvo, trgovinu i usluge,Gudovac</izvorni_sadrzaj>
    <derivirana_varijabla naziv="DomainObject.Predmet.ProtustrankaNazivFormated_1">MIA jednostavno društvo s ograničenom odgovornošću za ugostiteljstvo, trgovinu i usluge,Gudovac</derivirana_varijabla>
  </DomainObject.Predmet.ProtustrankaNazivFormated>
  <DomainObject.Predmet.ProtustrankaNazivFormatedOIB>
    <izvorni_sadrzaj>MIA jednostavno društvo s ograničenom odgovornošću za ugostiteljstvo, trgovinu i usluge,Gudovac, OIB 68733144061</izvorni_sadrzaj>
    <derivirana_varijabla naziv="DomainObject.Predmet.ProtustrankaNazivFormatedOIB_1">MIA jednostavno društvo s ograničenom odgovornošću za ugostiteljstvo, trgovinu i usluge,Gudovac, OIB 68733144061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MIA jednostavno društvo s ograničenom odgovornošću za ugostiteljstvo, trgovinu i usluge,Gudovac</item>
    </izvorni_sadrzaj>
    <derivirana_varijabla naziv="DomainObject.Predmet.ProtuStrankaListFormated_1">
      <item>MIA jednostavno društvo s ograničenom odgovornošću za ugostiteljstvo, trgovinu i usluge,Gudovac</item>
    </derivirana_varijabla>
  </DomainObject.Predmet.ProtuStrankaListFormated>
  <DomainObject.Predmet.ProtuStrankaListFormatedOIB>
    <izvorni_sadrzaj>
      <item>MIA jednostavno društvo s ograničenom odgovornošću za ugostiteljstvo, trgovinu i usluge,Gudovac, OIB 68733144061</item>
    </izvorni_sadrzaj>
    <derivirana_varijabla naziv="DomainObject.Predmet.ProtuStrankaListFormatedOIB_1">
      <item>MIA jednostavno društvo s ograničenom odgovornošću za ugostiteljstvo, trgovinu i usluge,Gudovac, OIB 68733144061</item>
    </derivirana_varijabla>
  </DomainObject.Predmet.ProtuStrankaListFormatedOIB>
  <DomainObject.Predmet.ProtuStrankaListFormatedWithAdress>
    <izvorni_sadrzaj>
      <item>MIA jednostavno društvo s ograničenom odgovornošću za ugostiteljstvo, trgovinu i usluge,Gudovac, Gudovac 121, 43000 Gudovac</item>
    </izvorni_sadrzaj>
    <derivirana_varijabla naziv="DomainObject.Predmet.ProtuStrankaListFormatedWithAdress_1">
      <item>MIA jednostavno društvo s ograničenom odgovornošću za ugostiteljstvo, trgovinu i usluge,Gudovac, Gudovac 121, 43000 Gudovac</item>
    </derivirana_varijabla>
  </DomainObject.Predmet.ProtuStrankaListFormatedWithAdress>
  <DomainObject.Predmet.ProtuStrankaListFormatedWithAdressOIB>
    <izvorni_sadrzaj>
      <item>MIA jednostavno društvo s ograničenom odgovornošću za ugostiteljstvo, trgovinu i usluge,Gudovac, OIB 68733144061, Gudovac 121, 43000 Gudovac</item>
    </izvorni_sadrzaj>
    <derivirana_varijabla naziv="DomainObject.Predmet.ProtuStrankaListFormatedWithAdressOIB_1">
      <item>MIA jednostavno društvo s ograničenom odgovornošću za ugostiteljstvo, trgovinu i usluge,Gudovac, OIB 68733144061, Gudovac 121, 43000 Gudovac</item>
    </derivirana_varijabla>
  </DomainObject.Predmet.ProtuStrankaListFormatedWithAdressOIB>
  <DomainObject.Predmet.ProtuStrankaListNazivFormated>
    <izvorni_sadrzaj>
      <item>MIA jednostavno društvo s ograničenom odgovornošću za ugostiteljstvo, trgovinu i usluge,Gudovac</item>
    </izvorni_sadrzaj>
    <derivirana_varijabla naziv="DomainObject.Predmet.ProtuStrankaListNazivFormated_1">
      <item>MIA jednostavno društvo s ograničenom odgovornošću za ugostiteljstvo, trgovinu i usluge,Gudovac</item>
    </derivirana_varijabla>
  </DomainObject.Predmet.ProtuStrankaListNazivFormated>
  <DomainObject.Predmet.ProtuStrankaListNazivFormatedOIB>
    <izvorni_sadrzaj>
      <item>MIA jednostavno društvo s ograničenom odgovornošću za ugostiteljstvo, trgovinu i usluge,Gudovac, OIB 68733144061</item>
    </izvorni_sadrzaj>
    <derivirana_varijabla naziv="DomainObject.Predmet.ProtuStrankaListNazivFormatedOIB_1">
      <item>MIA jednostavno društvo s ograničenom odgovornošću za ugostiteljstvo, trgovinu i usluge,Gudovac, OIB 68733144061</item>
    </derivirana_varijabla>
  </DomainObject.Predmet.ProtuStrankaListNazivFormatedOIB>
  <DomainObject.Predmet.OstaliListFormated>
    <izvorni_sadrzaj>
      <item>DUŠKA HEGEDIĆ</item>
    </izvorni_sadrzaj>
    <derivirana_varijabla naziv="DomainObject.Predmet.OstaliListFormated_1">
      <item>DUŠKA HEGEDIĆ</item>
    </derivirana_varijabla>
  </DomainObject.Predmet.OstaliListFormated>
  <DomainObject.Predmet.OstaliListFormatedOIB>
    <izvorni_sadrzaj>
      <item>DUŠKA HEGEDIĆ, OIB 39252052911</item>
    </izvorni_sadrzaj>
    <derivirana_varijabla naziv="DomainObject.Predmet.OstaliListFormatedOIB_1">
      <item>DUŠKA HEGEDIĆ, OIB 39252052911</item>
    </derivirana_varijabla>
  </DomainObject.Predmet.OstaliListFormatedOIB>
  <DomainObject.Predmet.OstaliListFormatedWithAdress>
    <izvorni_sadrzaj>
      <item>DUŠKA HEGEDIĆ, Gudovac 121, 43000 Gudovac</item>
    </izvorni_sadrzaj>
    <derivirana_varijabla naziv="DomainObject.Predmet.OstaliListFormatedWithAdress_1">
      <item>DUŠKA HEGEDIĆ, Gudovac 121, 43000 Gudovac</item>
    </derivirana_varijabla>
  </DomainObject.Predmet.OstaliListFormatedWithAdress>
  <DomainObject.Predmet.OstaliListFormatedWithAdressOIB>
    <izvorni_sadrzaj>
      <item>DUŠKA HEGEDIĆ, OIB 39252052911, Gudovac 121, 43000 Gudovac</item>
    </izvorni_sadrzaj>
    <derivirana_varijabla naziv="DomainObject.Predmet.OstaliListFormatedWithAdressOIB_1">
      <item>DUŠKA HEGEDIĆ, OIB 39252052911, Gudovac 121, 43000 Gudovac</item>
    </derivirana_varijabla>
  </DomainObject.Predmet.OstaliListFormatedWithAdressOIB>
  <DomainObject.Predmet.OstaliListNazivFormated>
    <izvorni_sadrzaj>
      <item>DUŠKA HEGEDIĆ</item>
    </izvorni_sadrzaj>
    <derivirana_varijabla naziv="DomainObject.Predmet.OstaliListNazivFormated_1">
      <item>DUŠKA HEGEDIĆ</item>
    </derivirana_varijabla>
  </DomainObject.Predmet.OstaliListNazivFormated>
  <DomainObject.Predmet.OstaliListNazivFormatedOIB>
    <izvorni_sadrzaj>
      <item>DUŠKA HEGEDIĆ, OIB 39252052911</item>
    </izvorni_sadrzaj>
    <derivirana_varijabla naziv="DomainObject.Predmet.OstaliListNazivFormatedOIB_1">
      <item>DUŠKA HEGEDIĆ, OIB 39252052911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St-486/2015-2</izvorni_sadrzaj>
    <derivirana_varijabla naziv="DomainObject.PoslovniBrojDokumenta_1">St-486/2015-2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MIA jednostavno društvo s ograničenom odgovornošću za ugostiteljstvo, trgovinu i usluge,Gudovac</izvorni_sadrzaj>
    <derivirana_varijabla naziv="DomainObject.Predmet.ProtustrankaIDrugi_1">MIA jednostavno društvo s ograničenom odgovornošću za ugostiteljstvo, trgovinu i usluge,Gudovac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MIA jednostavno društvo s ograničenom odgovornošću za ugostiteljstvo, trgovinu i usluge,Gudovac, OIB 68733144061, Gudovac 121, 43000 Gudovac</izvorni_sadrzaj>
    <derivirana_varijabla naziv="DomainObject.Predmet.ProtustrankaIDrugiAdressOIB_1">MIA jednostavno društvo s ograničenom odgovornošću za ugostiteljstvo, trgovinu i usluge,Gudovac, OIB 68733144061, Gudovac 121,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MIA jednostavno društvo s ograničenom odgovornošću za ugostiteljstvo, trgovinu i usluge,Gudovac</item>
      <item>DUŠKA HEGEDIĆ</item>
    </izvorni_sadrzaj>
    <derivirana_varijabla naziv="DomainObject.Predmet.SudioniciListNaziv_1">
      <item>FINA, RC ZAGREB, Podružnica Bjelovar</item>
      <item>MIA jednostavno društvo s ograničenom odgovornošću za ugostiteljstvo, trgovinu i usluge,Gudovac</item>
      <item>DUŠKA HEGEDIĆ</item>
    </derivirana_varijabla>
  </DomainObject.Predmet.SudioniciListNaziv>
  <DomainObject.Predmet.SudioniciListAdressOIB>
    <izvorni_sadrzaj>
      <item>FINA, RC ZAGREB, Podružnica Bjelovar, OIB 85821130368, F. Supila 4,43000 Bjelovar</item>
      <item>MIA jednostavno društvo s ograničenom odgovornošću za ugostiteljstvo, trgovinu i usluge,Gudovac, OIB 68733144061, Gudovac 121,43000 Gudovac</item>
      <item>DUŠKA HEGEDIĆ, OIB 39252052911, Gudovac 121,43000 Gudovac</item>
    </izvorni_sadrzaj>
    <derivirana_varijabla naziv="DomainObject.Predmet.SudioniciListAdressOIB_1">
      <item>FINA, RC ZAGREB, Podružnica Bjelovar, OIB 85821130368, F. Supila 4,43000 Bjelovar</item>
      <item>MIA jednostavno društvo s ograničenom odgovornošću za ugostiteljstvo, trgovinu i usluge,Gudovac, OIB 68733144061, Gudovac 121,43000 Gudovac</item>
      <item>DUŠKA HEGEDIĆ, OIB 39252052911, Gudovac 121,43000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68733144061</item>
      <item>, OIB 39252052911</item>
    </izvorni_sadrzaj>
    <derivirana_varijabla naziv="DomainObject.Predmet.SudioniciListNazivOIB_1">
      <item>, OIB 85821130368</item>
      <item>, OIB 68733144061</item>
      <item>, OIB 39252052911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1750</properties:Characters>
  <properties:Lines>48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2015-12-28T07:40:00Z</dcterms:created>
  <dc:creator>ssabljic</dc:creator>
  <cp:lastModifiedBy>Suzana Sabljić</cp:lastModifiedBy>
  <cp:lastPrinted>2015-12-28T07:36:00Z</cp:lastPrinted>
  <dcterms:modified xmlns:xsi="http://www.w3.org/2001/XMLSchema-instance" xsi:type="dcterms:W3CDTF">2015-12-28T07:52:00Z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