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419cfa" w14:paraId="3419cfa" w:rsidRDefault="001126E6" w:rsidP="00910611" w:rsidR="00E057A2" w:rsidRPr="005C1840">
      <w:pPr>
        <w:ind w:firstLine="708"/>
        <w15:collapsed w:val="false"/>
        <w:rPr>
          <w:rFonts w:hAnsi="Times New Roman" w:ascii="Times New Roman"/>
          <w:b w:val="false"/>
        </w:rPr>
      </w:pPr>
      <w:bookmarkStart w:name="_GoBack" w:id="0"/>
      <w:bookmarkEnd w:id="0"/>
      <w:r w:rsidRPr="005C1840">
        <w:rPr>
          <w:rFonts w:hAnsi="Times New Roman" w:ascii="Times New Roman"/>
          <w:b w:val="false"/>
        </w:rPr>
        <w:t xml:space="preserve">  </w:t>
      </w:r>
      <w:r w:rsidR="00E057A2" w:rsidRPr="005C1840">
        <w:rPr>
          <w:rFonts w:hAnsi="Times New Roman" w:ascii="Times New Roman"/>
          <w:b w:val="false"/>
          <w:noProof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057A2" w:rsidP="00910611" w:rsidR="00E057A2" w:rsidRPr="005C1840">
      <w:pPr>
        <w:rPr>
          <w:rFonts w:hAnsi="Times New Roman" w:ascii="Times New Roman"/>
          <w:b w:val="false"/>
        </w:rPr>
      </w:pPr>
      <w:r w:rsidRPr="005C1840">
        <w:rPr>
          <w:rFonts w:eastAsia="MS Mincho" w:hAnsi="Times New Roman" w:ascii="Times New Roman"/>
          <w:b w:val="false"/>
        </w:rPr>
        <w:t>REPUBLIKA HRVATSKA</w:t>
      </w:r>
    </w:p>
    <w:p w:rsidRDefault="00E057A2" w:rsidP="00910611" w:rsidR="00E057A2" w:rsidRPr="005C1840">
      <w:pPr>
        <w:rPr>
          <w:rFonts w:hAnsi="Times New Roman" w:ascii="Times New Roman"/>
          <w:b w:val="false"/>
        </w:rPr>
      </w:pPr>
      <w:r w:rsidRPr="005C1840">
        <w:rPr>
          <w:rFonts w:eastAsia="MS Mincho" w:hAnsi="Times New Roman" w:ascii="Times New Roman"/>
          <w:b w:val="false"/>
        </w:rPr>
        <w:t>TRGOVAČKI SUD U RIJECI</w:t>
      </w:r>
    </w:p>
    <w:p w:rsidRDefault="00E057A2" w:rsidR="00E057A2" w:rsidRPr="005C1840">
      <w:pPr>
        <w:rPr>
          <w:rFonts w:eastAsia="MS Mincho" w:hAnsi="Times New Roman" w:ascii="Times New Roman"/>
          <w:b w:val="false"/>
        </w:rPr>
      </w:pPr>
      <w:r w:rsidRPr="005C1840">
        <w:rPr>
          <w:rFonts w:eastAsia="MS Mincho" w:hAnsi="Times New Roman" w:ascii="Times New Roman"/>
          <w:b w:val="false"/>
        </w:rPr>
        <w:t xml:space="preserve">     Rijeka, Zadarska 1 i 3</w:t>
      </w:r>
    </w:p>
    <w:p w:rsidRDefault="005C1840" w:rsidP="005C1840" w:rsidR="005C1840" w:rsidRPr="005C1840">
      <w:pPr>
        <w:rPr>
          <w:rFonts w:hAnsi="Times New Roman" w:ascii="Times New Roman"/>
          <w:b w:val="false"/>
        </w:rPr>
      </w:pPr>
    </w:p>
    <w:p w:rsidRDefault="00753650" w:rsidP="00753650" w:rsidR="00753650" w:rsidRPr="00EA6EED">
      <w:pPr>
        <w:rPr>
          <w:rFonts w:hAnsi="Times New Roman" w:ascii="Times New Roman"/>
          <w:b w:val="false"/>
        </w:rPr>
      </w:pPr>
    </w:p>
    <w:p w:rsidRDefault="00753650" w:rsidP="00753650" w:rsidR="00753650" w:rsidRPr="00EA6EED">
      <w:pPr>
        <w:jc w:val="both"/>
        <w:rPr>
          <w:rFonts w:hAnsi="Times New Roman" w:ascii="Times New Roman"/>
          <w:b w:val="false"/>
        </w:rPr>
      </w:pPr>
    </w:p>
    <w:p w:rsidRDefault="00753650" w:rsidP="00753650" w:rsidR="00753650" w:rsidRPr="00EA6EED">
      <w:pPr>
        <w:jc w:val="both"/>
        <w:rPr>
          <w:rFonts w:hAnsi="Times New Roman" w:ascii="Times New Roman"/>
          <w:b w:val="false"/>
        </w:rPr>
      </w:pPr>
      <w:r w:rsidRPr="00EA6EED">
        <w:rPr>
          <w:rFonts w:hAnsi="Times New Roman" w:ascii="Times New Roman"/>
          <w:b w:val="false"/>
        </w:rPr>
        <w:t xml:space="preserve">                 </w:t>
      </w:r>
    </w:p>
    <w:p w:rsidRDefault="00753650" w:rsidP="00753650" w:rsidR="00753650" w:rsidRPr="00EA6EED">
      <w:pPr>
        <w:jc w:val="center"/>
        <w:rPr>
          <w:rFonts w:hAnsi="Times New Roman" w:ascii="Times New Roman"/>
          <w:b w:val="false"/>
        </w:rPr>
      </w:pPr>
      <w:r w:rsidRPr="00EA6EED">
        <w:rPr>
          <w:rFonts w:hAnsi="Times New Roman" w:ascii="Times New Roman"/>
          <w:b w:val="false"/>
        </w:rPr>
        <w:t>R E P U B L I K A   H R V A T S K A</w:t>
      </w:r>
    </w:p>
    <w:p w:rsidRDefault="00753650" w:rsidP="00753650" w:rsidR="00753650" w:rsidRPr="00EA6EED">
      <w:pPr>
        <w:jc w:val="center"/>
        <w:rPr>
          <w:rFonts w:hAnsi="Times New Roman" w:ascii="Times New Roman"/>
          <w:b w:val="false"/>
        </w:rPr>
      </w:pPr>
      <w:r w:rsidRPr="00EA6EED">
        <w:rPr>
          <w:rFonts w:hAnsi="Times New Roman" w:ascii="Times New Roman"/>
          <w:b w:val="false"/>
        </w:rPr>
        <w:t xml:space="preserve">Z A K L J U Č A K </w:t>
      </w:r>
    </w:p>
    <w:p w:rsidRDefault="00753650" w:rsidP="00753650" w:rsidR="00753650" w:rsidRPr="00EA6EED">
      <w:pPr>
        <w:jc w:val="both"/>
        <w:rPr>
          <w:rFonts w:hAnsi="Times New Roman" w:ascii="Times New Roman"/>
          <w:b w:val="false"/>
        </w:rPr>
      </w:pPr>
      <w:r w:rsidRPr="00EA6EED">
        <w:rPr>
          <w:rFonts w:hAnsi="Times New Roman" w:ascii="Times New Roman"/>
          <w:b w:val="false"/>
        </w:rPr>
        <w:tab/>
      </w:r>
    </w:p>
    <w:p w:rsidRDefault="00753650" w:rsidP="00753650" w:rsidR="00753650" w:rsidRPr="00EA6EED">
      <w:pPr>
        <w:jc w:val="both"/>
        <w:rPr>
          <w:rFonts w:hAnsi="Times New Roman" w:ascii="Times New Roman"/>
          <w:b w:val="false"/>
        </w:rPr>
      </w:pPr>
      <w:r w:rsidRPr="00EA6EED">
        <w:rPr>
          <w:rFonts w:hAnsi="Times New Roman" w:ascii="Times New Roman"/>
          <w:b w:val="false"/>
        </w:rPr>
        <w:tab/>
        <w:t xml:space="preserve">Trgovački sud u Rijeci po stečajnom sucu Veri Jelenović, u stečajnom postupku nad dužnikom </w:t>
      </w:r>
      <w:r w:rsidRPr="00EA6EED">
        <w:rPr>
          <w:rFonts w:hAnsi="Times New Roman" w:ascii="Times New Roman"/>
          <w:b w:val="false"/>
          <w:bCs/>
        </w:rPr>
        <w:t>PETROLVILLA</w:t>
      </w:r>
      <w:r w:rsidRPr="00EA6EED">
        <w:rPr>
          <w:rFonts w:hAnsi="Times New Roman" w:ascii="Times New Roman"/>
          <w:b w:val="false"/>
        </w:rPr>
        <w:t xml:space="preserve">&amp;BILIĆ d.o.o. za trgovinu i usluge u stečaju Rijeka, Strossmayerova 16, OIB: 90087470153, MBS: 060222901, na temelju čl.247. st.3. u vezi sa čl.441. st. 2. Stečajnog zakona (NN 71/15), dana  26. studenoga 2018. </w:t>
      </w:r>
    </w:p>
    <w:p w:rsidRDefault="00753650" w:rsidP="00753650" w:rsidR="00753650" w:rsidRPr="00EA6EED">
      <w:pPr>
        <w:jc w:val="center"/>
        <w:rPr>
          <w:rFonts w:hAnsi="Times New Roman" w:ascii="Times New Roman"/>
          <w:b w:val="false"/>
        </w:rPr>
      </w:pPr>
    </w:p>
    <w:p w:rsidRDefault="00753650" w:rsidP="00753650" w:rsidR="00753650" w:rsidRPr="00EA6EED">
      <w:pPr>
        <w:jc w:val="center"/>
        <w:rPr>
          <w:rFonts w:hAnsi="Times New Roman" w:ascii="Times New Roman"/>
          <w:b w:val="false"/>
        </w:rPr>
      </w:pPr>
      <w:r w:rsidRPr="00EA6EED">
        <w:rPr>
          <w:rFonts w:hAnsi="Times New Roman" w:ascii="Times New Roman"/>
          <w:b w:val="false"/>
        </w:rPr>
        <w:t xml:space="preserve">z a k l j u č i o    j e </w:t>
      </w:r>
    </w:p>
    <w:p w:rsidRDefault="00753650" w:rsidP="00753650" w:rsidR="00753650" w:rsidRPr="00EA6EED">
      <w:pPr>
        <w:jc w:val="both"/>
        <w:rPr>
          <w:rFonts w:hAnsi="Times New Roman" w:ascii="Times New Roman"/>
          <w:b w:val="false"/>
        </w:rPr>
      </w:pPr>
    </w:p>
    <w:p w:rsidRDefault="00753650" w:rsidP="00753650" w:rsidR="00753650" w:rsidRPr="00EA6EED">
      <w:pPr>
        <w:jc w:val="both"/>
        <w:rPr>
          <w:rFonts w:hAnsi="Times New Roman" w:ascii="Times New Roman"/>
          <w:b w:val="false"/>
        </w:rPr>
      </w:pPr>
      <w:r w:rsidRPr="00EA6EED">
        <w:rPr>
          <w:rFonts w:hAnsi="Times New Roman" w:ascii="Times New Roman"/>
          <w:b w:val="false"/>
        </w:rPr>
        <w:t xml:space="preserve">I. Utvrđena vrijednost nekretnine stečajnog dužnika upisane u zemljišnim knjigama Općinskog suda u Splitu, zemljišnoknjižni odjel Sinj, </w:t>
      </w:r>
    </w:p>
    <w:p w:rsidRDefault="00753650" w:rsidP="00753650" w:rsidR="00753650" w:rsidRPr="00EA6EED">
      <w:pPr>
        <w:pStyle w:val="Odlomakpopisa"/>
        <w:numPr>
          <w:ilvl w:val="0"/>
          <w:numId w:val="9"/>
        </w:numPr>
        <w:jc w:val="both"/>
        <w:rPr>
          <w:b/>
        </w:rPr>
      </w:pPr>
      <w:r w:rsidRPr="00EA6EED">
        <w:t xml:space="preserve">k.č. br. 925 ZGR i k.č. br. 927 ZGR, sve upisane u zk. ul. 1003 i to </w:t>
      </w:r>
      <w:r w:rsidRPr="00EA6EED">
        <w:rPr>
          <w:bCs/>
          <w:color w:val="000000"/>
        </w:rPr>
        <w:t xml:space="preserve">1. Vlasnički dio 1/1 i 2. Suvlasnički dio s neodređenim omjerom ETAŽNO VLASNIŠTVO (E-2) na kojem je zabilježeno postojanje etažnog vlasništva,  u pogledu k.č.zgr. 927 - dio 1.zkt. i to dijela zgrade ukupne površine od 171,55 m2,  u nacrtu označeno smeđom bojom; </w:t>
      </w:r>
    </w:p>
    <w:p w:rsidRDefault="00753650" w:rsidP="00753650" w:rsidR="00753650" w:rsidRPr="00EA6EED">
      <w:pPr>
        <w:pStyle w:val="Odlomakpopisa"/>
        <w:numPr>
          <w:ilvl w:val="0"/>
          <w:numId w:val="9"/>
        </w:numPr>
        <w:jc w:val="both"/>
        <w:rPr>
          <w:b/>
        </w:rPr>
      </w:pPr>
      <w:r w:rsidRPr="00EA6EED">
        <w:t>k.č. br. 926 ZGR, k.č. br. 244/2, k.č. br. 245/2, sve upisane u zk. ul. 2972, k.o. Sinj;</w:t>
      </w:r>
    </w:p>
    <w:p w:rsidRDefault="00753650" w:rsidP="00753650" w:rsidR="00753650" w:rsidRPr="00EA6EED">
      <w:pPr>
        <w:pStyle w:val="Odlomakpopisa"/>
        <w:numPr>
          <w:ilvl w:val="0"/>
          <w:numId w:val="10"/>
        </w:numPr>
        <w:jc w:val="both"/>
        <w:rPr>
          <w:b/>
        </w:rPr>
      </w:pPr>
      <w:r w:rsidRPr="00EA6EED">
        <w:t>k.č. br. 246/10, upisano u zk. ul. 2997, k.o. Sinj;</w:t>
      </w:r>
    </w:p>
    <w:p w:rsidRDefault="00753650" w:rsidP="00753650" w:rsidR="00753650" w:rsidRPr="00EA6EED">
      <w:pPr>
        <w:pStyle w:val="Odlomakpopisa"/>
        <w:numPr>
          <w:ilvl w:val="0"/>
          <w:numId w:val="9"/>
        </w:numPr>
        <w:jc w:val="both"/>
        <w:rPr>
          <w:b/>
        </w:rPr>
      </w:pPr>
      <w:r w:rsidRPr="00EA6EED">
        <w:t>k.č. br. 246/3, k.č. br. 246/4, k.č. br. 246/5, k.č. br. 246/6, k.č. br. 246/7, k.č. br. 248/1, k.č. br. 248/3, k.č. br. 248/4, k.č. br. 248/5, sve upisane u zk. ul. 3041, k.o. Sinj;</w:t>
      </w:r>
    </w:p>
    <w:p w:rsidRDefault="00753650" w:rsidP="00753650" w:rsidR="00753650" w:rsidRPr="00EA6EED">
      <w:pPr>
        <w:pStyle w:val="Odlomakpopisa"/>
        <w:numPr>
          <w:ilvl w:val="0"/>
          <w:numId w:val="9"/>
        </w:numPr>
        <w:jc w:val="both"/>
        <w:rPr>
          <w:b/>
        </w:rPr>
      </w:pPr>
      <w:r w:rsidRPr="00EA6EED">
        <w:t xml:space="preserve">k.č. br. 246/8, sve upisane u zk. ul. 3063, k.o. Sinj i to </w:t>
      </w:r>
      <w:r w:rsidRPr="00EA6EED">
        <w:rPr>
          <w:bCs/>
          <w:color w:val="000000"/>
        </w:rPr>
        <w:t>3. Suvlasnički dio: 2361/17261</w:t>
      </w:r>
      <w:r w:rsidRPr="00EA6EED">
        <w:t>;</w:t>
      </w:r>
    </w:p>
    <w:p w:rsidRDefault="00753650" w:rsidP="00753650" w:rsidR="00753650" w:rsidRPr="00EA6EED">
      <w:pPr>
        <w:pStyle w:val="Odlomakpopisa"/>
        <w:numPr>
          <w:ilvl w:val="0"/>
          <w:numId w:val="9"/>
        </w:numPr>
        <w:jc w:val="both"/>
        <w:rPr>
          <w:b/>
        </w:rPr>
      </w:pPr>
      <w:r w:rsidRPr="00EA6EED">
        <w:t>k.č. br. 236/7 upisana u zk. ul. 3064, k.o. Sinj i to 1. suvlasnički dio: 1550/3143;</w:t>
      </w:r>
    </w:p>
    <w:p w:rsidRDefault="00753650" w:rsidP="00753650" w:rsidR="00753650" w:rsidRPr="00EA6EED">
      <w:pPr>
        <w:ind w:firstLine="708"/>
        <w:jc w:val="both"/>
        <w:rPr>
          <w:rFonts w:hAnsi="Times New Roman" w:ascii="Times New Roman"/>
          <w:b w:val="false"/>
        </w:rPr>
      </w:pPr>
      <w:r w:rsidRPr="00EA6EED">
        <w:rPr>
          <w:rFonts w:hAnsi="Times New Roman" w:ascii="Times New Roman"/>
          <w:b w:val="false"/>
          <w:bCs/>
          <w:color w:val="000000"/>
        </w:rPr>
        <w:t>k.č. br. 246/2 i 246/11 upisano u zk.ul. 3129 k.o. Sinj</w:t>
      </w:r>
      <w:r w:rsidRPr="00EA6EED">
        <w:rPr>
          <w:rFonts w:hAnsi="Times New Roman" w:ascii="Times New Roman"/>
          <w:b w:val="false"/>
        </w:rPr>
        <w:t xml:space="preserve">, iznosi  11.203.600,00 kn sa PDV-om.  </w:t>
      </w:r>
    </w:p>
    <w:p w:rsidRDefault="00753650" w:rsidP="00753650" w:rsidR="00753650" w:rsidRPr="00EA6EED">
      <w:pPr>
        <w:ind w:left="1080"/>
        <w:jc w:val="both"/>
        <w:rPr>
          <w:rFonts w:hAnsi="Times New Roman" w:ascii="Times New Roman"/>
          <w:b w:val="false"/>
        </w:rPr>
      </w:pPr>
    </w:p>
    <w:p w:rsidRDefault="00753650" w:rsidP="00753650" w:rsidR="00753650" w:rsidRPr="00EA6EED">
      <w:pPr>
        <w:ind w:firstLine="360"/>
        <w:jc w:val="both"/>
        <w:rPr>
          <w:rFonts w:hAnsi="Times New Roman" w:ascii="Times New Roman"/>
          <w:b w:val="false"/>
        </w:rPr>
      </w:pPr>
      <w:r w:rsidRPr="00EA6EED">
        <w:rPr>
          <w:rFonts w:hAnsi="Times New Roman" w:ascii="Times New Roman"/>
          <w:b w:val="false"/>
        </w:rPr>
        <w:t xml:space="preserve"> </w:t>
      </w:r>
      <w:r w:rsidRPr="00EA6EED">
        <w:rPr>
          <w:rFonts w:hAnsi="Times New Roman" w:ascii="Times New Roman"/>
          <w:b w:val="false"/>
        </w:rPr>
        <w:tab/>
        <w:t>II. Prodaju nekretnine iz točke I. zaključka provodi Financijska agencija elektroničkom javnom dražbom uz odgovarajuću primjenu pravila ovršnoga postupka o ovrsi na nekretnini.</w:t>
      </w:r>
    </w:p>
    <w:p w:rsidRDefault="00753650" w:rsidP="00753650" w:rsidR="00753650" w:rsidRPr="00EA6EED">
      <w:pPr>
        <w:jc w:val="center"/>
        <w:rPr>
          <w:rFonts w:hAnsi="Times New Roman" w:ascii="Times New Roman"/>
          <w:b w:val="false"/>
        </w:rPr>
      </w:pPr>
      <w:r w:rsidRPr="00EA6EED">
        <w:rPr>
          <w:rFonts w:hAnsi="Times New Roman" w:ascii="Times New Roman"/>
          <w:b w:val="false"/>
        </w:rPr>
        <w:t xml:space="preserve">    </w:t>
      </w:r>
    </w:p>
    <w:p w:rsidRDefault="00753650" w:rsidP="00753650" w:rsidR="00753650" w:rsidRPr="00EA6EED">
      <w:pPr>
        <w:ind w:firstLine="708"/>
        <w:jc w:val="both"/>
        <w:rPr>
          <w:rFonts w:hAnsi="Times New Roman" w:ascii="Times New Roman"/>
          <w:b w:val="false"/>
        </w:rPr>
      </w:pPr>
      <w:r w:rsidRPr="00EA6EED">
        <w:rPr>
          <w:rFonts w:hAnsi="Times New Roman" w:ascii="Times New Roman"/>
          <w:b w:val="false"/>
        </w:rPr>
        <w:t xml:space="preserve">III. Ovaj zaključak bit će objavljen na mrežnoj stranici e-Oglasne ploče suda, te na  stranicama web-stečaj  i web stranici Financijske agencije.  </w:t>
      </w:r>
    </w:p>
    <w:p w:rsidRDefault="00753650" w:rsidP="00753650" w:rsidR="00753650" w:rsidRPr="00EA6EED">
      <w:pPr>
        <w:jc w:val="both"/>
        <w:rPr>
          <w:rFonts w:hAnsi="Times New Roman" w:ascii="Times New Roman"/>
          <w:b w:val="false"/>
        </w:rPr>
      </w:pPr>
    </w:p>
    <w:p w:rsidRDefault="00753650" w:rsidP="00753650" w:rsidR="00753650" w:rsidRPr="00EA6EED">
      <w:pPr>
        <w:ind w:firstLine="348" w:left="360"/>
        <w:jc w:val="both"/>
        <w:rPr>
          <w:rFonts w:hAnsi="Times New Roman" w:ascii="Times New Roman"/>
          <w:b w:val="false"/>
        </w:rPr>
      </w:pPr>
      <w:r w:rsidRPr="00EA6EED">
        <w:rPr>
          <w:rFonts w:hAnsi="Times New Roman" w:ascii="Times New Roman"/>
          <w:b w:val="false"/>
        </w:rPr>
        <w:t>IV. Uvjeti prodaje:</w:t>
      </w:r>
    </w:p>
    <w:p w:rsidRDefault="00753650" w:rsidP="00753650" w:rsidR="00753650" w:rsidRPr="00EA6EED">
      <w:pPr>
        <w:jc w:val="both"/>
        <w:rPr>
          <w:rFonts w:hAnsi="Times New Roman" w:ascii="Times New Roman"/>
          <w:b w:val="false"/>
        </w:rPr>
      </w:pPr>
      <w:r w:rsidRPr="00EA6EED">
        <w:rPr>
          <w:rFonts w:hAnsi="Times New Roman" w:ascii="Times New Roman"/>
          <w:b w:val="false"/>
        </w:rPr>
        <w:t xml:space="preserve">prodaje se nekretnina označena u točki I. izreke upisana u zemljišnim knjigama Općinskog suda u Splitu, zemljišnoknjižni odjel Sinj, </w:t>
      </w:r>
    </w:p>
    <w:p w:rsidRDefault="00753650" w:rsidP="00753650" w:rsidR="00753650" w:rsidRPr="00EA6EED">
      <w:pPr>
        <w:pStyle w:val="Odlomakpopisa"/>
        <w:numPr>
          <w:ilvl w:val="0"/>
          <w:numId w:val="9"/>
        </w:numPr>
        <w:jc w:val="both"/>
        <w:rPr>
          <w:b/>
        </w:rPr>
      </w:pPr>
      <w:r w:rsidRPr="00EA6EED">
        <w:t xml:space="preserve">k.č. br. 925 ZGR i k.č. br. 927 ZGR, sve upisane u zk. ul. 1003 i to </w:t>
      </w:r>
      <w:r w:rsidRPr="00EA6EED">
        <w:rPr>
          <w:bCs/>
          <w:color w:val="000000"/>
        </w:rPr>
        <w:t xml:space="preserve">1. Vlasnički dio 1/1 i 2. Suvlasnički dio s neodređenim omjerom ETAŽNO VLASNIŠTVO (E-2) na kojem je zabilježeno postojanje etažnog vlasništva,  u pogledu k.č.zgr. 927 - dio 1.zkt. i to dijela zgrade ukupne površine od 171,55 m2,  u nacrtu označeno smeđom bojom; </w:t>
      </w:r>
    </w:p>
    <w:p w:rsidRDefault="00753650" w:rsidP="00753650" w:rsidR="00753650" w:rsidRPr="00EA6EED">
      <w:pPr>
        <w:pStyle w:val="Odlomakpopisa"/>
        <w:numPr>
          <w:ilvl w:val="0"/>
          <w:numId w:val="9"/>
        </w:numPr>
        <w:jc w:val="both"/>
        <w:rPr>
          <w:b/>
        </w:rPr>
      </w:pPr>
      <w:r w:rsidRPr="00EA6EED">
        <w:t>k.č. br. 926 ZGR, k.č. br. 244/2, k.č. br. 245/2, sve upisane u zk. ul. 2972, k.o. Sinj;</w:t>
      </w:r>
    </w:p>
    <w:p w:rsidRDefault="00753650" w:rsidP="00753650" w:rsidR="00753650" w:rsidRPr="00EA6EED">
      <w:pPr>
        <w:pStyle w:val="Odlomakpopisa"/>
        <w:numPr>
          <w:ilvl w:val="0"/>
          <w:numId w:val="10"/>
        </w:numPr>
        <w:jc w:val="both"/>
        <w:rPr>
          <w:b/>
        </w:rPr>
      </w:pPr>
      <w:r w:rsidRPr="00EA6EED">
        <w:lastRenderedPageBreak/>
        <w:t>k.č. br. 246/10, upisano u zk. ul. 2997, k.o. Sinj;</w:t>
      </w:r>
    </w:p>
    <w:p w:rsidRDefault="00753650" w:rsidP="00753650" w:rsidR="00753650" w:rsidRPr="00EA6EED">
      <w:pPr>
        <w:pStyle w:val="Odlomakpopisa"/>
        <w:numPr>
          <w:ilvl w:val="0"/>
          <w:numId w:val="9"/>
        </w:numPr>
        <w:jc w:val="both"/>
        <w:rPr>
          <w:b/>
        </w:rPr>
      </w:pPr>
      <w:r w:rsidRPr="00EA6EED">
        <w:t>k.č. br. 246/3, k.č. br. 246/4, k.č. br. 246/5, k.č. br. 246/6, k.č. br. 246/7, k.č. br. 248/1, k.č. br. 248/3, k.č. br. 248/4, k.č. br. 248/5, sve upisane u zk. ul. 3041, k.o. Sinj;</w:t>
      </w:r>
    </w:p>
    <w:p w:rsidRDefault="00753650" w:rsidP="00753650" w:rsidR="00753650" w:rsidRPr="00EA6EED">
      <w:pPr>
        <w:pStyle w:val="Odlomakpopisa"/>
        <w:numPr>
          <w:ilvl w:val="0"/>
          <w:numId w:val="9"/>
        </w:numPr>
        <w:jc w:val="both"/>
        <w:rPr>
          <w:b/>
        </w:rPr>
      </w:pPr>
      <w:r w:rsidRPr="00EA6EED">
        <w:t xml:space="preserve">k.č. br. 246/8, sve upisane u zk. ul. 3063, k.o. Sinj i to </w:t>
      </w:r>
      <w:r w:rsidRPr="00EA6EED">
        <w:rPr>
          <w:bCs/>
          <w:color w:val="000000"/>
        </w:rPr>
        <w:t>3. Suvlasnički dio: 2361/17261</w:t>
      </w:r>
      <w:r w:rsidRPr="00EA6EED">
        <w:t>;</w:t>
      </w:r>
    </w:p>
    <w:p w:rsidRDefault="00753650" w:rsidP="00753650" w:rsidR="00753650" w:rsidRPr="00EA6EED">
      <w:pPr>
        <w:pStyle w:val="Odlomakpopisa"/>
        <w:numPr>
          <w:ilvl w:val="0"/>
          <w:numId w:val="9"/>
        </w:numPr>
        <w:jc w:val="both"/>
        <w:rPr>
          <w:b/>
        </w:rPr>
      </w:pPr>
      <w:r w:rsidRPr="00EA6EED">
        <w:t>k.č. br. 236/7 upisana u zk. ul. 3064, k.o. Sinj i to 1. suvlasnički dio: 1550/3143;</w:t>
      </w:r>
    </w:p>
    <w:p w:rsidRDefault="00753650" w:rsidP="00753650" w:rsidR="00753650" w:rsidRPr="00EA6EED">
      <w:pPr>
        <w:pStyle w:val="Odlomakpopisa"/>
        <w:numPr>
          <w:ilvl w:val="0"/>
          <w:numId w:val="12"/>
        </w:numPr>
        <w:ind w:left="709"/>
        <w:jc w:val="both"/>
        <w:rPr>
          <w:b/>
        </w:rPr>
      </w:pPr>
      <w:r w:rsidRPr="00EA6EED">
        <w:rPr>
          <w:bCs/>
          <w:color w:val="000000"/>
        </w:rPr>
        <w:t>k.č. br. 246/2 i 246/11 upisano u zk.ul. 3129 k.o. Sinj</w:t>
      </w:r>
      <w:r w:rsidRPr="00EA6EED">
        <w:t xml:space="preserve">; </w:t>
      </w:r>
    </w:p>
    <w:p w:rsidRDefault="00753650" w:rsidP="00753650" w:rsidR="00753650" w:rsidRPr="00EA6EED">
      <w:pPr>
        <w:ind w:left="360"/>
        <w:jc w:val="both"/>
        <w:rPr>
          <w:rFonts w:hAnsi="Times New Roman" w:ascii="Times New Roman"/>
          <w:b w:val="false"/>
        </w:rPr>
      </w:pPr>
      <w:r w:rsidRPr="00EA6EED">
        <w:rPr>
          <w:rFonts w:hAnsi="Times New Roman" w:ascii="Times New Roman"/>
          <w:b w:val="false"/>
        </w:rPr>
        <w:t>utvrđena vrijednost nekretnine iznosi 11.203.600,00 kn (u cijenu je uključen PDV);</w:t>
      </w:r>
    </w:p>
    <w:p w:rsidRDefault="00753650" w:rsidP="00753650" w:rsidR="00753650" w:rsidRPr="00EA6EED">
      <w:pPr>
        <w:ind w:left="360"/>
        <w:jc w:val="both"/>
        <w:rPr>
          <w:rFonts w:hAnsi="Times New Roman" w:ascii="Times New Roman"/>
          <w:b w:val="false"/>
        </w:rPr>
      </w:pPr>
      <w:r w:rsidRPr="00EA6EED">
        <w:rPr>
          <w:rFonts w:hAnsi="Times New Roman" w:ascii="Times New Roman"/>
          <w:b w:val="false"/>
        </w:rPr>
        <w:t xml:space="preserve">nekretnina se ne može prodati: </w:t>
      </w:r>
    </w:p>
    <w:p w:rsidRDefault="00753650" w:rsidP="00753650" w:rsidR="00753650" w:rsidRPr="00EA6EED">
      <w:pPr>
        <w:ind w:firstLine="348" w:left="360"/>
        <w:jc w:val="both"/>
        <w:rPr>
          <w:rFonts w:hAnsi="Times New Roman" w:ascii="Times New Roman"/>
          <w:b w:val="false"/>
        </w:rPr>
      </w:pPr>
      <w:r w:rsidRPr="00EA6EED">
        <w:rPr>
          <w:rFonts w:hAnsi="Times New Roman" w:ascii="Times New Roman"/>
          <w:b w:val="false"/>
        </w:rPr>
        <w:t xml:space="preserve">na prvoj dražbi ispod tri četvrtine utvrđene vrijednosti nekretnine što iznosi 8.402.700,00 kn;  </w:t>
      </w:r>
    </w:p>
    <w:p w:rsidRDefault="00753650" w:rsidP="00753650" w:rsidR="00753650" w:rsidRPr="00EA6EED">
      <w:pPr>
        <w:ind w:firstLine="348" w:left="360"/>
        <w:jc w:val="both"/>
        <w:rPr>
          <w:rFonts w:hAnsi="Times New Roman" w:ascii="Times New Roman"/>
          <w:b w:val="false"/>
        </w:rPr>
      </w:pPr>
      <w:r w:rsidRPr="00EA6EED">
        <w:rPr>
          <w:rFonts w:hAnsi="Times New Roman" w:ascii="Times New Roman"/>
          <w:b w:val="false"/>
        </w:rPr>
        <w:t xml:space="preserve">na drugoj dražbi ispod jedne polovine utvrđene vrijednosti nekretnine što iznosi 5.601.800,00 kn;  </w:t>
      </w:r>
    </w:p>
    <w:p w:rsidRDefault="00753650" w:rsidP="00753650" w:rsidR="00753650" w:rsidRPr="00EA6EED">
      <w:pPr>
        <w:ind w:firstLine="348" w:left="360"/>
        <w:jc w:val="both"/>
        <w:rPr>
          <w:rFonts w:hAnsi="Times New Roman" w:ascii="Times New Roman"/>
          <w:b w:val="false"/>
        </w:rPr>
      </w:pPr>
      <w:r w:rsidRPr="00EA6EED">
        <w:rPr>
          <w:rFonts w:hAnsi="Times New Roman" w:ascii="Times New Roman"/>
          <w:b w:val="false"/>
        </w:rPr>
        <w:t xml:space="preserve">na trećoj dražbi ispod jedne četvrtine utvrđene vrijednosti nekretnine što iznosi 2.800.900,00 kn; </w:t>
      </w:r>
    </w:p>
    <w:p w:rsidRDefault="00753650" w:rsidP="00753650" w:rsidR="00753650" w:rsidRPr="00EA6EED">
      <w:pPr>
        <w:ind w:firstLine="348" w:left="360"/>
        <w:jc w:val="both"/>
        <w:rPr>
          <w:rFonts w:hAnsi="Times New Roman" w:ascii="Times New Roman"/>
          <w:b w:val="false"/>
        </w:rPr>
      </w:pPr>
      <w:r w:rsidRPr="00EA6EED">
        <w:rPr>
          <w:rFonts w:hAnsi="Times New Roman" w:ascii="Times New Roman"/>
          <w:b w:val="false"/>
        </w:rPr>
        <w:t>na četvrtoj dražbi nekretnina se prodaje po početnoj cijeni od 1,00 kn;</w:t>
      </w:r>
    </w:p>
    <w:p w:rsidRDefault="00753650" w:rsidP="00753650" w:rsidR="00753650" w:rsidRPr="00EA6EED">
      <w:pPr>
        <w:ind w:right="313" w:left="216"/>
        <w:jc w:val="both"/>
        <w:rPr>
          <w:rFonts w:hAnsi="Times New Roman" w:ascii="Times New Roman"/>
          <w:b w:val="false"/>
        </w:rPr>
      </w:pPr>
      <w:r w:rsidRPr="00EA6EED">
        <w:rPr>
          <w:rFonts w:hAnsi="Times New Roman" w:ascii="Times New Roman"/>
          <w:b w:val="false"/>
        </w:rPr>
        <w:t>prvi razlučni vjerovnik u prednosnom redu može izjaviti da kupuje nekretninu i da stavlja u prijeboj svoju tražbinu s protutražbinom stečajnog dužnika po osnovi cijene u visini utvrđene vrijednosti nekretnine, ali uz plaćanje dugovanog iznosa po obračunu troškova stečajnog upravitelja iz članka 254. Stečajnog zakona (NN 71/15, 104/17);</w:t>
      </w:r>
    </w:p>
    <w:p w:rsidRDefault="00753650" w:rsidP="00753650" w:rsidR="00753650" w:rsidRPr="00EA6EED">
      <w:pPr>
        <w:ind w:left="360"/>
        <w:jc w:val="both"/>
        <w:rPr>
          <w:rFonts w:hAnsi="Times New Roman" w:ascii="Times New Roman"/>
          <w:b w:val="false"/>
        </w:rPr>
      </w:pPr>
      <w:r w:rsidRPr="00EA6EED">
        <w:rPr>
          <w:rFonts w:hAnsi="Times New Roman" w:ascii="Times New Roman"/>
          <w:b w:val="false"/>
        </w:rPr>
        <w:t>nekretnina je slobodna od osoba i stvari;</w:t>
      </w:r>
    </w:p>
    <w:p w:rsidRDefault="00753650" w:rsidP="00753650" w:rsidR="00753650" w:rsidRPr="00EA6EED">
      <w:pPr>
        <w:ind w:firstLine="708"/>
        <w:jc w:val="both"/>
        <w:rPr>
          <w:rFonts w:hAnsi="Times New Roman" w:ascii="Times New Roman"/>
          <w:b w:val="false"/>
        </w:rPr>
      </w:pPr>
      <w:r w:rsidRPr="00EA6EED">
        <w:rPr>
          <w:rFonts w:hAnsi="Times New Roman" w:ascii="Times New Roman"/>
          <w:b w:val="false"/>
        </w:rPr>
        <w:t xml:space="preserve">      na  nekretnini upisanoj u zemljišnim knjigama Općinskog suda u Splitu, zemljišnoknjižni odjel Sinj, </w:t>
      </w:r>
    </w:p>
    <w:p w:rsidRDefault="00753650" w:rsidP="00753650" w:rsidR="00753650" w:rsidRPr="00EA6EED">
      <w:pPr>
        <w:ind w:firstLine="708"/>
        <w:jc w:val="both"/>
        <w:rPr>
          <w:rFonts w:hAnsi="Times New Roman" w:ascii="Times New Roman"/>
          <w:b w:val="false"/>
        </w:rPr>
      </w:pPr>
      <w:r w:rsidRPr="00EA6EED">
        <w:rPr>
          <w:rFonts w:hAnsi="Times New Roman" w:ascii="Times New Roman"/>
          <w:b w:val="false"/>
        </w:rPr>
        <w:t>-</w:t>
      </w:r>
      <w:r w:rsidRPr="00EA6EED">
        <w:rPr>
          <w:rFonts w:hAnsi="Times New Roman" w:ascii="Times New Roman"/>
          <w:b w:val="false"/>
        </w:rPr>
        <w:tab/>
        <w:t xml:space="preserve">k.č. br. 925 ZGR i k.č. br. 927 ZGR, sve upisane u zk. ul. 1003 i to 1. Vlasnički dio 1/1 i 2. Suvlasnički dio s neodređenim omjerom ETAŽNO VLASNIŠTVO (E-2) na kojem je zabilježeno postojanje etažnog vlasništva,  u pogledu k.č.zgr. 927 - dio 1.zkt. i to dijela zgrade ukupne površine od 171,55 m2,  u nacrtu označeno smeđom bojom; </w:t>
      </w:r>
    </w:p>
    <w:p w:rsidRDefault="00753650" w:rsidP="00753650" w:rsidR="00753650" w:rsidRPr="00EA6EED">
      <w:pPr>
        <w:ind w:firstLine="708"/>
        <w:jc w:val="both"/>
        <w:rPr>
          <w:rFonts w:hAnsi="Times New Roman" w:ascii="Times New Roman"/>
          <w:b w:val="false"/>
        </w:rPr>
      </w:pPr>
      <w:r w:rsidRPr="00EA6EED">
        <w:rPr>
          <w:rFonts w:hAnsi="Times New Roman" w:ascii="Times New Roman"/>
          <w:b w:val="false"/>
        </w:rPr>
        <w:t>-</w:t>
      </w:r>
      <w:r w:rsidRPr="00EA6EED">
        <w:rPr>
          <w:rFonts w:hAnsi="Times New Roman" w:ascii="Times New Roman"/>
          <w:b w:val="false"/>
        </w:rPr>
        <w:tab/>
        <w:t>k.č. br. 926 ZGR, k.č. br. 244/2, k.č. br. 245/2, sve upisane u zk. ul. 2972, k.o. Sinj;</w:t>
      </w:r>
    </w:p>
    <w:p w:rsidRDefault="00753650" w:rsidP="00753650" w:rsidR="00753650" w:rsidRPr="00EA6EED">
      <w:pPr>
        <w:ind w:firstLine="708"/>
        <w:jc w:val="both"/>
        <w:rPr>
          <w:rFonts w:hAnsi="Times New Roman" w:ascii="Times New Roman"/>
          <w:b w:val="false"/>
        </w:rPr>
      </w:pPr>
      <w:r w:rsidRPr="00EA6EED">
        <w:rPr>
          <w:rFonts w:hAnsi="Times New Roman" w:ascii="Times New Roman"/>
          <w:b w:val="false"/>
        </w:rPr>
        <w:t>-</w:t>
      </w:r>
      <w:r w:rsidRPr="00EA6EED">
        <w:rPr>
          <w:rFonts w:hAnsi="Times New Roman" w:ascii="Times New Roman"/>
          <w:b w:val="false"/>
        </w:rPr>
        <w:tab/>
        <w:t>k.č. br. 246/10, upisano u zk. ul. 2997, k.o. Sinj;</w:t>
      </w:r>
    </w:p>
    <w:p w:rsidRDefault="00753650" w:rsidP="00753650" w:rsidR="00753650" w:rsidRPr="00EA6EED">
      <w:pPr>
        <w:ind w:firstLine="708"/>
        <w:jc w:val="both"/>
        <w:rPr>
          <w:rFonts w:hAnsi="Times New Roman" w:ascii="Times New Roman"/>
          <w:b w:val="false"/>
        </w:rPr>
      </w:pPr>
      <w:r w:rsidRPr="00EA6EED">
        <w:rPr>
          <w:rFonts w:hAnsi="Times New Roman" w:ascii="Times New Roman"/>
          <w:b w:val="false"/>
        </w:rPr>
        <w:t>-</w:t>
      </w:r>
      <w:r w:rsidRPr="00EA6EED">
        <w:rPr>
          <w:rFonts w:hAnsi="Times New Roman" w:ascii="Times New Roman"/>
          <w:b w:val="false"/>
        </w:rPr>
        <w:tab/>
        <w:t>k.č. br. 246/3, k.č. br. 246/4, k.č. br. 246/5, k.č. br. 246/6, k.č. br. 246/7, k.č. br. 248/1, k.č. br. 248/3, k.č. br. 248/4, k.č. br. 248/5, sve upisane u zk. ul. 3041, k.o. Sinj;</w:t>
      </w:r>
    </w:p>
    <w:p w:rsidRDefault="00753650" w:rsidP="00753650" w:rsidR="00753650" w:rsidRPr="00EA6EED">
      <w:pPr>
        <w:ind w:firstLine="708"/>
        <w:jc w:val="both"/>
        <w:rPr>
          <w:rFonts w:hAnsi="Times New Roman" w:ascii="Times New Roman"/>
          <w:b w:val="false"/>
        </w:rPr>
      </w:pPr>
      <w:r w:rsidRPr="00EA6EED">
        <w:rPr>
          <w:rFonts w:hAnsi="Times New Roman" w:ascii="Times New Roman"/>
          <w:b w:val="false"/>
        </w:rPr>
        <w:t>-</w:t>
      </w:r>
      <w:r w:rsidRPr="00EA6EED">
        <w:rPr>
          <w:rFonts w:hAnsi="Times New Roman" w:ascii="Times New Roman"/>
          <w:b w:val="false"/>
        </w:rPr>
        <w:tab/>
        <w:t>k.č. br. 246/8, sve upisane u zk. ul. 3063, k.o. Sinj i to 3. Suvlasnički dio: 2361/17261;</w:t>
      </w:r>
    </w:p>
    <w:p w:rsidRDefault="00753650" w:rsidP="00753650" w:rsidR="00753650" w:rsidRPr="00EA6EED">
      <w:pPr>
        <w:ind w:firstLine="708"/>
        <w:jc w:val="both"/>
        <w:rPr>
          <w:rFonts w:hAnsi="Times New Roman" w:ascii="Times New Roman"/>
          <w:b w:val="false"/>
        </w:rPr>
      </w:pPr>
      <w:r w:rsidRPr="00EA6EED">
        <w:rPr>
          <w:rFonts w:hAnsi="Times New Roman" w:ascii="Times New Roman"/>
          <w:b w:val="false"/>
        </w:rPr>
        <w:t>-</w:t>
      </w:r>
      <w:r w:rsidRPr="00EA6EED">
        <w:rPr>
          <w:rFonts w:hAnsi="Times New Roman" w:ascii="Times New Roman"/>
          <w:b w:val="false"/>
        </w:rPr>
        <w:tab/>
        <w:t>k.č. br. 236/7 upisana u zk. ul. 3064, k.o. Sinj i to 1. suvlasnički dio: 1550/3143;</w:t>
      </w:r>
    </w:p>
    <w:p w:rsidRDefault="00753650" w:rsidP="00753650" w:rsidR="00753650" w:rsidRPr="00EA6EED">
      <w:pPr>
        <w:ind w:firstLine="708"/>
        <w:jc w:val="both"/>
        <w:rPr>
          <w:rFonts w:hAnsi="Times New Roman" w:ascii="Times New Roman"/>
          <w:b w:val="false"/>
        </w:rPr>
      </w:pPr>
      <w:r w:rsidRPr="00EA6EED">
        <w:rPr>
          <w:rFonts w:hAnsi="Times New Roman" w:ascii="Times New Roman"/>
          <w:b w:val="false"/>
        </w:rPr>
        <w:t>-</w:t>
      </w:r>
      <w:r w:rsidRPr="00EA6EED">
        <w:rPr>
          <w:rFonts w:hAnsi="Times New Roman" w:ascii="Times New Roman"/>
          <w:b w:val="false"/>
        </w:rPr>
        <w:tab/>
        <w:t>k.č. br. 246/2 i 246/11 upisano u zk.ul. 3129 k.o. Sinj upisana su u zemljišnim knjigama založna prava i to:</w:t>
      </w:r>
    </w:p>
    <w:p w:rsidRDefault="00753650" w:rsidP="00753650" w:rsidR="00753650" w:rsidRPr="00EA6EED">
      <w:pPr>
        <w:ind w:left="709"/>
        <w:jc w:val="both"/>
        <w:rPr>
          <w:rFonts w:hAnsi="Times New Roman" w:ascii="Times New Roman"/>
          <w:b w:val="false"/>
        </w:rPr>
      </w:pPr>
      <w:r w:rsidRPr="00EA6EED">
        <w:rPr>
          <w:rFonts w:hAnsi="Times New Roman" w:ascii="Times New Roman"/>
          <w:b w:val="false"/>
        </w:rPr>
        <w:t xml:space="preserve">a) kod k.č. br. 925 ZGR i k.č. br. 927 ZGR, sve upisane u zk. ul. 1003 i to 1. Vlasnički dio 1/1 i 2. Suvlasnički dio s neodređenim omjerom ETAŽNO VLASNIŠTVO (E-2) na kojem je zabilježeno postojanje etažnog vlasništva,  u pogledu k.č.zgr. 927 - dio 1.zkt. i to dijela zgrade ukupne površine od 171,55 m2,  u nacrtu označeno smeđom bojom je na suvlasnički dio: 1 upisano založno pravo na temelju Ugovora o okvirnom iznosu zaduženja broj 001/2010 Sa sporazumom stranaka o zasnivanju založnog prava na nekretninama radi osiguranja novčane tražbine ovjerenog pod OV-6106/2010 javnog bilježnika Ilinka Lisonek iz Zagreba, na teret 1 zkt.vlasništvo korisnika i založnog dužnika Petrolvilla&amp;Bilić d.o.o.Sinj,OIB-90087470153, KAO SPOREDNI ULOŽAK, radi osiguranja novčane tražbine na iznos od 3.000.000,00 EUR-a protuvrijednosti kuna obračunato po srednjem tečaju HNB-a za EUR na dan puštanja kredita u tečaj uvećano za kamate,naknade, provizije i troškove prisilne naplate bilo sudske ili izvansudske prirode, sa rokom dospijeća najkasnije 31.listopada 2011 </w:t>
      </w:r>
      <w:r w:rsidRPr="00EA6EED">
        <w:rPr>
          <w:rFonts w:hAnsi="Times New Roman" w:ascii="Times New Roman"/>
          <w:b w:val="false"/>
        </w:rPr>
        <w:lastRenderedPageBreak/>
        <w:t>godine,te ostalim uvjetima prema Ugovoru sa Sporazumom u korist: VENETO BANKA D.D., OIB: 81712716992, DRAŠKOVIĆEVA 58,ZAGREB; na suvlasnički dio: 1 je na temelju sporazuma o zasnivanju založnog prava na nekretninama radi osiguranja novčane tražbine Veneto Banke d.d. Zagreb, Draškovićeva 58, OIB- 81712716992, zastupane po zaposlenici banke Gordani Stock, OIB- 25880952007, potvrđenog od strane javnog bilježnika Marije Grozdanić Dekleva iz Rijeke, Korzo 35/1 pod OV- 10030/15 od 26. listopada 2015. godine , u zemljišnoj knjizi za K.O. SINJ uknjiženo pravo zaloga na teret č.zgr. 925- garaža i voćnjak od 613 m2 . č.zgr. 927- vratarnica i ambulanta od 909 m2 Z.U. 1003 K.O. Sinj vlasništvo založnog dužnika PETROLVILLA&amp;BILIĆ d.o.o. OIB-90087470153, radi osiguranja novčane tražbine u iznosu od 3.226.000,00 EUR-a (slovima: trimilijunadvjestodvadesetšesttisućaeura), u kunskoj protuvrijednosti uz primjenu srednjeg tečaja HNB na dan plaćanja , uvećano za pripadajuće naknade, provizije, ugovorne i zakonske zatezne kamate i troškove prisilne naplate bilo sudske ili izvansudske prirode, s dospijećem i ostalim uvjetima sukladno Sporazumu, kao / SPOREDNI ULOŽAK/ na korist: VENETO BANKA D.D.ZAGREB, OIB: 81712716992, ZAGREB, DRAŠKOVIĆEVA 58; 1. Na suvlasnički dio: 2 je na temelju Ugovora o okvirnom iznosu zaduženja broj 001/2010 Sa sporazumom stranaka o zasnivanju založnog prava na nekretninama radi osiguranja novčane tražbine ovjerenog pod OV-6106/2010 javnog bilježnika Ilinka Lisonek iz Zagreba,uknjiženo založno pravo na teret etažnog vlasništva č.zgr.927-dio 1 zkt.i to dijela zgrade ukupne površine od 171,55 m2 u nacrtu označeno smeđom bojom.vlasništvo korisnika i založnog dužnika Petrolvilla&amp;Bilić d.o.o.Sinj,OIB-90087470153,KAO SPOREDNI ULOŽAK,radi osiguranja novčane tražbine na iznos od 3.000.000,00 EUR-a protuvrijednosti kuna obračunato po srednjem tečaju HNB-a za EUR na dan puštanja kredita u tečaj uvećano za kamate,naknade,provizije i troškove prisilne naplate bilo sudske ili izvansudske prirode,sa rokom dospijeća najkasnije 31.listopada 2011 godine,te ostalim uvjetima prema Ugovoru sa Sporazumom u korist: VENETO BANKA D.D., OIB: 81712716992, DRAŠKOVIĆEVA 58,ZAGREB; 4. na suvlasnički dio: 2 je na temelju sporazuma o zasnivanju založnog prava na nekretninama radi osiguranja novčane tražbine Veneto Banke d.d. Zagreb, Draškovićeva 58, OIB- 81712716992, zastupane po zaposlenici banke Gordani Stock, OIB- 25880952007, potvrđenog od strane javnog bilježnika Marije Grozdanić Dekleva iz Rijeke, Korzo 35/1 pod OV- 10030/15 od 26. listopada 2015. godine , u zemljišnoj knjizi za K.O. SINJ uknjiženo pravo zaloga na teret etažnog vlasništva č. zgr.927 Z.U. 1003 K.O. Sinj i to dijela zgrade ukupne površine od 171,55 m2 u nacrtu označeno smeđom bojom, vlasništvo založnog dužnika PETROLVILLA&amp;BILIĆ d.o.o. OIB-90087470153, radi osiguranja novčane tražbine u iznosu od 3.226.000,00 EUR-a ( slovima: trimilijunadvjestodvadesetšesttisućaeura), u kunskoj protuvrijednosti uz primjenu srednjeg tečaja HNB na dan plaćanja , uvećano za pripadajuće naknade, provizije, ugovorne i zakonske zatezne kamate i troškove prisilne naplate bilo sudske ili izvansudske prirode, s dospijećem i ostalim uvjetima sukladno Sporazumu, kao / SPOREDNI ULOŽAK/ na korist: VENETO BANKA D.D.ZAGREB, OIB: 81712716992, ZAGREB, DRAŠKOVIĆEVA 58</w:t>
      </w:r>
    </w:p>
    <w:p w:rsidRDefault="00753650" w:rsidP="00753650" w:rsidR="00753650" w:rsidRPr="00EA6EED">
      <w:pPr>
        <w:ind w:left="709"/>
        <w:jc w:val="both"/>
        <w:rPr>
          <w:rFonts w:hAnsi="Times New Roman" w:ascii="Times New Roman"/>
          <w:b w:val="false"/>
        </w:rPr>
      </w:pPr>
    </w:p>
    <w:p w:rsidRDefault="00753650" w:rsidP="00753650" w:rsidR="00753650" w:rsidRPr="00EA6EED">
      <w:pPr>
        <w:ind w:left="709"/>
        <w:jc w:val="both"/>
        <w:rPr>
          <w:rFonts w:hAnsi="Times New Roman" w:ascii="Times New Roman"/>
          <w:b w:val="false"/>
        </w:rPr>
      </w:pPr>
      <w:r w:rsidRPr="00EA6EED">
        <w:rPr>
          <w:rFonts w:hAnsi="Times New Roman" w:ascii="Times New Roman"/>
          <w:b w:val="false"/>
        </w:rPr>
        <w:t xml:space="preserve">b) kod k.č. br. 926 ZGR, k.č. br. 244/2, k.č. br. 245/2, sve upisane u zk. ul. 2972, k.o. Sinj je na temelju Ugovora o okvirnom iznosu zaduženja broj 001/2010 Sa sporazumom stranaka o zasnivanju založnog prava na nekretninama radi osiguranja novčane tražbine ovjerenog pod OV-6106/2010 javnog bilježnika Ilinka Lisonek iz Zagreba,uknjiženo založno pravo na teret 1 zkt.vlasništvo korisnika i založnog </w:t>
      </w:r>
      <w:r w:rsidRPr="00EA6EED">
        <w:rPr>
          <w:rFonts w:hAnsi="Times New Roman" w:ascii="Times New Roman"/>
          <w:b w:val="false"/>
        </w:rPr>
        <w:lastRenderedPageBreak/>
        <w:t>dužnika Petrolvilla&amp;Bilić d.o.o.Sinj,OIB-90087470153,KAO GLAVNI ULOŽAK,radi osiguranja novčane tražbine na iznos od 3.000.000,00 EUR-a protuvrijednosti kuna obračunato po srednjem tečaju HNB-a za EUR na dan puštanja kredita u tečaj uvećano za kamate,naknade,provizije i troškove prisilne naplate bilo sudske ili izvansudske prirode,sa rokom dospijeća najkasnije 31.listopada 2011 godine,te ostalim uvjetima prema Ugovoru sa Sporazumom u korist: VENETO BANKA D.D., OIB: 81712716992, DRAŠKOVIĆEVA 58,ZAGREB; te je na temelju sporazuma o zasnivanju založnog prava na nekretninama radi osiguranja novčane tražbine Veneto Banke d.d. Zagreb, Draškovićeva 58, OIB- 81712716992, zastupane po zaposlenici banke Gordani Stock, OIB- 25880952007, potvrđenog od strane javnog bilježnika Marije Grozdanić Dekleva iz Rijeke, Korzo 35/1 pod OV- 10030/15 od 26. listopada 2015. godine , u zemljišnoj knjizi za K.O. SINJ uknjiženo pravo zaloga na teret č.zgr. 926- upravna zgrada od 301 m2, č.zem. 244/2- voćnjak od 925 m2, č.zem.245/2- put od 1361 m2, sve 1. zkt. Z.U. 2972 K.O. Sinj, vlasništvo založnog dužnika PETROLVILLA&amp;BILIĆ d.o.o. OIB-90087470153, radi osiguranja novčane tražbine u iznosu od 3.226.000,00 EUR-a (slovima: trimilijunadvjestodvadesetšesttisućaeura), u kunskoj protuvrijednosti uz primjenu srednjeg tečaja HNB na dan plaćanja , uvećano za pripadajuće naknade, provizije, ugovorne i zakonske zatezne kamate i troškove prisilne naplate bilo sudske ili izvansudske prirode, s dospijećem i ostalim uvjetima sukladno Sporazumu, kao / SPOREDNI ULOŽAK/ na korist: VENETO BANKA D.D.ZAGREB, OIB: 81712716992, ZAGREB, DRAŠKOVIĆEVA 58;</w:t>
      </w:r>
    </w:p>
    <w:p w:rsidRDefault="00753650" w:rsidP="00753650" w:rsidR="00753650" w:rsidRPr="00EA6EED">
      <w:pPr>
        <w:ind w:left="709"/>
        <w:jc w:val="both"/>
        <w:rPr>
          <w:rFonts w:hAnsi="Times New Roman" w:ascii="Times New Roman"/>
          <w:b w:val="false"/>
        </w:rPr>
      </w:pPr>
    </w:p>
    <w:p w:rsidRDefault="00753650" w:rsidP="00753650" w:rsidR="00753650" w:rsidRPr="00EA6EED">
      <w:pPr>
        <w:ind w:left="709"/>
        <w:jc w:val="both"/>
        <w:rPr>
          <w:rFonts w:hAnsi="Times New Roman" w:ascii="Times New Roman"/>
          <w:b w:val="false"/>
        </w:rPr>
      </w:pPr>
      <w:r w:rsidRPr="00EA6EED">
        <w:rPr>
          <w:rFonts w:hAnsi="Times New Roman" w:ascii="Times New Roman"/>
          <w:b w:val="false"/>
        </w:rPr>
        <w:t>c) kod k.č. br. 246/10, upisano u zk. ul. 2997, k.o. Sinj je na temelju Ugovora o okvirnom iznosu zaduženja broj 001/2010 Sa sporazumom stranaka o zasnivanju založnog prava na nekretninama radi osiguranja novčane tražbine ovjerenog pod OV-6106/2010 javnog bilježnika Ilinka Lisonek iz Zagreba,uknjiženo založno pravo na teret 1 zkt.vlasništvo korisnika i založnog dužnika Petrolvilla&amp;Bilić d.o.o.Sinj,OIB-90087470153,KAO SPOREDNI ULOŽAK,radi osiguranja novčane tražbine na iznos od 3.000.000,00 EUR-a protuvrijednosti kuna obračunato po srednjem tečaju HNB-a za EUR na dan puštanja kredita u tečaj uvećano za kamate,naknade,provizije i troškove prisilne naplate bilo sudske ili izvansudske prirode,sa rokom dospijeća najkasnije 31.listopada 2011 godine,te ostalim uvjetima prema Ugovoru sa Sporazumom u korist VENETO BANKA D.D., OIB: 81712716992, DRAŠKOVIĆEVA 58,ZAGREB; te je na temelju sporazuma o zasnivanju založnog prava na nekretninama radi osiguranja novčane tražbine Veneto Banke d.d. Zagreb, Draškovićeva 58, OIB- 81712716992, zastupane po zaposlenici banke Gordani Stock, OIB- 25880952007, potvrđenog od strane javnog bilježnika Marije Grozdanić Dekleva iz Rijeke, Korzo 35/1 pod OV- 10030/15 od 26. listopada 2015. godine , u zemljišnoj knjizi za K.O. SINJ uknjiženo pravo zaloga na teret č. zem. 246/10- voćnjak od 2073 m2, park od 2407 m2 i poslovna zgrada od 532 m2 - 1. zkt. Z.U. 2997 K.O. Sinj, vlasništvo založnog dužnika PETROLVILLA&amp;BILIĆ d.o.o. OIB-90087470153, radi osiguranja novčane tražbine u iznosu od 3.226.000,00 EUR-a ( slovima: trimilijunadvjestodvadesetšesttisućaeura), u kunskoj protuvrijednosti uz primjenu srednjeg tečaja HNB na dan plaćanja , uvećano za pripadajuće naknade, provizije, ugovorne i zakonske zatezne kamate i troškove prisilne naplate bilo sudske ili izvansudske prirode, s dospijećem i ostalim uvjetima sukladno Sporazumu, kao / GLAVNI ULOŽAK/ na korist: VENETO BANKA D.D.ZAGREB, OIB: 81712716992, ZAGREB, DRAŠKOVIĆEVA 58;</w:t>
      </w:r>
    </w:p>
    <w:p w:rsidRDefault="00753650" w:rsidP="00753650" w:rsidR="00753650" w:rsidRPr="00EA6EED">
      <w:pPr>
        <w:ind w:left="709"/>
        <w:jc w:val="both"/>
        <w:rPr>
          <w:rFonts w:hAnsi="Times New Roman" w:ascii="Times New Roman"/>
          <w:b w:val="false"/>
        </w:rPr>
      </w:pPr>
    </w:p>
    <w:p w:rsidRDefault="00753650" w:rsidP="00753650" w:rsidR="00753650" w:rsidRPr="00EA6EED">
      <w:pPr>
        <w:ind w:left="709"/>
        <w:jc w:val="both"/>
        <w:rPr>
          <w:rFonts w:hAnsi="Times New Roman" w:ascii="Times New Roman"/>
          <w:b w:val="false"/>
        </w:rPr>
      </w:pPr>
      <w:r w:rsidRPr="00EA6EED">
        <w:rPr>
          <w:rFonts w:hAnsi="Times New Roman" w:ascii="Times New Roman"/>
          <w:b w:val="false"/>
        </w:rPr>
        <w:lastRenderedPageBreak/>
        <w:t xml:space="preserve">d) kod k.č. br. 246/3, k.č. br. 246/4, k.č. br. 246/5, k.č. br. 246/6, k.č. br. 246/7, k.č. br. 248/1, k.č. br. 248/3, k.č. br. 248/4, k.č. br. 248/5, sve upisane u zk. ul. 3041, k.o. Sinj je na temelju Ugovora o okvirnom iznosu zaduženja broj 001/2010 Sa sporazumom stranaka o zasnivanju založnog prava na nekretninama radi osiguranja novčane tražbine ovjerenog pod OV-6106/2010 javnog bilježnika Ilinka Lisonek iz Zagreba,uknjiženo založno pravo na teret 1 zkt.vlasništvo korisnika i založnog dužnika Petrolvilla&amp;Bilić d.o.o.Sinj,OIB-90087470153,KAO SPOREDNI ULOŽAK,radi osiguranja novčane tražbine na iznos od 3.000.000,00 EUR-a protuvrijednosti kuna obračunato po srednjem tečaju HNB-a za EUR na dan puštanja kredita u tečaj uvećano za kamate,naknade,provizije i troškove prisilne naplate bilo sudske ili izvansudske prirode,sa rokom dospijeća najkasnije 31.listopada 2011 godine,te ostalim uvjetima prema Ugovoru sa Sporazumom u korist: VENETO BANKA D.D., OIB: 81712716992, DRAŠKOVIĆEVA 58,ZAGREB; te je na temelju sporazuma o zasnivanju založnog prava na nekretninama radi osiguranja novčane tražbine Veneto Banke d.d. Zagreb, Draškovićeva 58, OIB- 81712716992, zastupane po zaposlenici banke Gordani Stock, OIB- 25880952007, potvrđenog od strane javnog bilježnika Marije Grozdanić Dekleva iz Rijeke, Korzo 35/1 pod OV- 10030/15 od 26. listopada 2015. godine , u zemljišnoj knjizi za K.O. SINJ uknjiženo pravo zaloga na teret č.zem. 246/3- oranica, č.zem. 246/4- voćnjak, č.zem. 246/5- oranica, č.zem. 246/6- vočnjak od 2012 m2 I dvor od 933 m2, č.zem. 246/7- oranica, č.zem. 248/1- voćnjak, č.zem.248/3- neplodno I oranica, č.zem. 248/4 - oranica I neplodno, č. Zem.248/5- voćnjak, sve 1. zkt. Z.U. 3041 K.O. Sinj, vlasništvo založnog dužnika PETROLVILLA&amp;BILIĆ d.o.o. OIB-90087470153, radi osiguranja novčane tražbine u iznosu od 3.226.000,00 EUR-a ( slovima: trimilijunadvjestodvadesetšesttisućaeura), u kunskoj protuvrijednosti uz primjenu srednjeg tečaja HNB na dan plaćanja , uvećano za pripadajuće naknade, provizije, ugovorne i zakonske zatezne kamate i troškove prisilne naplate bilo sudske ili izvansudske prirode, s dospijećem i ostalim uvjetima sukladno Sporazumu, kao / SPOREDNI ULOŽAK/ na korist: VENETO BANKA D.D.ZAGREB, OIB: 81712716992, ZAGREB, DRAŠKOVIĆEVA 58; </w:t>
      </w:r>
    </w:p>
    <w:p w:rsidRDefault="00753650" w:rsidP="00753650" w:rsidR="00753650" w:rsidRPr="00EA6EED">
      <w:pPr>
        <w:ind w:left="709"/>
        <w:jc w:val="both"/>
        <w:rPr>
          <w:rFonts w:hAnsi="Times New Roman" w:ascii="Times New Roman"/>
          <w:b w:val="false"/>
        </w:rPr>
      </w:pPr>
    </w:p>
    <w:p w:rsidRDefault="00753650" w:rsidP="00753650" w:rsidR="00753650" w:rsidRPr="00EA6EED">
      <w:pPr>
        <w:ind w:left="709"/>
        <w:jc w:val="both"/>
        <w:rPr>
          <w:rFonts w:hAnsi="Times New Roman" w:ascii="Times New Roman"/>
          <w:b w:val="false"/>
        </w:rPr>
      </w:pPr>
      <w:r w:rsidRPr="00EA6EED">
        <w:rPr>
          <w:rFonts w:hAnsi="Times New Roman" w:ascii="Times New Roman"/>
          <w:b w:val="false"/>
        </w:rPr>
        <w:t xml:space="preserve">e) kod  k.č. br. 246/8, sve upisane u zk. ul. 3063, k.o. Sinj i to 3. Suvlasnički dio: 2361/17261 je na temelju sporazuma o zasnivanju založnog prava na nekretninama radi osiguranja novčane tražbine Veneto Banke d.d. Zagreb, Draškovićeva 58, OIB- 81712716992, zastupane po zaposlenici banke Gordani Stock, OIB- 25880952007, potvrđenog od strane javnog bilježnika Marije Grozdanić Dekleva iz Rijeke, Korzo 35/1 pod OV- 10030/15 od 26. listopada 2015. godine , u zemljišnoj knjizi za K.O. SINJ uknjiženo pravo zaloga na teret č. zem. 246/8- park od 10124 m2, privredni objekt od 2190 m2, zgrada od 3709 m2, skladište od 665 m2, garaža od 45 m2, vodovod od 528 m2 - 1. zkt. Z.U. 3063 K.O. Sinj, vlasništvo založnog dužnika PETROLVILLA&amp;BILIĆ d.o.o. OIB-90087470153, radi osiguranja novčane tražbine u iznosu od 3.226.000,00 EUR-a (slovima: trimilijunadvjestodvadesetšesttisućaeura), u kunskoj protuvrijednosti uz primjenu srednjeg tečaja HNB na dan plaćanja , uvećano za pripadajuće naknade, provizije, ugovorne i zakonske zatezne kamate i troškove prisilne naplate bilo sudske ili izvansudske prirode, s dospijećem i ostalim uvjetima sukladno Sporazumu, kao / SPOREDNI ULOŽAK/ na korist: VENETO BANKA D.D.ZAGREB, OIB: 81712716992, ZAGREB, DRAŠKOVIĆEVA 58; te je 1. Na suvlasnički dio: 3 (2361/17261) na temelju Ugovora o okvirnom iznosu zaduženja broj 001/2010 Sa sporazumom stranaka o zasnivanju založnog prava na nekretninama radi osiguranja novčane tražbine ovjerenog pod OV-6106/2010 javnog bilježnika Ilinka Lisonek iz Zagreba,uknjiženo založno pravo na teret 1 zkt.vlasništvo korisnika i </w:t>
      </w:r>
      <w:r w:rsidRPr="00EA6EED">
        <w:rPr>
          <w:rFonts w:hAnsi="Times New Roman" w:ascii="Times New Roman"/>
          <w:b w:val="false"/>
        </w:rPr>
        <w:lastRenderedPageBreak/>
        <w:t>založnog dužnika Petrolvilla&amp;Bilić d.o.o.Sinj,OIB-90087470153,KAO SPOREDNI ULOŽAK,radi osiguranja novčane tražbine na iznos od 3.000.000,00 EUR-a protuvrijednosti kuna obračunato po srednjem tečaju HNB-a za EUR na dan puštanja kredita u tečaj uvećano za kamate,naknade,provizije i troškove prisilne naplate bilo sudske ili izvansudske prirode,sa rokom dospijeća najkasnije 31.listopada 2011 godine,te ostalim uvjetima prema Ugovoru sa Sporazumom u korist: VENETO BANKA D.D., OIB: 81712716992, DRAŠKOVIĆEVA 58,ZAGREB;</w:t>
      </w:r>
    </w:p>
    <w:p w:rsidRDefault="00753650" w:rsidP="00753650" w:rsidR="00753650" w:rsidRPr="00EA6EED">
      <w:pPr>
        <w:ind w:left="709"/>
        <w:jc w:val="both"/>
        <w:rPr>
          <w:rFonts w:hAnsi="Times New Roman" w:ascii="Times New Roman"/>
          <w:b w:val="false"/>
        </w:rPr>
      </w:pPr>
    </w:p>
    <w:p w:rsidRDefault="00753650" w:rsidP="00753650" w:rsidR="00753650" w:rsidRPr="00EA6EED">
      <w:pPr>
        <w:ind w:left="709"/>
        <w:jc w:val="both"/>
        <w:rPr>
          <w:rFonts w:hAnsi="Times New Roman" w:ascii="Times New Roman"/>
          <w:b w:val="false"/>
        </w:rPr>
      </w:pPr>
      <w:r w:rsidRPr="00EA6EED">
        <w:rPr>
          <w:rFonts w:hAnsi="Times New Roman" w:ascii="Times New Roman"/>
          <w:b w:val="false"/>
        </w:rPr>
        <w:t>f) kod  k.č. br. 236/7 upisana u zk. ul. 3064, k.o. Sinj i to 1. suvlasnički dio: 1550/3143 je na temelju sporazuma o zasnivanju založnog prava na nekretninama radi osiguranja novčane tražbine Veneto Banke d.d. Zagreb, Draškovićeva 58, OIB- 81712716992, zastupane po zaposlenici banke Gordani Stock, OIB- 25880952007, potvrđenog od strane javnog bilježnika Marije Grozdanić Dekleva iz Rijeke, Korzo 35/1 pod OV- 10030/15 od 26. listopada 2015. godine , u zemljišnoj knjizi za K.O. SINJ uknjiženo pravo zaloga na teret č. Zem. 236/7- voćnjak od 3739 m2 I zgrada od 2547 m2 - 1. zkt. Z.U. 3064 K.O. Sinj, vlasništvo založnog dužnika PETROLVILLA&amp;BILIĆ d.o.o. OIB-90087470153, radi osiguranja novčane tražbine u iznosu od 3.226.000,00 EUR-a ( slovima: trimilijunadvjestodvadesetšesttisućaeura), u kunskoj protuvrijednosti uz primjenu srednjeg tečaja HNB na dan plaćanja , uvećano za pripadajuće naknade, provizije, ugovorne i zakonske zatezne kamate i troškove prisilne naplate bilo sudske ili izvansudske prirode, s dospijećem i ostalim uvjetima sukladno Sporazumu, kao / SPOREDNI ULOŽAK/ na korist: VENETO BANKA D.D.ZAGREB, OIB: 81712716992, ZAGREB, DRAŠKOVIĆEVA 58; a 1. Na suvlasnički dio: 1 (1550/3143) je na temelju Ugovora o okvirnom iznosu zaduženja broj 001/2010 Sa sporazumom stranaka o zasnivanju založnog prava na nekretninama radi osiguranja novčane tražbine ovjerenog pod OV-6106/2010 javnog bilježnika Ilinka Lisonek iz Zagreba,uknjiženo založno pravo na teret 1 zkt.vlasništvo korisnika i založnog dužnika Petrolvilla&amp;Bilić d.o.o.Sinj,OIB-90087470153,KAO SPOREDNI ULOŽAK,radi osiguranja novčane tražbine na iznos od 3.000.000,00 EUR-a protuvrijednosti kuna obračunato po srednjem tečaju HNB-a za EUR na dan puštanja kredita u tečaj uvećano za kamate,naknade,provizije i troškove prisilne naplate bilo sudske ili izvansudske prirode,sa rokom dospijeća najkasnije 31.listopada 2011 godine,te ostalim uvjetima prema Ugovoru sa Sporazumom u korist: VENETO BANKA D.D., OIB: 81712716992, DRAŠKOVIĆEVA 58,ZAGREB</w:t>
      </w:r>
    </w:p>
    <w:p w:rsidRDefault="00753650" w:rsidP="00753650" w:rsidR="00753650" w:rsidRPr="00EA6EED">
      <w:pPr>
        <w:ind w:left="709"/>
        <w:jc w:val="both"/>
        <w:rPr>
          <w:rFonts w:hAnsi="Times New Roman" w:ascii="Times New Roman"/>
          <w:b w:val="false"/>
        </w:rPr>
      </w:pPr>
    </w:p>
    <w:p w:rsidRDefault="00753650" w:rsidP="00753650" w:rsidR="00753650" w:rsidRPr="00EA6EED">
      <w:pPr>
        <w:ind w:left="709"/>
        <w:jc w:val="both"/>
        <w:rPr>
          <w:rFonts w:hAnsi="Times New Roman" w:ascii="Times New Roman"/>
          <w:b w:val="false"/>
        </w:rPr>
      </w:pPr>
      <w:r w:rsidRPr="00EA6EED">
        <w:rPr>
          <w:rFonts w:hAnsi="Times New Roman" w:ascii="Times New Roman"/>
          <w:b w:val="false"/>
        </w:rPr>
        <w:t xml:space="preserve">g) kod k.č. br. 246/2 i 246/11 upisano u zk.ul. 3129 k.o. Sinj je na temelju Ugovora o okvirnom iznosu zaduženja broj 001/2010 Sa sporazumom stranaka o zasnivanju založnog prava na nekretninama radi osiguranja novčane tražbine ovjerenog pod OV-6106/2010 javnog bilježnika Ilinka Lisonek iz Zagreba,uknjiženo založno pravo na teret 1 zkt.vlasništvo korisnika i založnog dužnika Petrolvilla&amp;Bilić d.o.o.Sinj,OIB-90087470153,KAO SPOREDNI ULOŽAK,radi osiguranja novčane tražbine na iznos od 3.000.000,00 EUR-a protuvrijednosti kuna obračunato po srednjem tečaju HNB-a za EUR na dan puštanja kredita u tečaj uvećano za kamate,naknade,provizije i troškove prisilne naplate bilo sudske ili izvansudske prirode,sa rokom dospijeća najkasnije 31.listopada 2011 godine,te ostalim uvjetima prema Ugovoru sa Sporazumom u korist: VENETO BANKA D.D., OIB: 81712716992, DRAŠKOVIĆEVA 58,ZAGREB; te je na temelju sporazuma o zasnivanju založnog prava na nekretninama radi osiguranja novčane tražbine Veneto Banke d.d. Zagreb, Draškovićeva 58, OIB- 81712716992, zastupane po zaposlenici banke Gordani Stock, OIB- 25880952007, potvrđenog od strane javnog bilježnika Marije Grozdanić Dekleva </w:t>
      </w:r>
      <w:r w:rsidRPr="00EA6EED">
        <w:rPr>
          <w:rFonts w:hAnsi="Times New Roman" w:ascii="Times New Roman"/>
          <w:b w:val="false"/>
        </w:rPr>
        <w:lastRenderedPageBreak/>
        <w:t>iz Rijeke, Korzo 35/1 pod OV- 12059/15 od 18. prosinca 2015. godine, uknjiženo pravo zaloga na teret č. zem. 246/2- voćnjak od 8180 m2, i č. zem. 246/11- voćnjak od 425 m2- 1. zkt. Z.U. 3129 K.O. Sinj, vlasništvo založnog dužnika PETROLVILLA&amp;BILIĆ d.o.o. OIB-90087470153, radi osiguranja novčane tražbine u iznosu od 3.226.000,00 EUR-a ( slovima: trimilijunadvjestodvadesetšesttisućaeura), u kunskoj protuvrijednosti uz primjenu srednjeg tečaja HNB na dan plaćanja , uvećano za pripadajuće naknade, provizije, ugovorne i zakonske zatezne kamate i troškove prisilne naplate bilo sudske ili izvansudske prirode, s dospijećem i ostalim uvjetima sukladno Sporazumu, kao / SPORREDNI ULOŽAK/ na korist: VENETO BANKA D.D.ZAGREB, OIB: 81712716992, ZAGREB, DRAŠKOVIĆEVA 58;</w:t>
      </w:r>
    </w:p>
    <w:p w:rsidRDefault="00753650" w:rsidP="00753650" w:rsidR="00753650" w:rsidRPr="00EA6EED">
      <w:pPr>
        <w:ind w:left="709"/>
        <w:jc w:val="both"/>
        <w:rPr>
          <w:rFonts w:hAnsi="Times New Roman" w:ascii="Times New Roman"/>
          <w:b w:val="false"/>
        </w:rPr>
      </w:pPr>
      <w:r w:rsidRPr="00EA6EED">
        <w:rPr>
          <w:rFonts w:hAnsi="Times New Roman" w:ascii="Times New Roman"/>
          <w:b w:val="false"/>
        </w:rPr>
        <w:t>poreze u svezi s prodajom snosi kupac;</w:t>
      </w:r>
    </w:p>
    <w:p w:rsidRDefault="00753650" w:rsidP="00753650" w:rsidR="00753650" w:rsidRPr="00EA6EED">
      <w:pPr>
        <w:ind w:left="360"/>
        <w:jc w:val="both"/>
        <w:rPr>
          <w:rFonts w:hAnsi="Times New Roman" w:ascii="Times New Roman"/>
          <w:b w:val="false"/>
        </w:rPr>
      </w:pPr>
      <w:r w:rsidRPr="00EA6EED">
        <w:rPr>
          <w:rFonts w:hAnsi="Times New Roman" w:ascii="Times New Roman"/>
          <w:b w:val="false"/>
        </w:rPr>
        <w:t xml:space="preserve">kupac je dužan uplatiti kupovninu na poseban račun Agencije otvoren za tu namjenu u roku od 30 dana od dana pravomoćnosti rješenja o dosudi. Ako kupac u tom roku ne položi kupovninu nekretnina će se dosuditi kupcima koji su ponudili nižu cijenu prema veličini ponuđene cijene odnosno (ako nema takvih kupaca) sud će rješenjem oglasiti prodaju nevažećom  i odrediti novu prodaju. Iz položene jamčevine namirit će se troškovi nove prodaje i naknaditi razlika između kupovnine postignute na prijašnjoj i novoj prodaji. O tome odluku donosi sud i dostavlja je Agenciji radi prijenosa novčanih sredstava. </w:t>
      </w:r>
    </w:p>
    <w:p w:rsidRDefault="00753650" w:rsidP="00753650" w:rsidR="00753650" w:rsidRPr="00EA6EED">
      <w:pPr>
        <w:ind w:left="360"/>
        <w:jc w:val="both"/>
        <w:rPr>
          <w:rFonts w:hAnsi="Times New Roman" w:ascii="Times New Roman"/>
          <w:b w:val="false"/>
        </w:rPr>
      </w:pPr>
      <w:r w:rsidRPr="00EA6EED">
        <w:rPr>
          <w:rFonts w:hAnsi="Times New Roman" w:ascii="Times New Roman"/>
          <w:b w:val="false"/>
        </w:rPr>
        <w:t>kao kupci na javnoj dražbi mogu sudjelovati osobe koje su prethodno dale jamčevinu na poseban račun Agencije, u visini 10% od utvrđene vrijednosti nekretnine odnosno iznos od 1.120.360,00  kn,</w:t>
      </w:r>
    </w:p>
    <w:p w:rsidRDefault="00753650" w:rsidP="00753650" w:rsidR="00753650" w:rsidRPr="00EA6EED">
      <w:pPr>
        <w:ind w:left="360"/>
        <w:jc w:val="both"/>
        <w:rPr>
          <w:rFonts w:hAnsi="Times New Roman" w:ascii="Times New Roman"/>
          <w:b w:val="false"/>
        </w:rPr>
      </w:pPr>
      <w:r w:rsidRPr="00EA6EED">
        <w:rPr>
          <w:rFonts w:hAnsi="Times New Roman" w:ascii="Times New Roman"/>
          <w:b w:val="false"/>
        </w:rPr>
        <w:t>dražbeni korak iznosi 10.000,00 kn;</w:t>
      </w:r>
    </w:p>
    <w:p w:rsidRDefault="00753650" w:rsidP="00753650" w:rsidR="00753650" w:rsidRPr="00EA6EED">
      <w:pPr>
        <w:ind w:left="360"/>
        <w:jc w:val="both"/>
        <w:rPr>
          <w:rFonts w:hAnsi="Times New Roman" w:ascii="Times New Roman"/>
          <w:b w:val="false"/>
        </w:rPr>
      </w:pPr>
      <w:r w:rsidRPr="00EA6EED">
        <w:rPr>
          <w:rFonts w:hAnsi="Times New Roman" w:ascii="Times New Roman"/>
          <w:b w:val="false"/>
        </w:rPr>
        <w:t>ponuditeljima čija ponuda ne bude prihvaćena, Agencija će vratiti jamčevinu na temelju naloga suda za prijenos novčanih sredstava;</w:t>
      </w:r>
    </w:p>
    <w:p w:rsidRDefault="00753650" w:rsidP="00753650" w:rsidR="00753650" w:rsidRPr="00EA6EED">
      <w:pPr>
        <w:ind w:left="360"/>
        <w:jc w:val="both"/>
        <w:rPr>
          <w:rFonts w:hAnsi="Times New Roman" w:ascii="Times New Roman"/>
          <w:b w:val="false"/>
        </w:rPr>
      </w:pPr>
      <w:r w:rsidRPr="00EA6EED">
        <w:rPr>
          <w:rFonts w:hAnsi="Times New Roman" w:ascii="Times New Roman"/>
          <w:b w:val="false"/>
        </w:rPr>
        <w:t>u pozivu za sudjelovanje na elektroničkoj javnoj dražbi bit će određen datum i vrijeme početka i završetka elektroničke javne dražbe, vrijeme kada osobe zainteresirane za kupnju nekretnine mogu razgledati nekretnine uz prethodni dogovor sa stečajnim upraviteljem Jasnom Kučević, OIB: 89442269215, Kaštanjer 64, Pula koju osobe zainteresirane za razgledavanje predmetne nekretnine mogu kontaktirati na broj telefona 098/435 903, kao i druge potrebne podatke.</w:t>
      </w:r>
    </w:p>
    <w:p w:rsidRDefault="00753650" w:rsidP="00753650" w:rsidR="00753650" w:rsidRPr="00EA6EED">
      <w:pPr>
        <w:jc w:val="center"/>
        <w:rPr>
          <w:rFonts w:hAnsi="Times New Roman" w:ascii="Times New Roman"/>
          <w:b w:val="false"/>
        </w:rPr>
      </w:pPr>
    </w:p>
    <w:p w:rsidRDefault="00753650" w:rsidP="00753650" w:rsidR="00753650" w:rsidRPr="00EA6EED">
      <w:pPr>
        <w:jc w:val="center"/>
        <w:rPr>
          <w:rFonts w:hAnsi="Times New Roman" w:ascii="Times New Roman"/>
          <w:b w:val="false"/>
        </w:rPr>
      </w:pPr>
      <w:r w:rsidRPr="00EA6EED">
        <w:rPr>
          <w:rFonts w:hAnsi="Times New Roman" w:ascii="Times New Roman"/>
          <w:b w:val="false"/>
        </w:rPr>
        <w:t>Rijeka, 26. studenoga 2018.</w:t>
      </w:r>
      <w:r w:rsidRPr="00EA6EED">
        <w:rPr>
          <w:rFonts w:hAnsi="Times New Roman" w:ascii="Times New Roman"/>
          <w:b w:val="false"/>
        </w:rPr>
        <w:tab/>
      </w:r>
      <w:r w:rsidRPr="00EA6EED">
        <w:rPr>
          <w:rFonts w:hAnsi="Times New Roman" w:ascii="Times New Roman"/>
          <w:b w:val="false"/>
        </w:rPr>
        <w:tab/>
      </w:r>
    </w:p>
    <w:p w:rsidRDefault="00753650" w:rsidP="00753650" w:rsidR="00753650" w:rsidRPr="00EA6EED">
      <w:pPr>
        <w:jc w:val="both"/>
        <w:rPr>
          <w:rFonts w:hAnsi="Times New Roman" w:ascii="Times New Roman"/>
          <w:b w:val="false"/>
        </w:rPr>
      </w:pPr>
      <w:r w:rsidRPr="00EA6EED">
        <w:rPr>
          <w:rFonts w:hAnsi="Times New Roman" w:ascii="Times New Roman"/>
          <w:b w:val="false"/>
        </w:rPr>
        <w:t xml:space="preserve">                                                                                                       Sudac</w:t>
      </w:r>
    </w:p>
    <w:p w:rsidRDefault="00753650" w:rsidP="00753650" w:rsidR="00753650" w:rsidRPr="00EA6EED">
      <w:pPr>
        <w:jc w:val="both"/>
        <w:rPr>
          <w:rFonts w:hAnsi="Times New Roman" w:ascii="Times New Roman"/>
          <w:b w:val="false"/>
        </w:rPr>
      </w:pPr>
      <w:r w:rsidRPr="00EA6EED">
        <w:rPr>
          <w:rFonts w:hAnsi="Times New Roman" w:ascii="Times New Roman"/>
          <w:b w:val="false"/>
        </w:rPr>
        <w:t xml:space="preserve">                                                                                                 Vera Jelenović </w:t>
      </w:r>
    </w:p>
    <w:p w:rsidRDefault="00753650" w:rsidP="00753650" w:rsidR="00753650" w:rsidRPr="00EA6EED">
      <w:pPr>
        <w:jc w:val="both"/>
        <w:rPr>
          <w:rFonts w:hAnsi="Times New Roman" w:ascii="Times New Roman"/>
          <w:b w:val="false"/>
        </w:rPr>
      </w:pPr>
    </w:p>
    <w:p w:rsidRDefault="00753650" w:rsidP="00753650" w:rsidR="00753650" w:rsidRPr="00EA6EED">
      <w:pPr>
        <w:jc w:val="right"/>
        <w:rPr>
          <w:rFonts w:hAnsi="Times New Roman" w:ascii="Times New Roman"/>
          <w:b w:val="false"/>
        </w:rPr>
      </w:pPr>
      <w:r w:rsidRPr="00EA6EED">
        <w:rPr>
          <w:rFonts w:hAnsi="Times New Roman" w:ascii="Times New Roman"/>
          <w:b w:val="false"/>
        </w:rPr>
        <w:t xml:space="preserve">  </w:t>
      </w:r>
    </w:p>
    <w:p w:rsidRDefault="00753650" w:rsidP="00753650" w:rsidR="00753650" w:rsidRPr="00EA6EED">
      <w:pPr>
        <w:jc w:val="right"/>
        <w:rPr>
          <w:rFonts w:hAnsi="Times New Roman" w:ascii="Times New Roman"/>
          <w:b w:val="false"/>
        </w:rPr>
      </w:pPr>
    </w:p>
    <w:p w:rsidRDefault="00753650" w:rsidP="00753650" w:rsidR="00753650" w:rsidRPr="00EA6EED">
      <w:pPr>
        <w:rPr>
          <w:rFonts w:hAnsi="Times New Roman" w:ascii="Times New Roman"/>
          <w:b w:val="false"/>
        </w:rPr>
      </w:pPr>
      <w:r w:rsidRPr="00EA6EED">
        <w:rPr>
          <w:rFonts w:hAnsi="Times New Roman" w:ascii="Times New Roman"/>
          <w:b w:val="false"/>
        </w:rPr>
        <w:t>UPUTA O PRAVNOM LIJEKU:</w:t>
      </w:r>
    </w:p>
    <w:p w:rsidRDefault="00753650" w:rsidP="00753650" w:rsidR="00753650" w:rsidRPr="00EA6EED">
      <w:pPr>
        <w:jc w:val="both"/>
        <w:rPr>
          <w:rFonts w:hAnsi="Times New Roman" w:ascii="Times New Roman"/>
          <w:b w:val="false"/>
        </w:rPr>
      </w:pPr>
      <w:r w:rsidRPr="00EA6EED">
        <w:rPr>
          <w:rFonts w:hAnsi="Times New Roman" w:ascii="Times New Roman"/>
          <w:b w:val="false"/>
        </w:rPr>
        <w:t>Protiv zaključka nije dopuštena žalba (čl.</w:t>
      </w:r>
      <w:smartTag w:element="metricconverter" w:uri="urn:schemas-microsoft-com:office:smarttags">
        <w:smartTagPr>
          <w:attr w:val="11. st" w:name="ProductID"/>
        </w:smartTagPr>
        <w:r w:rsidRPr="00EA6EED">
          <w:rPr>
            <w:rFonts w:hAnsi="Times New Roman" w:ascii="Times New Roman"/>
            <w:b w:val="false"/>
          </w:rPr>
          <w:t>11. st</w:t>
        </w:r>
      </w:smartTag>
      <w:r w:rsidRPr="00EA6EED">
        <w:rPr>
          <w:rFonts w:hAnsi="Times New Roman" w:ascii="Times New Roman"/>
          <w:b w:val="false"/>
        </w:rPr>
        <w:t xml:space="preserve">.9. Stečajnog zakona). </w:t>
      </w:r>
    </w:p>
    <w:p w:rsidRDefault="005C1840" w:rsidP="005C1840" w:rsidR="005C1840" w:rsidRPr="005C1840">
      <w:pPr>
        <w:rPr>
          <w:rFonts w:hAnsi="Times New Roman" w:ascii="Times New Roman"/>
          <w:b w:val="false"/>
        </w:rPr>
      </w:pPr>
    </w:p>
    <w:sectPr w:rsidSect="00E77EC8" w:rsidR="005C1840" w:rsidRPr="005C1840">
      <w:headerReference w:type="default" r:id="rId11"/>
      <w:footerReference w:type="default" r:id="rId12"/>
      <w:headerReference w:type="first" r:id="rId13"/>
      <w:footerReference w:type="first" r:id="rId14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01DEA" w:rsidP="00C75245" w:rsidR="00301DEA">
      <w:r>
        <w:separator/>
      </w:r>
    </w:p>
  </w:endnote>
  <w:endnote w:id="0" w:type="continuationSeparator">
    <w:p w:rsidRDefault="00301DEA" w:rsidP="00C75245" w:rsidR="00301D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382446127"/>
      <w:docPartObj>
        <w:docPartGallery w:val="Page Numbers (Bottom of Page)"/>
        <w:docPartUnique/>
      </w:docPartObj>
    </w:sdtPr>
    <w:sdtEndPr/>
    <w:sdtContent>
      <w:p w:rsidRDefault="00C75245" w:rsidR="00C75245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73DD0">
          <w:rPr>
            <w:noProof/>
          </w:rPr>
          <w:t>7</w:t>
        </w:r>
        <w:r>
          <w:fldChar w:fldCharType="end"/>
        </w:r>
      </w:p>
    </w:sdtContent>
  </w:sdt>
  <w:p w:rsidRDefault="00573DD0" w:rsidR="0014093D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94371439"/>
      <w:docPartObj>
        <w:docPartGallery w:val="Page Numbers (Bottom of Page)"/>
        <w:docPartUnique/>
      </w:docPartObj>
    </w:sdtPr>
    <w:sdtEndPr/>
    <w:sdtContent>
      <w:p w:rsidRDefault="001D6C96" w:rsidR="001D6C96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77EC8">
          <w:rPr>
            <w:noProof/>
          </w:rPr>
          <w:t>1</w:t>
        </w:r>
        <w:r>
          <w:fldChar w:fldCharType="end"/>
        </w:r>
      </w:p>
    </w:sdtContent>
  </w:sdt>
  <w:p w:rsidRDefault="001D6C96" w:rsidR="001D6C9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01DEA" w:rsidP="00C75245" w:rsidR="00301DEA">
      <w:r>
        <w:separator/>
      </w:r>
    </w:p>
  </w:footnote>
  <w:footnote w:id="0" w:type="continuationSeparator">
    <w:p w:rsidRDefault="00301DEA" w:rsidP="00C75245" w:rsidR="00301DE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9789E" w:rsidP="0009789E" w:rsidR="0009789E" w:rsidRPr="001F0BC0">
    <w:pPr>
      <w:jc w:val="right"/>
    </w:pP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 w:rsidRPr="001F0BC0">
      <w:rPr>
        <w:rFonts w:hAnsi="Times New Roman" w:ascii="Times New Roman"/>
        <w:b w:val="false"/>
      </w:rPr>
      <w:t>Posl.br. 14 St-</w:t>
    </w:r>
    <w:r w:rsidR="00753650">
      <w:rPr>
        <w:rFonts w:hAnsi="Times New Roman" w:ascii="Times New Roman"/>
        <w:b w:val="false"/>
      </w:rPr>
      <w:t>1485/16-49</w:t>
    </w:r>
  </w:p>
  <w:p w:rsidRDefault="00573DD0" w:rsidP="0009789E" w:rsidR="0014093D" w:rsidRPr="0009789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C64CA" w:rsidP="00AC64CA" w:rsidR="00AC64CA">
    <w:pPr>
      <w:pStyle w:val="Zaglavlje"/>
      <w:jc w:val="right"/>
    </w:pPr>
    <w:r>
      <w:t xml:space="preserve">Poslovni broj 14. St-618/2011- </w:t>
    </w:r>
  </w:p>
  <w:p w:rsidRDefault="0009789E" w:rsidR="0009789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DD1E3E"/>
    <w:multiLevelType w:val="hybridMultilevel"/>
    <w:tmpl w:val="636E131E"/>
    <w:lvl w:tplc="6388B006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68C4B67"/>
    <w:multiLevelType w:val="hybridMultilevel"/>
    <w:tmpl w:val="046602C8"/>
    <w:lvl w:tplc="8962016C" w:ilvl="0">
      <w:start w:val="1"/>
      <w:numFmt w:val="upperRoman"/>
      <w:lvlText w:val="%1."/>
      <w:lvlJc w:val="left"/>
      <w:pPr>
        <w:tabs>
          <w:tab w:pos="2130" w:val="num"/>
        </w:tabs>
        <w:ind w:hanging="720" w:left="2130"/>
      </w:pPr>
    </w:lvl>
    <w:lvl w:tplc="0409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plc="0409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plc="0409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plc="0409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plc="0409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plc="0409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plc="0409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plc="0409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2">
    <w:nsid w:val="082C2FCB"/>
    <w:multiLevelType w:val="hybridMultilevel"/>
    <w:tmpl w:val="E962F69A"/>
    <w:lvl w:tplc="878434BE" w:ilvl="0">
      <w:start w:val="1"/>
      <w:numFmt w:val="decimal"/>
      <w:lvlText w:val="%1."/>
      <w:lvlJc w:val="left"/>
      <w:pPr>
        <w:ind w:hanging="360" w:left="480"/>
      </w:pPr>
    </w:lvl>
    <w:lvl w:tplc="041A0019" w:ilvl="1">
      <w:start w:val="1"/>
      <w:numFmt w:val="lowerLetter"/>
      <w:lvlText w:val="%2."/>
      <w:lvlJc w:val="left"/>
      <w:pPr>
        <w:ind w:hanging="360" w:left="1200"/>
      </w:pPr>
    </w:lvl>
    <w:lvl w:tplc="041A001B" w:ilvl="2">
      <w:start w:val="1"/>
      <w:numFmt w:val="lowerRoman"/>
      <w:lvlText w:val="%3."/>
      <w:lvlJc w:val="right"/>
      <w:pPr>
        <w:ind w:hanging="180" w:left="1920"/>
      </w:pPr>
    </w:lvl>
    <w:lvl w:tplc="041A000F" w:ilvl="3">
      <w:start w:val="1"/>
      <w:numFmt w:val="decimal"/>
      <w:lvlText w:val="%4."/>
      <w:lvlJc w:val="left"/>
      <w:pPr>
        <w:ind w:hanging="360" w:left="2640"/>
      </w:pPr>
    </w:lvl>
    <w:lvl w:tplc="041A0019" w:ilvl="4">
      <w:start w:val="1"/>
      <w:numFmt w:val="lowerLetter"/>
      <w:lvlText w:val="%5."/>
      <w:lvlJc w:val="left"/>
      <w:pPr>
        <w:ind w:hanging="360" w:left="3360"/>
      </w:pPr>
    </w:lvl>
    <w:lvl w:tplc="041A001B" w:ilvl="5">
      <w:start w:val="1"/>
      <w:numFmt w:val="lowerRoman"/>
      <w:lvlText w:val="%6."/>
      <w:lvlJc w:val="right"/>
      <w:pPr>
        <w:ind w:hanging="180" w:left="4080"/>
      </w:pPr>
    </w:lvl>
    <w:lvl w:tplc="041A000F" w:ilvl="6">
      <w:start w:val="1"/>
      <w:numFmt w:val="decimal"/>
      <w:lvlText w:val="%7."/>
      <w:lvlJc w:val="left"/>
      <w:pPr>
        <w:ind w:hanging="360" w:left="4800"/>
      </w:pPr>
    </w:lvl>
    <w:lvl w:tplc="041A0019" w:ilvl="7">
      <w:start w:val="1"/>
      <w:numFmt w:val="lowerLetter"/>
      <w:lvlText w:val="%8."/>
      <w:lvlJc w:val="left"/>
      <w:pPr>
        <w:ind w:hanging="360" w:left="5520"/>
      </w:pPr>
    </w:lvl>
    <w:lvl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3">
    <w:nsid w:val="1B414F0F"/>
    <w:multiLevelType w:val="hybridMultilevel"/>
    <w:tmpl w:val="60A02D4C"/>
    <w:lvl w:tplc="4EEAE686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2847686E"/>
    <w:multiLevelType w:val="hybridMultilevel"/>
    <w:tmpl w:val="4F247430"/>
    <w:lvl w:tplc="D37AADC4" w:ilvl="0">
      <w:start w:val="1"/>
      <w:numFmt w:val="upperRoman"/>
      <w:lvlText w:val="%1."/>
      <w:lvlJc w:val="left"/>
      <w:pPr>
        <w:ind w:hanging="720" w:left="1080"/>
      </w:pPr>
      <w:rPr>
        <w:rFonts w:cs="Times New Roman" w:hAnsi="Times New Roman" w:ascii="Times New Roman"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6F05529"/>
    <w:multiLevelType w:val="hybridMultilevel"/>
    <w:tmpl w:val="E962F69A"/>
    <w:lvl w:tplc="878434BE" w:ilvl="0">
      <w:start w:val="1"/>
      <w:numFmt w:val="decimal"/>
      <w:lvlText w:val="%1."/>
      <w:lvlJc w:val="left"/>
      <w:pPr>
        <w:ind w:hanging="360" w:left="480"/>
      </w:pPr>
    </w:lvl>
    <w:lvl w:tplc="041A0019" w:ilvl="1">
      <w:start w:val="1"/>
      <w:numFmt w:val="lowerLetter"/>
      <w:lvlText w:val="%2."/>
      <w:lvlJc w:val="left"/>
      <w:pPr>
        <w:ind w:hanging="360" w:left="1200"/>
      </w:pPr>
    </w:lvl>
    <w:lvl w:tplc="041A001B" w:ilvl="2">
      <w:start w:val="1"/>
      <w:numFmt w:val="lowerRoman"/>
      <w:lvlText w:val="%3."/>
      <w:lvlJc w:val="right"/>
      <w:pPr>
        <w:ind w:hanging="180" w:left="1920"/>
      </w:pPr>
    </w:lvl>
    <w:lvl w:tplc="041A000F" w:ilvl="3">
      <w:start w:val="1"/>
      <w:numFmt w:val="decimal"/>
      <w:lvlText w:val="%4."/>
      <w:lvlJc w:val="left"/>
      <w:pPr>
        <w:ind w:hanging="360" w:left="2640"/>
      </w:pPr>
    </w:lvl>
    <w:lvl w:tplc="041A0019" w:ilvl="4">
      <w:start w:val="1"/>
      <w:numFmt w:val="lowerLetter"/>
      <w:lvlText w:val="%5."/>
      <w:lvlJc w:val="left"/>
      <w:pPr>
        <w:ind w:hanging="360" w:left="3360"/>
      </w:pPr>
    </w:lvl>
    <w:lvl w:tplc="041A001B" w:ilvl="5">
      <w:start w:val="1"/>
      <w:numFmt w:val="lowerRoman"/>
      <w:lvlText w:val="%6."/>
      <w:lvlJc w:val="right"/>
      <w:pPr>
        <w:ind w:hanging="180" w:left="4080"/>
      </w:pPr>
    </w:lvl>
    <w:lvl w:tplc="041A000F" w:ilvl="6">
      <w:start w:val="1"/>
      <w:numFmt w:val="decimal"/>
      <w:lvlText w:val="%7."/>
      <w:lvlJc w:val="left"/>
      <w:pPr>
        <w:ind w:hanging="360" w:left="4800"/>
      </w:pPr>
    </w:lvl>
    <w:lvl w:tplc="041A0019" w:ilvl="7">
      <w:start w:val="1"/>
      <w:numFmt w:val="lowerLetter"/>
      <w:lvlText w:val="%8."/>
      <w:lvlJc w:val="left"/>
      <w:pPr>
        <w:ind w:hanging="360" w:left="5520"/>
      </w:pPr>
    </w:lvl>
    <w:lvl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6">
    <w:nsid w:val="39F367CF"/>
    <w:multiLevelType w:val="hybridMultilevel"/>
    <w:tmpl w:val="643CD2BE"/>
    <w:lvl w:tplc="5CE8AEAC" w:ilvl="0">
      <w:start w:val="15"/>
      <w:numFmt w:val="bullet"/>
      <w:lvlText w:val="-"/>
      <w:lvlJc w:val="left"/>
      <w:pPr>
        <w:ind w:hanging="360" w:left="142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8"/>
      </w:pPr>
      <w:rPr>
        <w:rFonts w:hAnsi="Wingdings" w:ascii="Wingdings" w:hint="default"/>
      </w:rPr>
    </w:lvl>
  </w:abstractNum>
  <w:abstractNum w:abstractNumId="7">
    <w:nsid w:val="433F7E60"/>
    <w:multiLevelType w:val="hybridMultilevel"/>
    <w:tmpl w:val="1CDED646"/>
    <w:lvl w:tplc="784EBB74" w:ilvl="0">
      <w:start w:val="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45341E29"/>
    <w:multiLevelType w:val="hybridMultilevel"/>
    <w:tmpl w:val="0E3C5E16"/>
    <w:lvl w:tplc="878434BE" w:ilvl="0">
      <w:start w:val="1"/>
      <w:numFmt w:val="decimal"/>
      <w:lvlText w:val="%1."/>
      <w:lvlJc w:val="left"/>
      <w:pPr>
        <w:ind w:hanging="360" w:left="480"/>
      </w:pPr>
    </w:lvl>
    <w:lvl w:tplc="041A0019" w:ilvl="1">
      <w:start w:val="1"/>
      <w:numFmt w:val="lowerLetter"/>
      <w:lvlText w:val="%2."/>
      <w:lvlJc w:val="left"/>
      <w:pPr>
        <w:ind w:hanging="360" w:left="1200"/>
      </w:pPr>
    </w:lvl>
    <w:lvl w:tplc="041A001B" w:ilvl="2">
      <w:start w:val="1"/>
      <w:numFmt w:val="lowerRoman"/>
      <w:lvlText w:val="%3."/>
      <w:lvlJc w:val="right"/>
      <w:pPr>
        <w:ind w:hanging="180" w:left="1920"/>
      </w:pPr>
    </w:lvl>
    <w:lvl w:tplc="041A000F" w:ilvl="3">
      <w:start w:val="1"/>
      <w:numFmt w:val="decimal"/>
      <w:lvlText w:val="%4."/>
      <w:lvlJc w:val="left"/>
      <w:pPr>
        <w:ind w:hanging="360" w:left="2640"/>
      </w:pPr>
    </w:lvl>
    <w:lvl w:tplc="041A0019" w:ilvl="4">
      <w:start w:val="1"/>
      <w:numFmt w:val="lowerLetter"/>
      <w:lvlText w:val="%5."/>
      <w:lvlJc w:val="left"/>
      <w:pPr>
        <w:ind w:hanging="360" w:left="3360"/>
      </w:pPr>
    </w:lvl>
    <w:lvl w:tplc="041A001B" w:ilvl="5">
      <w:start w:val="1"/>
      <w:numFmt w:val="lowerRoman"/>
      <w:lvlText w:val="%6."/>
      <w:lvlJc w:val="right"/>
      <w:pPr>
        <w:ind w:hanging="180" w:left="4080"/>
      </w:pPr>
    </w:lvl>
    <w:lvl w:tplc="041A000F" w:ilvl="6">
      <w:start w:val="1"/>
      <w:numFmt w:val="decimal"/>
      <w:lvlText w:val="%7."/>
      <w:lvlJc w:val="left"/>
      <w:pPr>
        <w:ind w:hanging="360" w:left="4800"/>
      </w:pPr>
    </w:lvl>
    <w:lvl w:tplc="041A0019" w:ilvl="7">
      <w:start w:val="1"/>
      <w:numFmt w:val="lowerLetter"/>
      <w:lvlText w:val="%8."/>
      <w:lvlJc w:val="left"/>
      <w:pPr>
        <w:ind w:hanging="360" w:left="5520"/>
      </w:pPr>
    </w:lvl>
    <w:lvl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9">
    <w:nsid w:val="50D260F0"/>
    <w:multiLevelType w:val="hybridMultilevel"/>
    <w:tmpl w:val="CE6226B0"/>
    <w:lvl w:tplc="A8F2C3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7365458D"/>
    <w:multiLevelType w:val="hybridMultilevel"/>
    <w:tmpl w:val="B2DE8DE2"/>
    <w:lvl w:tplc="784EBB74" w:ilvl="0">
      <w:start w:val="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7C9F39C5"/>
    <w:multiLevelType w:val="hybridMultilevel"/>
    <w:tmpl w:val="1E7604C8"/>
    <w:lvl w:tplc="BBA2B346" w:ilvl="0">
      <w:start w:val="1"/>
      <w:numFmt w:val="upperRoman"/>
      <w:lvlText w:val="%1."/>
      <w:lvlJc w:val="left"/>
      <w:pPr>
        <w:ind w:hanging="720" w:left="1980"/>
      </w:pPr>
    </w:lvl>
    <w:lvl w:tplc="041A0019" w:ilvl="1">
      <w:start w:val="1"/>
      <w:numFmt w:val="lowerLetter"/>
      <w:lvlText w:val="%2."/>
      <w:lvlJc w:val="left"/>
      <w:pPr>
        <w:ind w:hanging="360" w:left="2340"/>
      </w:pPr>
    </w:lvl>
    <w:lvl w:tplc="041A001B" w:ilvl="2">
      <w:start w:val="1"/>
      <w:numFmt w:val="lowerRoman"/>
      <w:lvlText w:val="%3."/>
      <w:lvlJc w:val="right"/>
      <w:pPr>
        <w:ind w:hanging="180" w:left="3060"/>
      </w:pPr>
    </w:lvl>
    <w:lvl w:tplc="041A000F" w:ilvl="3">
      <w:start w:val="1"/>
      <w:numFmt w:val="decimal"/>
      <w:lvlText w:val="%4."/>
      <w:lvlJc w:val="left"/>
      <w:pPr>
        <w:ind w:hanging="360" w:left="3780"/>
      </w:pPr>
    </w:lvl>
    <w:lvl w:tplc="041A0019" w:ilvl="4">
      <w:start w:val="1"/>
      <w:numFmt w:val="lowerLetter"/>
      <w:lvlText w:val="%5."/>
      <w:lvlJc w:val="left"/>
      <w:pPr>
        <w:ind w:hanging="360" w:left="4500"/>
      </w:pPr>
    </w:lvl>
    <w:lvl w:tplc="041A001B" w:ilvl="5">
      <w:start w:val="1"/>
      <w:numFmt w:val="lowerRoman"/>
      <w:lvlText w:val="%6."/>
      <w:lvlJc w:val="right"/>
      <w:pPr>
        <w:ind w:hanging="180" w:left="5220"/>
      </w:pPr>
    </w:lvl>
    <w:lvl w:tplc="041A000F" w:ilvl="6">
      <w:start w:val="1"/>
      <w:numFmt w:val="decimal"/>
      <w:lvlText w:val="%7."/>
      <w:lvlJc w:val="left"/>
      <w:pPr>
        <w:ind w:hanging="360" w:left="5940"/>
      </w:pPr>
    </w:lvl>
    <w:lvl w:tplc="041A0019" w:ilvl="7">
      <w:start w:val="1"/>
      <w:numFmt w:val="lowerLetter"/>
      <w:lvlText w:val="%8."/>
      <w:lvlJc w:val="left"/>
      <w:pPr>
        <w:ind w:hanging="360" w:left="6660"/>
      </w:pPr>
    </w:lvl>
    <w:lvl w:tplc="041A001B" w:ilvl="8">
      <w:start w:val="1"/>
      <w:numFmt w:val="lowerRoman"/>
      <w:lvlText w:val="%9."/>
      <w:lvlJc w:val="right"/>
      <w:pPr>
        <w:ind w:hanging="180" w:left="73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9"/>
  </w:num>
  <w:num w:numId="9">
    <w:abstractNumId w:val="10"/>
  </w:num>
  <w:num w:numId="10">
    <w:abstractNumId w:val="7"/>
  </w:num>
  <w:num w:numId="11">
    <w:abstractNumId w:val="0"/>
  </w:num>
  <w:num w:numId="12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75245"/>
    <w:rsid w:val="000243E1"/>
    <w:rsid w:val="0009789E"/>
    <w:rsid w:val="000C77C5"/>
    <w:rsid w:val="000E593A"/>
    <w:rsid w:val="000E6F00"/>
    <w:rsid w:val="0010127F"/>
    <w:rsid w:val="0010243B"/>
    <w:rsid w:val="001126E6"/>
    <w:rsid w:val="001D0EF7"/>
    <w:rsid w:val="001D15EE"/>
    <w:rsid w:val="001D6C96"/>
    <w:rsid w:val="001F0BC0"/>
    <w:rsid w:val="001F6F38"/>
    <w:rsid w:val="002019D6"/>
    <w:rsid w:val="0024002A"/>
    <w:rsid w:val="0024139F"/>
    <w:rsid w:val="00243611"/>
    <w:rsid w:val="00257C08"/>
    <w:rsid w:val="00301DEA"/>
    <w:rsid w:val="00325176"/>
    <w:rsid w:val="00385207"/>
    <w:rsid w:val="00397E6A"/>
    <w:rsid w:val="003A05A7"/>
    <w:rsid w:val="003A2F09"/>
    <w:rsid w:val="003D2E2A"/>
    <w:rsid w:val="003F02B9"/>
    <w:rsid w:val="003F2DFA"/>
    <w:rsid w:val="00413641"/>
    <w:rsid w:val="0041565A"/>
    <w:rsid w:val="00494FB2"/>
    <w:rsid w:val="00497052"/>
    <w:rsid w:val="004A2B10"/>
    <w:rsid w:val="004C2A9B"/>
    <w:rsid w:val="004C2D6D"/>
    <w:rsid w:val="00573DD0"/>
    <w:rsid w:val="005C1840"/>
    <w:rsid w:val="0060550D"/>
    <w:rsid w:val="0061104D"/>
    <w:rsid w:val="006713E4"/>
    <w:rsid w:val="00681A77"/>
    <w:rsid w:val="0068396D"/>
    <w:rsid w:val="00686117"/>
    <w:rsid w:val="006B0E81"/>
    <w:rsid w:val="006E16C2"/>
    <w:rsid w:val="0070734A"/>
    <w:rsid w:val="0072363D"/>
    <w:rsid w:val="0072559B"/>
    <w:rsid w:val="007424DD"/>
    <w:rsid w:val="00744572"/>
    <w:rsid w:val="00753650"/>
    <w:rsid w:val="00784120"/>
    <w:rsid w:val="00790743"/>
    <w:rsid w:val="007949ED"/>
    <w:rsid w:val="00796F72"/>
    <w:rsid w:val="007B500B"/>
    <w:rsid w:val="007E5F1B"/>
    <w:rsid w:val="00805C48"/>
    <w:rsid w:val="00810717"/>
    <w:rsid w:val="00842366"/>
    <w:rsid w:val="00842A2C"/>
    <w:rsid w:val="008964AA"/>
    <w:rsid w:val="008A2140"/>
    <w:rsid w:val="008D78DC"/>
    <w:rsid w:val="008F410A"/>
    <w:rsid w:val="008F4144"/>
    <w:rsid w:val="00920C6B"/>
    <w:rsid w:val="00955063"/>
    <w:rsid w:val="0096240A"/>
    <w:rsid w:val="00996BFC"/>
    <w:rsid w:val="00A51E81"/>
    <w:rsid w:val="00A805C2"/>
    <w:rsid w:val="00A811AD"/>
    <w:rsid w:val="00AC64CA"/>
    <w:rsid w:val="00AE380D"/>
    <w:rsid w:val="00AF7AF2"/>
    <w:rsid w:val="00B1301F"/>
    <w:rsid w:val="00B3391E"/>
    <w:rsid w:val="00B4445B"/>
    <w:rsid w:val="00B45B51"/>
    <w:rsid w:val="00B54D90"/>
    <w:rsid w:val="00B9772E"/>
    <w:rsid w:val="00BA0277"/>
    <w:rsid w:val="00C119F5"/>
    <w:rsid w:val="00C60B28"/>
    <w:rsid w:val="00C75245"/>
    <w:rsid w:val="00CB0C5F"/>
    <w:rsid w:val="00CC037E"/>
    <w:rsid w:val="00CC68D6"/>
    <w:rsid w:val="00D73553"/>
    <w:rsid w:val="00D9228D"/>
    <w:rsid w:val="00D930A1"/>
    <w:rsid w:val="00DC79F5"/>
    <w:rsid w:val="00E057A2"/>
    <w:rsid w:val="00E13E17"/>
    <w:rsid w:val="00E20C10"/>
    <w:rsid w:val="00E40102"/>
    <w:rsid w:val="00E77EC8"/>
    <w:rsid w:val="00E8615B"/>
    <w:rsid w:val="00EA1771"/>
    <w:rsid w:val="00EB21C9"/>
    <w:rsid w:val="00EC4032"/>
    <w:rsid w:val="00EF14C0"/>
    <w:rsid w:val="00F31CAD"/>
    <w:rsid w:val="00F44656"/>
    <w:rsid w:val="00F50C0F"/>
    <w:rsid w:val="00F74E1C"/>
    <w:rsid w:val="00F82F22"/>
    <w:rsid w:val="00F960E1"/>
    <w:rsid w:val="00FB05D3"/>
    <w:rsid w:val="00FC45FF"/>
    <w:rsid w:val="00FD3258"/>
    <w:rsid w:val="00FE0C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44656"/>
    <w:rPr>
      <w:rFonts w:cs="Times New Roman" w:eastAsia="Times New Roman" w:hAnsi="Arial" w:ascii="Arial"/>
      <w:b/>
      <w:szCs w:val="24"/>
    </w:rPr>
  </w:style>
  <w:style w:styleId="Naslov1" w:type="paragraph">
    <w:name w:val="heading 1"/>
    <w:basedOn w:val="Normal"/>
    <w:next w:val="Normal"/>
    <w:link w:val="Naslov1Char"/>
    <w:qFormat/>
    <w:rsid w:val="000E593A"/>
    <w:pPr>
      <w:keepNext/>
      <w:jc w:val="center"/>
      <w:outlineLvl w:val="0"/>
    </w:pPr>
    <w:rPr>
      <w:rFonts w:hAnsi="Times New Roman" w:ascii="Times New Roman"/>
      <w:bCs/>
      <w:sz w:val="28"/>
      <w:szCs w:val="20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0E593A"/>
    <w:pPr>
      <w:keepNext/>
      <w:outlineLvl w:val="1"/>
    </w:pPr>
    <w:rPr>
      <w:rFonts w:hAnsi="Times New Roman" w:ascii="Times New Roman"/>
      <w:bCs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75245"/>
    <w:pPr>
      <w:tabs>
        <w:tab w:pos="4536" w:val="center"/>
        <w:tab w:pos="9072" w:val="right"/>
      </w:tabs>
    </w:pPr>
    <w:rPr>
      <w:rFonts w:cstheme="minorBidi" w:eastAsiaTheme="minorHAnsi" w:hAnsi="Times New Roman" w:ascii="Times New Roman"/>
      <w:b w:val="false"/>
      <w:szCs w:val="22"/>
    </w:rPr>
  </w:style>
  <w:style w:customStyle="true" w:styleId="ZaglavljeChar" w:type="character">
    <w:name w:val="Zaglavlje Char"/>
    <w:basedOn w:val="Zadanifontodlomka"/>
    <w:link w:val="Zaglavlje"/>
    <w:uiPriority w:val="99"/>
    <w:rsid w:val="00C75245"/>
  </w:style>
  <w:style w:styleId="Podnoje" w:type="paragraph">
    <w:name w:val="footer"/>
    <w:basedOn w:val="Normal"/>
    <w:link w:val="PodnojeChar"/>
    <w:uiPriority w:val="99"/>
    <w:unhideWhenUsed/>
    <w:rsid w:val="00C75245"/>
    <w:pPr>
      <w:tabs>
        <w:tab w:pos="4536" w:val="center"/>
        <w:tab w:pos="9072" w:val="right"/>
      </w:tabs>
    </w:pPr>
    <w:rPr>
      <w:rFonts w:cstheme="minorBidi" w:eastAsiaTheme="minorHAnsi" w:hAnsi="Times New Roman" w:ascii="Times New Roman"/>
      <w:b w:val="false"/>
      <w:szCs w:val="22"/>
    </w:rPr>
  </w:style>
  <w:style w:customStyle="true" w:styleId="PodnojeChar" w:type="character">
    <w:name w:val="Podnožje Char"/>
    <w:basedOn w:val="Zadanifontodlomka"/>
    <w:link w:val="Podnoje"/>
    <w:uiPriority w:val="99"/>
    <w:rsid w:val="00C75245"/>
  </w:style>
  <w:style w:styleId="Odlomakpopisa" w:type="paragraph">
    <w:name w:val="List Paragraph"/>
    <w:basedOn w:val="Normal"/>
    <w:uiPriority w:val="34"/>
    <w:qFormat/>
    <w:rsid w:val="00C75245"/>
    <w:pPr>
      <w:ind w:left="708"/>
    </w:pPr>
    <w:rPr>
      <w:rFonts w:hAnsi="Times New Roman" w:ascii="Times New Roman"/>
      <w:b w:val="false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75245"/>
    <w:rPr>
      <w:rFonts w:eastAsiaTheme="minorHAnsi" w:cs="Tahoma" w:hAnsi="Tahoma" w:ascii="Tahoma"/>
      <w:b w:val="false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75245"/>
    <w:rPr>
      <w:rFonts w:cs="Tahoma" w:hAnsi="Tahoma" w:ascii="Tahoma"/>
      <w:sz w:val="16"/>
      <w:szCs w:val="16"/>
    </w:rPr>
  </w:style>
  <w:style w:customStyle="true" w:styleId="Naslov1Char" w:type="character">
    <w:name w:val="Naslov 1 Char"/>
    <w:basedOn w:val="Zadanifontodlomka"/>
    <w:link w:val="Naslov1"/>
    <w:rsid w:val="000E593A"/>
    <w:rPr>
      <w:rFonts w:cs="Times New Roman" w:eastAsia="Times New Roman"/>
      <w:b/>
      <w:bCs/>
      <w:sz w:val="28"/>
      <w:szCs w:val="20"/>
    </w:rPr>
  </w:style>
  <w:style w:customStyle="true" w:styleId="Naslov2Char" w:type="character">
    <w:name w:val="Naslov 2 Char"/>
    <w:basedOn w:val="Zadanifontodlomka"/>
    <w:link w:val="Naslov2"/>
    <w:semiHidden/>
    <w:rsid w:val="000E593A"/>
    <w:rPr>
      <w:rFonts w:cs="Times New Roman" w:eastAsia="Times New Roman"/>
      <w:b/>
      <w:bCs/>
      <w:szCs w:val="20"/>
    </w:rPr>
  </w:style>
  <w:style w:customStyle="true" w:styleId="st1" w:type="character">
    <w:name w:val="st1"/>
    <w:rsid w:val="000E593A"/>
  </w:style>
  <w:style w:customStyle="true" w:styleId="Default" w:type="paragraph">
    <w:name w:val="Default"/>
    <w:rsid w:val="00CC68D6"/>
    <w:pPr>
      <w:autoSpaceDE w:val="false"/>
      <w:autoSpaceDN w:val="false"/>
      <w:adjustRightInd w:val="false"/>
    </w:pPr>
    <w:rPr>
      <w:rFonts w:cs="Times New Roman" w:eastAsia="Times New Roman"/>
      <w:color w:val="000000"/>
      <w:szCs w:val="24"/>
      <w:lang w:eastAsia="hr-HR"/>
    </w:rPr>
  </w:style>
  <w:style w:styleId="Bezproreda" w:type="paragraph">
    <w:name w:val="No Spacing"/>
    <w:uiPriority w:val="99"/>
    <w:qFormat/>
    <w:rsid w:val="00CC68D6"/>
    <w:pPr>
      <w:spacing w:after="80"/>
    </w:pPr>
    <w:rPr>
      <w:rFonts w:cs="Times New Roman" w:eastAsia="Times New Roman" w:hAnsi="Calibri" w:ascii="Calibri"/>
      <w:sz w:val="22"/>
    </w:rPr>
  </w:style>
  <w:style w:styleId="Tijeloteksta" w:type="paragraph">
    <w:name w:val="Body Text"/>
    <w:basedOn w:val="Normal"/>
    <w:link w:val="TijelotekstaChar"/>
    <w:semiHidden/>
    <w:unhideWhenUsed/>
    <w:rsid w:val="008A2140"/>
    <w:pPr>
      <w:jc w:val="both"/>
    </w:pPr>
    <w:rPr>
      <w:rFonts w:hAnsi="Times New Roman" w:ascii="Times New Roman"/>
      <w:b w:val="false"/>
      <w:lang w:eastAsia="hr-HR"/>
    </w:rPr>
  </w:style>
  <w:style w:customStyle="true" w:styleId="TijelotekstaChar" w:type="character">
    <w:name w:val="Tijelo teksta Char"/>
    <w:basedOn w:val="Zadanifontodlomka"/>
    <w:link w:val="Tijeloteksta"/>
    <w:semiHidden/>
    <w:rsid w:val="008A2140"/>
    <w:rPr>
      <w:rFonts w:cs="Times New Roman" w:eastAsia="Times New Roman"/>
      <w:szCs w:val="24"/>
      <w:lang w:eastAsia="hr-HR"/>
    </w:rPr>
  </w:style>
  <w:style w:customStyle="true" w:styleId="tabletextfield" w:type="character">
    <w:name w:val="table_text_field"/>
    <w:rsid w:val="005C1840"/>
  </w:style>
  <w:style w:styleId="Tekstrezerviranogmjesta" w:type="character">
    <w:name w:val="Placeholder Text"/>
    <w:basedOn w:val="Zadanifontodlomka"/>
    <w:uiPriority w:val="99"/>
    <w:semiHidden/>
    <w:rsid w:val="00573DD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73DD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73DD0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73DD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73DD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44656"/>
    <w:rPr>
      <w:rFonts w:ascii="Arial" w:cs="Times New Roman" w:eastAsia="Times New Roman" w:hAnsi="Arial"/>
      <w:b/>
      <w:szCs w:val="24"/>
    </w:rPr>
  </w:style>
  <w:style w:styleId="Naslov1" w:type="paragraph">
    <w:name w:val="heading 1"/>
    <w:basedOn w:val="Normal"/>
    <w:next w:val="Normal"/>
    <w:link w:val="Naslov1Char"/>
    <w:qFormat/>
    <w:rsid w:val="000E593A"/>
    <w:pPr>
      <w:keepNext/>
      <w:jc w:val="center"/>
      <w:outlineLvl w:val="0"/>
    </w:pPr>
    <w:rPr>
      <w:rFonts w:ascii="Times New Roman" w:hAnsi="Times New Roman"/>
      <w:bCs/>
      <w:sz w:val="28"/>
      <w:szCs w:val="20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0E593A"/>
    <w:pPr>
      <w:keepNext/>
      <w:outlineLvl w:val="1"/>
    </w:pPr>
    <w:rPr>
      <w:rFonts w:ascii="Times New Roman" w:hAnsi="Times New Roman"/>
      <w:bCs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75245"/>
    <w:pPr>
      <w:tabs>
        <w:tab w:pos="4536" w:val="center"/>
        <w:tab w:pos="9072" w:val="right"/>
      </w:tabs>
    </w:pPr>
    <w:rPr>
      <w:rFonts w:ascii="Times New Roman" w:cstheme="minorBidi" w:eastAsiaTheme="minorHAnsi" w:hAnsi="Times New Roman"/>
      <w:b w:val="0"/>
      <w:szCs w:val="22"/>
    </w:rPr>
  </w:style>
  <w:style w:customStyle="1" w:styleId="ZaglavljeChar" w:type="character">
    <w:name w:val="Zaglavlje Char"/>
    <w:basedOn w:val="Zadanifontodlomka"/>
    <w:link w:val="Zaglavlje"/>
    <w:uiPriority w:val="99"/>
    <w:rsid w:val="00C75245"/>
  </w:style>
  <w:style w:styleId="Podnoje" w:type="paragraph">
    <w:name w:val="footer"/>
    <w:basedOn w:val="Normal"/>
    <w:link w:val="PodnojeChar"/>
    <w:uiPriority w:val="99"/>
    <w:unhideWhenUsed/>
    <w:rsid w:val="00C75245"/>
    <w:pPr>
      <w:tabs>
        <w:tab w:pos="4536" w:val="center"/>
        <w:tab w:pos="9072" w:val="right"/>
      </w:tabs>
    </w:pPr>
    <w:rPr>
      <w:rFonts w:ascii="Times New Roman" w:cstheme="minorBidi" w:eastAsiaTheme="minorHAnsi" w:hAnsi="Times New Roman"/>
      <w:b w:val="0"/>
      <w:szCs w:val="22"/>
    </w:rPr>
  </w:style>
  <w:style w:customStyle="1" w:styleId="PodnojeChar" w:type="character">
    <w:name w:val="Podnožje Char"/>
    <w:basedOn w:val="Zadanifontodlomka"/>
    <w:link w:val="Podnoje"/>
    <w:uiPriority w:val="99"/>
    <w:rsid w:val="00C75245"/>
  </w:style>
  <w:style w:styleId="Odlomakpopisa" w:type="paragraph">
    <w:name w:val="List Paragraph"/>
    <w:basedOn w:val="Normal"/>
    <w:uiPriority w:val="34"/>
    <w:qFormat/>
    <w:rsid w:val="00C75245"/>
    <w:pPr>
      <w:ind w:left="708"/>
    </w:pPr>
    <w:rPr>
      <w:rFonts w:ascii="Times New Roman" w:hAnsi="Times New Roman"/>
      <w:b w:val="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75245"/>
    <w:rPr>
      <w:rFonts w:ascii="Tahoma" w:cs="Tahoma" w:eastAsiaTheme="minorHAnsi" w:hAnsi="Tahoma"/>
      <w:b w:val="0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75245"/>
    <w:rPr>
      <w:rFonts w:ascii="Tahoma" w:cs="Tahoma" w:hAnsi="Tahoma"/>
      <w:sz w:val="16"/>
      <w:szCs w:val="16"/>
    </w:rPr>
  </w:style>
  <w:style w:customStyle="1" w:styleId="Naslov1Char" w:type="character">
    <w:name w:val="Naslov 1 Char"/>
    <w:basedOn w:val="Zadanifontodlomka"/>
    <w:link w:val="Naslov1"/>
    <w:rsid w:val="000E593A"/>
    <w:rPr>
      <w:rFonts w:cs="Times New Roman" w:eastAsia="Times New Roman"/>
      <w:b/>
      <w:bCs/>
      <w:sz w:val="28"/>
      <w:szCs w:val="20"/>
    </w:rPr>
  </w:style>
  <w:style w:customStyle="1" w:styleId="Naslov2Char" w:type="character">
    <w:name w:val="Naslov 2 Char"/>
    <w:basedOn w:val="Zadanifontodlomka"/>
    <w:link w:val="Naslov2"/>
    <w:semiHidden/>
    <w:rsid w:val="000E593A"/>
    <w:rPr>
      <w:rFonts w:cs="Times New Roman" w:eastAsia="Times New Roman"/>
      <w:b/>
      <w:bCs/>
      <w:szCs w:val="20"/>
    </w:rPr>
  </w:style>
  <w:style w:customStyle="1" w:styleId="st1" w:type="character">
    <w:name w:val="st1"/>
    <w:rsid w:val="000E593A"/>
  </w:style>
  <w:style w:customStyle="1" w:styleId="Default" w:type="paragraph">
    <w:name w:val="Default"/>
    <w:rsid w:val="00CC68D6"/>
    <w:pPr>
      <w:autoSpaceDE w:val="0"/>
      <w:autoSpaceDN w:val="0"/>
      <w:adjustRightInd w:val="0"/>
    </w:pPr>
    <w:rPr>
      <w:rFonts w:cs="Times New Roman" w:eastAsia="Times New Roman"/>
      <w:color w:val="000000"/>
      <w:szCs w:val="24"/>
      <w:lang w:eastAsia="hr-HR"/>
    </w:rPr>
  </w:style>
  <w:style w:styleId="Bezproreda" w:type="paragraph">
    <w:name w:val="No Spacing"/>
    <w:uiPriority w:val="99"/>
    <w:qFormat/>
    <w:rsid w:val="00CC68D6"/>
    <w:pPr>
      <w:spacing w:after="80"/>
    </w:pPr>
    <w:rPr>
      <w:rFonts w:ascii="Calibri" w:cs="Times New Roman" w:eastAsia="Times New Roman" w:hAnsi="Calibri"/>
      <w:sz w:val="22"/>
    </w:rPr>
  </w:style>
  <w:style w:styleId="Tijeloteksta" w:type="paragraph">
    <w:name w:val="Body Text"/>
    <w:basedOn w:val="Normal"/>
    <w:link w:val="TijelotekstaChar"/>
    <w:semiHidden/>
    <w:unhideWhenUsed/>
    <w:rsid w:val="008A2140"/>
    <w:pPr>
      <w:jc w:val="both"/>
    </w:pPr>
    <w:rPr>
      <w:rFonts w:ascii="Times New Roman" w:hAnsi="Times New Roman"/>
      <w:b w:val="0"/>
      <w:lang w:eastAsia="hr-HR"/>
    </w:rPr>
  </w:style>
  <w:style w:customStyle="1" w:styleId="TijelotekstaChar" w:type="character">
    <w:name w:val="Tijelo teksta Char"/>
    <w:basedOn w:val="Zadanifontodlomka"/>
    <w:link w:val="Tijeloteksta"/>
    <w:semiHidden/>
    <w:rsid w:val="008A2140"/>
    <w:rPr>
      <w:rFonts w:cs="Times New Roman" w:eastAsia="Times New Roman"/>
      <w:szCs w:val="24"/>
      <w:lang w:eastAsia="hr-HR"/>
    </w:rPr>
  </w:style>
  <w:style w:customStyle="1" w:styleId="tabletextfield" w:type="character">
    <w:name w:val="table_text_field"/>
    <w:rsid w:val="005C1840"/>
  </w:style>
  <w:style w:styleId="Tekstrezerviranogmjesta" w:type="character">
    <w:name w:val="Placeholder Text"/>
    <w:basedOn w:val="Zadanifontodlomka"/>
    <w:uiPriority w:val="99"/>
    <w:semiHidden/>
    <w:rsid w:val="00573DD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73DD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73DD0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73DD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73DD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77488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39490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03282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54447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90627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14840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36188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81982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401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70882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36848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80683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23125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68939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18111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55183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06639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8053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23246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studenog 2018.</izvorni_sadrzaj>
    <derivirana_varijabla naziv="DomainObject.DatumDonosenjaOdluke_1">26.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5</izvorni_sadrzaj>
    <derivirana_varijabla naziv="DomainObject.BrojStranica_1">5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1485</izvorni_sadrzaj>
    <derivirana_varijabla naziv="DomainObject.Predmet.Broj_1">1485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2016.</izvorni_sadrzaj>
    <derivirana_varijabla naziv="DomainObject.Predmet.DatumOsnivanja_1">2.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St-1485/2016</izvorni_sadrzaj>
    <derivirana_varijabla naziv="DomainObject.Predmet.OznakaBroj_1">St-1485/2016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PETROLVILLA &amp; BILIĆ d.o.o.</izvorni_sadrzaj>
    <derivirana_varijabla naziv="DomainObject.Predmet.ProtustrankaFormated_1">  PETROLVILLA &amp; BILIĆ d.o.o.</derivirana_varijabla>
  </DomainObject.Predmet.ProtustrankaFormated>
  <DomainObject.Predmet.ProtustrankaFormatedOIB>
    <izvorni_sadrzaj>  PETROLVILLA &amp; BILIĆ d.o.o., OIB 90087470153</izvorni_sadrzaj>
    <derivirana_varijabla naziv="DomainObject.Predmet.ProtustrankaFormatedOIB_1">  PETROLVILLA &amp; BILIĆ d.o.o., OIB 90087470153</derivirana_varijabla>
  </DomainObject.Predmet.ProtustrankaFormatedOIB>
  <DomainObject.Predmet.ProtustrankaFormatedWithAdress>
    <izvorni_sadrzaj> PETROLVILLA &amp; BILIĆ d.o.o., Strossmayerova 16, 51000 Rijeka</izvorni_sadrzaj>
    <derivirana_varijabla naziv="DomainObject.Predmet.ProtustrankaFormatedWithAdress_1"> PETROLVILLA &amp; BILIĆ d.o.o., Strossmayerova 16, 51000 Rijeka</derivirana_varijabla>
  </DomainObject.Predmet.ProtustrankaFormatedWithAdress>
  <DomainObject.Predmet.ProtustrankaFormatedWithAdressOIB>
    <izvorni_sadrzaj> PETROLVILLA &amp; BILIĆ d.o.o., OIB 90087470153, Strossmayerova 16, 51000 Rijeka</izvorni_sadrzaj>
    <derivirana_varijabla naziv="DomainObject.Predmet.ProtustrankaFormatedWithAdressOIB_1"> PETROLVILLA &amp; BILIĆ d.o.o., OIB 90087470153, Strossmayerova 16, 51000 Rijeka</derivirana_varijabla>
  </DomainObject.Predmet.ProtustrankaFormatedWithAdressOIB>
  <DomainObject.Predmet.ProtustrankaWithAdress>
    <izvorni_sadrzaj>PETROLVILLA &amp; BILIĆ d.o.o. Strossmayerova 16, 51000 Rijeka</izvorni_sadrzaj>
    <derivirana_varijabla naziv="DomainObject.Predmet.ProtustrankaWithAdress_1">PETROLVILLA &amp; BILIĆ d.o.o. Strossmayerova 16, 51000 Rijeka</derivirana_varijabla>
  </DomainObject.Predmet.ProtustrankaWithAdress>
  <DomainObject.Predmet.ProtustrankaWithAdressOIB>
    <izvorni_sadrzaj>PETROLVILLA &amp; BILIĆ d.o.o., OIB 90087470153, Strossmayerova 16, 51000 Rijeka</izvorni_sadrzaj>
    <derivirana_varijabla naziv="DomainObject.Predmet.ProtustrankaWithAdressOIB_1">PETROLVILLA &amp; BILIĆ d.o.o., OIB 90087470153, Strossmayerova 16, 51000 Rijeka</derivirana_varijabla>
  </DomainObject.Predmet.ProtustrankaWithAdressOIB>
  <DomainObject.Predmet.ProtustrankaNazivFormated>
    <izvorni_sadrzaj>PETROLVILLA &amp; BILIĆ d.o.o.</izvorni_sadrzaj>
    <derivirana_varijabla naziv="DomainObject.Predmet.ProtustrankaNazivFormated_1">PETROLVILLA &amp; BILIĆ d.o.o.</derivirana_varijabla>
  </DomainObject.Predmet.ProtustrankaNazivFormated>
  <DomainObject.Predmet.ProtustrankaNazivFormatedOIB>
    <izvorni_sadrzaj>PETROLVILLA &amp; BILIĆ d.o.o., OIB 90087470153</izvorni_sadrzaj>
    <derivirana_varijabla naziv="DomainObject.Predmet.ProtustrankaNazivFormatedOIB_1">PETROLVILLA &amp; BILIĆ d.o.o., OIB 90087470153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DIEGO MAULE</izvorni_sadrzaj>
    <derivirana_varijabla naziv="DomainObject.Predmet.StrankaFormated_1">  DIEGO MAULE</derivirana_varijabla>
  </DomainObject.Predmet.StrankaFormated>
  <DomainObject.Predmet.StrankaFormatedOIB>
    <izvorni_sadrzaj>  DIEGO MAULE, OIB 08228504083</izvorni_sadrzaj>
    <derivirana_varijabla naziv="DomainObject.Predmet.StrankaFormatedOIB_1">  DIEGO MAULE, OIB 08228504083</derivirana_varijabla>
  </DomainObject.Predmet.StrankaFormatedOIB>
  <DomainObject.Predmet.StrankaFormatedWithAdress>
    <izvorni_sadrzaj> DIEGO MAULE, Via T. Venturi 21, 38060 Volano</izvorni_sadrzaj>
    <derivirana_varijabla naziv="DomainObject.Predmet.StrankaFormatedWithAdress_1"> DIEGO MAULE, Via T. Venturi 21, 38060 Volano</derivirana_varijabla>
  </DomainObject.Predmet.StrankaFormatedWithAdress>
  <DomainObject.Predmet.StrankaFormatedWithAdressOIB>
    <izvorni_sadrzaj> DIEGO MAULE, OIB 08228504083, Via T. Venturi 21, 38060 Volano</izvorni_sadrzaj>
    <derivirana_varijabla naziv="DomainObject.Predmet.StrankaFormatedWithAdressOIB_1"> DIEGO MAULE, OIB 08228504083, Via T. Venturi 21, 38060 Volano</derivirana_varijabla>
  </DomainObject.Predmet.StrankaFormatedWithAdressOIB>
  <DomainObject.Predmet.StrankaWithAdress>
    <izvorni_sadrzaj>DIEGO MAULE Via T. Venturi 21,38060 Volano</izvorni_sadrzaj>
    <derivirana_varijabla naziv="DomainObject.Predmet.StrankaWithAdress_1">DIEGO MAULE Via T. Venturi 21,38060 Volano</derivirana_varijabla>
  </DomainObject.Predmet.StrankaWithAdress>
  <DomainObject.Predmet.StrankaWithAdressOIB>
    <izvorni_sadrzaj>DIEGO MAULE, OIB 08228504083, Via T. Venturi 21,38060 Volano</izvorni_sadrzaj>
    <derivirana_varijabla naziv="DomainObject.Predmet.StrankaWithAdressOIB_1">DIEGO MAULE, OIB 08228504083, Via T. Venturi 21,38060 Volano</derivirana_varijabla>
  </DomainObject.Predmet.StrankaWithAdressOIB>
  <DomainObject.Predmet.StrankaNazivFormated>
    <izvorni_sadrzaj>DIEGO MAULE</izvorni_sadrzaj>
    <derivirana_varijabla naziv="DomainObject.Predmet.StrankaNazivFormated_1">DIEGO MAULE</derivirana_varijabla>
  </DomainObject.Predmet.StrankaNazivFormated>
  <DomainObject.Predmet.StrankaNazivFormatedOIB>
    <izvorni_sadrzaj>DIEGO MAULE, OIB 08228504083</izvorni_sadrzaj>
    <derivirana_varijabla naziv="DomainObject.Predmet.StrankaNazivFormatedOIB_1">DIEGO MAULE, OIB 08228504083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Željka Borčić</izvorni_sadrzaj>
    <derivirana_varijabla naziv="DomainObject.Predmet.Zapisnicar_1">Željka Borčić</derivirana_varijabla>
  </DomainObject.Predmet.Zapisnicar>
  <DomainObject.Predmet.StrankaListFormated>
    <izvorni_sadrzaj>
      <item>DIEGO MAULE</item>
    </izvorni_sadrzaj>
    <derivirana_varijabla naziv="DomainObject.Predmet.StrankaListFormated_1">
      <item>DIEGO MAULE</item>
    </derivirana_varijabla>
  </DomainObject.Predmet.StrankaListFormated>
  <DomainObject.Predmet.StrankaListFormatedOIB>
    <izvorni_sadrzaj>
      <item>DIEGO MAULE, OIB 08228504083</item>
    </izvorni_sadrzaj>
    <derivirana_varijabla naziv="DomainObject.Predmet.StrankaListFormatedOIB_1">
      <item>DIEGO MAULE, OIB 08228504083</item>
    </derivirana_varijabla>
  </DomainObject.Predmet.StrankaListFormatedOIB>
  <DomainObject.Predmet.StrankaListFormatedWithAdress>
    <izvorni_sadrzaj>
      <item>DIEGO MAULE, Via T. Venturi 21, 38060 Volano</item>
    </izvorni_sadrzaj>
    <derivirana_varijabla naziv="DomainObject.Predmet.StrankaListFormatedWithAdress_1">
      <item>DIEGO MAULE, Via T. Venturi 21, 38060 Volano</item>
    </derivirana_varijabla>
  </DomainObject.Predmet.StrankaListFormatedWithAdress>
  <DomainObject.Predmet.StrankaListFormatedWithAdressOIB>
    <izvorni_sadrzaj>
      <item>DIEGO MAULE, OIB 08228504083, Via T. Venturi 21, 38060 Volano</item>
    </izvorni_sadrzaj>
    <derivirana_varijabla naziv="DomainObject.Predmet.StrankaListFormatedWithAdressOIB_1">
      <item>DIEGO MAULE, OIB 08228504083, Via T. Venturi 21, 38060 Volano</item>
    </derivirana_varijabla>
  </DomainObject.Predmet.StrankaListFormatedWithAdressOIB>
  <DomainObject.Predmet.StrankaListNazivFormated>
    <izvorni_sadrzaj>
      <item>DIEGO MAULE</item>
    </izvorni_sadrzaj>
    <derivirana_varijabla naziv="DomainObject.Predmet.StrankaListNazivFormated_1">
      <item>DIEGO MAULE</item>
    </derivirana_varijabla>
  </DomainObject.Predmet.StrankaListNazivFormated>
  <DomainObject.Predmet.StrankaListNazivFormatedOIB>
    <izvorni_sadrzaj>
      <item>DIEGO MAULE, OIB 08228504083</item>
    </izvorni_sadrzaj>
    <derivirana_varijabla naziv="DomainObject.Predmet.StrankaListNazivFormatedOIB_1">
      <item>DIEGO MAULE, OIB 08228504083</item>
    </derivirana_varijabla>
  </DomainObject.Predmet.StrankaListNazivFormatedOIB>
  <DomainObject.Predmet.ProtuStrankaListFormated>
    <izvorni_sadrzaj>
      <item>PETROLVILLA &amp; BILIĆ d.o.o.</item>
    </izvorni_sadrzaj>
    <derivirana_varijabla naziv="DomainObject.Predmet.ProtuStrankaListFormated_1">
      <item>PETROLVILLA &amp; BILIĆ d.o.o.</item>
    </derivirana_varijabla>
  </DomainObject.Predmet.ProtuStrankaListFormated>
  <DomainObject.Predmet.ProtuStrankaListFormatedOIB>
    <izvorni_sadrzaj>
      <item>PETROLVILLA &amp; BILIĆ d.o.o., OIB 90087470153</item>
    </izvorni_sadrzaj>
    <derivirana_varijabla naziv="DomainObject.Predmet.ProtuStrankaListFormatedOIB_1">
      <item>PETROLVILLA &amp; BILIĆ d.o.o., OIB 90087470153</item>
    </derivirana_varijabla>
  </DomainObject.Predmet.ProtuStrankaListFormatedOIB>
  <DomainObject.Predmet.ProtuStrankaListFormatedWithAdress>
    <izvorni_sadrzaj>
      <item>PETROLVILLA &amp; BILIĆ d.o.o., Strossmayerova 16, 51000 Rijeka</item>
    </izvorni_sadrzaj>
    <derivirana_varijabla naziv="DomainObject.Predmet.ProtuStrankaListFormatedWithAdress_1">
      <item>PETROLVILLA &amp; BILIĆ d.o.o., Strossmayerova 16, 51000 Rijeka</item>
    </derivirana_varijabla>
  </DomainObject.Predmet.ProtuStrankaListFormatedWithAdress>
  <DomainObject.Predmet.ProtuStrankaListFormatedWithAdressOIB>
    <izvorni_sadrzaj>
      <item>PETROLVILLA &amp; BILIĆ d.o.o., OIB 90087470153, Strossmayerova 16, 51000 Rijeka</item>
    </izvorni_sadrzaj>
    <derivirana_varijabla naziv="DomainObject.Predmet.ProtuStrankaListFormatedWithAdressOIB_1">
      <item>PETROLVILLA &amp; BILIĆ d.o.o., OIB 90087470153, Strossmayerova 16, 51000 Rijeka</item>
    </derivirana_varijabla>
  </DomainObject.Predmet.ProtuStrankaListFormatedWithAdressOIB>
  <DomainObject.Predmet.ProtuStrankaListNazivFormated>
    <izvorni_sadrzaj>
      <item>PETROLVILLA &amp; BILIĆ d.o.o.</item>
    </izvorni_sadrzaj>
    <derivirana_varijabla naziv="DomainObject.Predmet.ProtuStrankaListNazivFormated_1">
      <item>PETROLVILLA &amp; BILIĆ d.o.o.</item>
    </derivirana_varijabla>
  </DomainObject.Predmet.ProtuStrankaListNazivFormated>
  <DomainObject.Predmet.ProtuStrankaListNazivFormatedOIB>
    <izvorni_sadrzaj>
      <item>PETROLVILLA &amp; BILIĆ d.o.o., OIB 90087470153</item>
    </izvorni_sadrzaj>
    <derivirana_varijabla naziv="DomainObject.Predmet.ProtuStrankaListNazivFormatedOIB_1">
      <item>PETROLVILLA &amp; BILIĆ d.o.o., OIB 90087470153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studenog 2018.</izvorni_sadrzaj>
    <derivirana_varijabla naziv="DomainObject.Datum_1">26.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DIEGO MAULE</izvorni_sadrzaj>
    <derivirana_varijabla naziv="DomainObject.Predmet.StrankaIDrugi_1">DIEGO MAULE</derivirana_varijabla>
  </DomainObject.Predmet.StrankaIDrugi>
  <DomainObject.Predmet.ProtustrankaIDrugi>
    <izvorni_sadrzaj>PETROLVILLA &amp; BILIĆ d.o.o.</izvorni_sadrzaj>
    <derivirana_varijabla naziv="DomainObject.Predmet.ProtustrankaIDrugi_1">PETROLVILLA &amp; BILIĆ d.o.o.</derivirana_varijabla>
  </DomainObject.Predmet.ProtustrankaIDrugi>
  <DomainObject.Predmet.StrankaIDrugiAdressOIB>
    <izvorni_sadrzaj>DIEGO MAULE, OIB 08228504083, Via T. Venturi 21, 38060 Volano</izvorni_sadrzaj>
    <derivirana_varijabla naziv="DomainObject.Predmet.StrankaIDrugiAdressOIB_1">DIEGO MAULE, OIB 08228504083, Via T. Venturi 21, 38060 Volano</derivirana_varijabla>
  </DomainObject.Predmet.StrankaIDrugiAdressOIB>
  <DomainObject.Predmet.ProtustrankaIDrugiAdressOIB>
    <izvorni_sadrzaj>PETROLVILLA &amp; BILIĆ d.o.o., OIB 90087470153, Strossmayerova 16, 51000 Rijeka</izvorni_sadrzaj>
    <derivirana_varijabla naziv="DomainObject.Predmet.ProtustrankaIDrugiAdressOIB_1">PETROLVILLA &amp; BILIĆ d.o.o., OIB 90087470153, Strossmayerova 16,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DIEGO MAULE</item>
      <item>PETROLVILLA &amp; BILIĆ d.o.o.</item>
    </izvorni_sadrzaj>
    <derivirana_varijabla naziv="DomainObject.Predmet.SudioniciListNaziv_1">
      <item>DIEGO MAULE</item>
      <item>PETROLVILLA &amp; BILIĆ d.o.o.</item>
    </derivirana_varijabla>
  </DomainObject.Predmet.SudioniciListNaziv>
  <DomainObject.Predmet.SudioniciListAdressOIB>
    <izvorni_sadrzaj>
      <item>DIEGO MAULE, OIB 08228504083, Via T. Venturi 21,38060 Volano</item>
      <item>PETROLVILLA &amp; BILIĆ d.o.o., OIB 90087470153, Strossmayerova 16,51000 Rijeka</item>
    </izvorni_sadrzaj>
    <derivirana_varijabla naziv="DomainObject.Predmet.SudioniciListAdressOIB_1">
      <item>DIEGO MAULE, OIB 08228504083, Via T. Venturi 21,38060 Volano</item>
      <item>PETROLVILLA &amp; BILIĆ d.o.o., OIB 90087470153, Strossmayerova 16,51000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08228504083</item>
      <item>, OIB 90087470153</item>
    </izvorni_sadrzaj>
    <derivirana_varijabla naziv="DomainObject.Predmet.SudioniciListNazivOIB_1">
      <item>, OIB 08228504083</item>
      <item>, OIB 90087470153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Jasna Kučević, OIB 89442269215, Kaštanjer 64 Pula</item>
    </izvorni_sadrzaj>
    <derivirana_varijabla naziv="DomainObject.Predmet.StecajniUpraviteljiListAddressOIB_1">
      <item>Jasna Kučević, OIB 89442269215, Kaštanjer 64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14. lipnja 2018.</izvorni_sadrzaj>
    <derivirana_varijabla naziv="DomainObject.Predmet.DatumZadnjeOdrzaneSudskeRadnje_1">14. lipnja 2018.</derivirana_varijabla>
  </DomainObject.Predmet.DatumZadnjeOdrzaneSudskeRadnje>
  <DomainObject.PredzadnjaOdlukaIzPredmeta.DatumDonosenjaOdluke>
    <izvorni_sadrzaj>29. kolovoza 2018.</izvorni_sadrzaj>
    <derivirana_varijabla naziv="DomainObject.PredzadnjaOdlukaIzPredmeta.DatumDonosenjaOdluke_1">29. kolovoza 2018.</derivirana_varijabla>
  </DomainObject.PredzadnjaOdlukaIzPredmeta.DatumDonosenjaOdluke>
  <DomainObject.PredzadnjaOdlukaIzPredmeta.Oznaka>
    <izvorni_sadrzaj>St-1485/2016-45</izvorni_sadrzaj>
    <derivirana_varijabla naziv="DomainObject.PredzadnjaOdlukaIzPredmeta.Oznaka_1">St-1485/2016-45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135CCFC-269B-4E6E-9060-F64B6290674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7</properties:Pages>
  <properties:Words>3392</properties:Words>
  <properties:Characters>19736</properties:Characters>
  <properties:Lines>338</properties:Lines>
  <properties:Paragraphs>60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23356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2018-11-26T12:40:00Z</dcterms:created>
  <dc:creator>Danijela Fumić</dc:creator>
  <cp:lastModifiedBy>Željka Borčić</cp:lastModifiedBy>
  <dcterms:modified xmlns:xsi="http://www.w3.org/2001/XMLSchema-instance" xsi:type="dcterms:W3CDTF">2018-11-26T12:42:00Z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o prodaji (1485-16 rješenje 26.11.2018.g..docx)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7</vt:i4>
  </prop:property>
</prop:Properties>
</file>